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42E" w:rsidRPr="00A451E0" w:rsidRDefault="00B7542E" w:rsidP="00B7542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 w:rsidRPr="00854071">
        <w:rPr>
          <w:sz w:val="28"/>
          <w:szCs w:val="28"/>
        </w:rPr>
        <w:t xml:space="preserve">                 </w:t>
      </w:r>
      <w:r w:rsidRPr="00A451E0">
        <w:rPr>
          <w:sz w:val="28"/>
          <w:szCs w:val="28"/>
        </w:rPr>
        <w:t>Проект</w:t>
      </w:r>
    </w:p>
    <w:p w:rsidR="00B7542E" w:rsidRPr="00A451E0" w:rsidRDefault="00B7542E" w:rsidP="00B7542E">
      <w:pPr>
        <w:jc w:val="center"/>
        <w:rPr>
          <w:sz w:val="16"/>
          <w:lang w:val="en-US"/>
        </w:rPr>
      </w:pPr>
      <w:r w:rsidRPr="00A451E0">
        <w:rPr>
          <w:noProof/>
          <w:sz w:val="16"/>
        </w:rPr>
        <w:drawing>
          <wp:inline distT="0" distB="0" distL="0" distR="0" wp14:anchorId="7C56B9D4" wp14:editId="2624048F">
            <wp:extent cx="825500" cy="819150"/>
            <wp:effectExtent l="19050" t="0" r="0" b="0"/>
            <wp:docPr id="1" name="Рисунок 1" descr="severmor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vermor1-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42E" w:rsidRPr="00A451E0" w:rsidRDefault="00B7542E" w:rsidP="00B7542E">
      <w:pPr>
        <w:spacing w:line="192" w:lineRule="auto"/>
        <w:jc w:val="center"/>
        <w:rPr>
          <w:sz w:val="6"/>
          <w:szCs w:val="8"/>
          <w:lang w:val="en-US"/>
        </w:rPr>
      </w:pPr>
    </w:p>
    <w:p w:rsidR="00B7542E" w:rsidRPr="00A451E0" w:rsidRDefault="00B7542E" w:rsidP="00B7542E">
      <w:pPr>
        <w:pStyle w:val="3"/>
      </w:pPr>
      <w:r w:rsidRPr="00A451E0">
        <w:t>РОССИЙСКАЯ  ФЕДЕРАЦИЯ</w:t>
      </w:r>
    </w:p>
    <w:p w:rsidR="00B7542E" w:rsidRPr="00A451E0" w:rsidRDefault="00B7542E" w:rsidP="00B7542E">
      <w:pPr>
        <w:pStyle w:val="2"/>
      </w:pPr>
      <w:r w:rsidRPr="00A451E0">
        <w:t>МУРМАНСКАЯ ОБЛАСТЬ</w:t>
      </w:r>
    </w:p>
    <w:p w:rsidR="00B7542E" w:rsidRPr="00A451E0" w:rsidRDefault="00B7542E" w:rsidP="00B7542E">
      <w:pPr>
        <w:spacing w:line="192" w:lineRule="auto"/>
        <w:jc w:val="center"/>
        <w:rPr>
          <w:sz w:val="6"/>
          <w:szCs w:val="8"/>
        </w:rPr>
      </w:pPr>
    </w:p>
    <w:p w:rsidR="00B7542E" w:rsidRPr="00A451E0" w:rsidRDefault="00B7542E" w:rsidP="00B7542E">
      <w:pPr>
        <w:pStyle w:val="2"/>
        <w:rPr>
          <w:bCs w:val="0"/>
        </w:rPr>
      </w:pPr>
      <w:r w:rsidRPr="00A451E0">
        <w:t xml:space="preserve">ЗАКРЫТОЕ АДМИНИСТРАТИВНО-ТЕРРИТОРИАЛЬНОЕ </w:t>
      </w:r>
    </w:p>
    <w:p w:rsidR="00B7542E" w:rsidRPr="00A451E0" w:rsidRDefault="00B7542E" w:rsidP="00B7542E">
      <w:pPr>
        <w:jc w:val="center"/>
        <w:rPr>
          <w:b/>
          <w:bCs/>
        </w:rPr>
      </w:pPr>
      <w:r w:rsidRPr="00A451E0">
        <w:rPr>
          <w:b/>
          <w:bCs/>
        </w:rPr>
        <w:t>ОБРАЗОВАНИЕ г. СЕВЕРОМОРСК</w:t>
      </w:r>
    </w:p>
    <w:p w:rsidR="00B7542E" w:rsidRPr="00A451E0" w:rsidRDefault="00B7542E" w:rsidP="00B7542E">
      <w:pPr>
        <w:spacing w:line="192" w:lineRule="auto"/>
        <w:jc w:val="center"/>
        <w:rPr>
          <w:sz w:val="6"/>
          <w:szCs w:val="8"/>
        </w:rPr>
      </w:pPr>
    </w:p>
    <w:p w:rsidR="00B7542E" w:rsidRPr="00A451E0" w:rsidRDefault="00B7542E" w:rsidP="00B7542E">
      <w:pPr>
        <w:jc w:val="center"/>
        <w:rPr>
          <w:b/>
        </w:rPr>
      </w:pPr>
      <w:r w:rsidRPr="00A451E0">
        <w:rPr>
          <w:b/>
        </w:rPr>
        <w:t xml:space="preserve">АДМИНИСТРАЦИЯ </w:t>
      </w:r>
    </w:p>
    <w:p w:rsidR="00B7542E" w:rsidRPr="00A451E0" w:rsidRDefault="00B7542E" w:rsidP="00B7542E">
      <w:pPr>
        <w:jc w:val="center"/>
        <w:rPr>
          <w:b/>
        </w:rPr>
      </w:pPr>
      <w:r w:rsidRPr="00A451E0">
        <w:rPr>
          <w:b/>
        </w:rPr>
        <w:t>ЗАТО г. СЕВЕРОМОРСК</w:t>
      </w:r>
    </w:p>
    <w:p w:rsidR="00B7542E" w:rsidRPr="00A451E0" w:rsidRDefault="00B7542E" w:rsidP="00B7542E">
      <w:pPr>
        <w:spacing w:line="192" w:lineRule="auto"/>
        <w:jc w:val="center"/>
        <w:rPr>
          <w:b/>
          <w:sz w:val="14"/>
          <w:szCs w:val="16"/>
        </w:rPr>
      </w:pPr>
    </w:p>
    <w:p w:rsidR="00B7542E" w:rsidRPr="00A451E0" w:rsidRDefault="00B7542E" w:rsidP="00B7542E">
      <w:pPr>
        <w:pStyle w:val="10"/>
        <w:jc w:val="center"/>
        <w:rPr>
          <w:sz w:val="64"/>
          <w:szCs w:val="64"/>
        </w:rPr>
      </w:pPr>
      <w:r w:rsidRPr="00A451E0">
        <w:rPr>
          <w:sz w:val="64"/>
          <w:szCs w:val="64"/>
        </w:rPr>
        <w:t>ПОСТАНОВЛЕНИЕ</w:t>
      </w:r>
    </w:p>
    <w:p w:rsidR="00B7542E" w:rsidRPr="00A451E0" w:rsidRDefault="00B7542E" w:rsidP="00B7542E">
      <w:pPr>
        <w:ind w:firstLine="709"/>
        <w:jc w:val="both"/>
        <w:rPr>
          <w:sz w:val="14"/>
          <w:szCs w:val="14"/>
        </w:rPr>
      </w:pPr>
    </w:p>
    <w:p w:rsidR="00B7542E" w:rsidRPr="00A451E0" w:rsidRDefault="00B7542E" w:rsidP="00B754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42E" w:rsidRPr="00A451E0" w:rsidRDefault="00B7542E" w:rsidP="00B7542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451E0">
        <w:rPr>
          <w:rFonts w:ascii="Times New Roman" w:hAnsi="Times New Roman" w:cs="Times New Roman"/>
          <w:b w:val="0"/>
          <w:sz w:val="28"/>
          <w:szCs w:val="28"/>
        </w:rPr>
        <w:t xml:space="preserve">от ___.03.2021 г.                                                       </w:t>
      </w:r>
      <w:r w:rsidRPr="00A451E0">
        <w:rPr>
          <w:rFonts w:ascii="Times New Roman" w:hAnsi="Times New Roman" w:cs="Times New Roman"/>
          <w:sz w:val="28"/>
          <w:szCs w:val="28"/>
        </w:rPr>
        <w:t xml:space="preserve">                                          № ____</w:t>
      </w:r>
    </w:p>
    <w:p w:rsidR="00B7542E" w:rsidRPr="00A451E0" w:rsidRDefault="00B7542E" w:rsidP="00B754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42E" w:rsidRPr="00A451E0" w:rsidRDefault="00B7542E" w:rsidP="00B754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42E" w:rsidRPr="00A451E0" w:rsidRDefault="00B7542E" w:rsidP="00B7542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451E0">
        <w:rPr>
          <w:rFonts w:ascii="Times New Roman" w:hAnsi="Times New Roman" w:cs="Times New Roman"/>
          <w:sz w:val="28"/>
          <w:szCs w:val="28"/>
        </w:rPr>
        <w:t xml:space="preserve">Об утверждении Отчета о реализации </w:t>
      </w:r>
    </w:p>
    <w:p w:rsidR="00B7542E" w:rsidRPr="00A451E0" w:rsidRDefault="00B7542E" w:rsidP="00B7542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451E0">
        <w:rPr>
          <w:rFonts w:ascii="Times New Roman" w:hAnsi="Times New Roman" w:cs="Times New Roman"/>
          <w:sz w:val="28"/>
          <w:szCs w:val="28"/>
        </w:rPr>
        <w:t xml:space="preserve">мероприятий муниципальных программ </w:t>
      </w:r>
    </w:p>
    <w:p w:rsidR="00B7542E" w:rsidRPr="00A451E0" w:rsidRDefault="00B7542E" w:rsidP="00B7542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451E0">
        <w:rPr>
          <w:rFonts w:ascii="Times New Roman" w:hAnsi="Times New Roman" w:cs="Times New Roman"/>
          <w:sz w:val="28"/>
          <w:szCs w:val="28"/>
        </w:rPr>
        <w:t>ЗАТО г. Североморск за 2021 год</w:t>
      </w:r>
    </w:p>
    <w:p w:rsidR="00B7542E" w:rsidRPr="00A451E0" w:rsidRDefault="00B7542E" w:rsidP="00B7542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42E" w:rsidRPr="00A451E0" w:rsidRDefault="00B7542E" w:rsidP="00B754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451E0">
        <w:rPr>
          <w:sz w:val="28"/>
          <w:szCs w:val="28"/>
        </w:rPr>
        <w:t>В соответствии с Бюджетным кодексом Российской федерации, постановлением Правительства Мурманской области от 03.07.2013г. №369-ПП «</w:t>
      </w:r>
      <w:r w:rsidRPr="00A451E0">
        <w:rPr>
          <w:bCs/>
          <w:sz w:val="28"/>
        </w:rPr>
        <w:t xml:space="preserve">Об утверждении Порядка разработки, реализации и оценки эффективности государственных программ Мурманской», постановлением администрации ЗАТО г. Североморск от 28.08.2013 г. №870 «О Порядке разработки, реализации и оценки эффективности муниципальных программ ЗАТО г, Североморск», согласно решению Программно-целевого совета ЗАТО г. Североморск от 26.03.2020, </w:t>
      </w:r>
      <w:r w:rsidRPr="00A451E0">
        <w:rPr>
          <w:sz w:val="28"/>
          <w:szCs w:val="28"/>
        </w:rPr>
        <w:t>администрация ЗАТО г.Североморск</w:t>
      </w:r>
    </w:p>
    <w:p w:rsidR="00B7542E" w:rsidRPr="00A451E0" w:rsidRDefault="00B7542E" w:rsidP="00B754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42E" w:rsidRPr="00A451E0" w:rsidRDefault="00B7542E" w:rsidP="00B7542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t>ПОСТАНОВЛЯЕТ:</w:t>
      </w:r>
    </w:p>
    <w:p w:rsidR="00B7542E" w:rsidRPr="00A451E0" w:rsidRDefault="00B7542E" w:rsidP="00B754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42E" w:rsidRPr="00A451E0" w:rsidRDefault="00B7542E" w:rsidP="00B754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451E0">
        <w:rPr>
          <w:sz w:val="28"/>
          <w:szCs w:val="28"/>
        </w:rPr>
        <w:t>1.Утвердить Отчет о реализации мероприятий муниципальных программ ЗАТО г.Североморск за 2021 год, согласно приложению к постановлению.</w:t>
      </w:r>
    </w:p>
    <w:p w:rsidR="00B7542E" w:rsidRPr="00A451E0" w:rsidRDefault="00B7542E" w:rsidP="00B754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451E0">
        <w:rPr>
          <w:sz w:val="28"/>
          <w:szCs w:val="28"/>
        </w:rPr>
        <w:t>2. Отделу экономического развития администрации ЗАТО г.Североморск (</w:t>
      </w:r>
      <w:r w:rsidRPr="00A451E0">
        <w:rPr>
          <w:b/>
          <w:sz w:val="28"/>
          <w:szCs w:val="28"/>
        </w:rPr>
        <w:t>Микляева Н.А.</w:t>
      </w:r>
      <w:r w:rsidRPr="00A451E0">
        <w:rPr>
          <w:sz w:val="28"/>
          <w:szCs w:val="28"/>
        </w:rPr>
        <w:t>) разместить отчет о реализации муниципальных программ ЗАТО г. Североморск за 2021 год на официальном сайте администрации ЗАТО г. Североморск.</w:t>
      </w:r>
    </w:p>
    <w:p w:rsidR="00B7542E" w:rsidRPr="00A451E0" w:rsidRDefault="00B7542E" w:rsidP="00B754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542E" w:rsidRPr="00A451E0" w:rsidRDefault="00B7542E" w:rsidP="00B754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542E" w:rsidRPr="00A451E0" w:rsidRDefault="00B7542E" w:rsidP="00B7542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t>Глава ЗАТО г. Североморск                                                                       О.А. Прасов</w:t>
      </w:r>
    </w:p>
    <w:p w:rsidR="00B7542E" w:rsidRPr="00A451E0" w:rsidRDefault="00B7542E" w:rsidP="00B7542E">
      <w:pPr>
        <w:rPr>
          <w:sz w:val="28"/>
          <w:szCs w:val="28"/>
        </w:rPr>
      </w:pPr>
      <w:r w:rsidRPr="00A451E0">
        <w:rPr>
          <w:sz w:val="28"/>
          <w:szCs w:val="28"/>
        </w:rPr>
        <w:br w:type="page"/>
      </w:r>
    </w:p>
    <w:tbl>
      <w:tblPr>
        <w:tblStyle w:val="a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111"/>
      </w:tblGrid>
      <w:tr w:rsidR="00B7542E" w:rsidRPr="00A451E0" w:rsidTr="00085E6D">
        <w:tc>
          <w:tcPr>
            <w:tcW w:w="6487" w:type="dxa"/>
          </w:tcPr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451E0">
              <w:rPr>
                <w:sz w:val="24"/>
                <w:szCs w:val="24"/>
              </w:rPr>
              <w:t xml:space="preserve">Приложение </w:t>
            </w:r>
          </w:p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451E0">
              <w:rPr>
                <w:sz w:val="24"/>
                <w:szCs w:val="24"/>
              </w:rPr>
              <w:t>к постановлению администрации</w:t>
            </w:r>
          </w:p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451E0">
              <w:rPr>
                <w:sz w:val="24"/>
                <w:szCs w:val="24"/>
              </w:rPr>
              <w:t>ЗАТО г. Североморск</w:t>
            </w:r>
          </w:p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451E0">
              <w:rPr>
                <w:sz w:val="24"/>
                <w:szCs w:val="24"/>
              </w:rPr>
              <w:t>от ___.03.2021 г. № _____</w:t>
            </w:r>
          </w:p>
          <w:p w:rsidR="00B7542E" w:rsidRPr="00A451E0" w:rsidRDefault="00B7542E" w:rsidP="00085E6D">
            <w:pPr>
              <w:pStyle w:val="a6"/>
              <w:widowControl w:val="0"/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B7542E" w:rsidRPr="00A451E0" w:rsidRDefault="00B754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</w:p>
    <w:p w:rsidR="00A816B6" w:rsidRPr="00A451E0" w:rsidRDefault="004460C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A451E0">
        <w:rPr>
          <w:b/>
          <w:szCs w:val="28"/>
        </w:rPr>
        <w:t>О</w:t>
      </w:r>
      <w:r w:rsidR="00E700DE" w:rsidRPr="00A451E0">
        <w:rPr>
          <w:b/>
          <w:szCs w:val="28"/>
        </w:rPr>
        <w:t>тчет</w:t>
      </w:r>
    </w:p>
    <w:p w:rsidR="00E700DE" w:rsidRPr="00A451E0" w:rsidRDefault="000A13B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</w:rPr>
      </w:pPr>
      <w:r w:rsidRPr="00A451E0">
        <w:rPr>
          <w:b/>
        </w:rPr>
        <w:t xml:space="preserve">о реализации мероприятий </w:t>
      </w:r>
      <w:r w:rsidR="00AD4244" w:rsidRPr="00A451E0">
        <w:rPr>
          <w:b/>
        </w:rPr>
        <w:t>муниципальных</w:t>
      </w:r>
      <w:r w:rsidRPr="00A451E0">
        <w:rPr>
          <w:b/>
        </w:rPr>
        <w:t xml:space="preserve"> программ </w:t>
      </w:r>
      <w:r w:rsidR="00AD4244" w:rsidRPr="00A451E0">
        <w:rPr>
          <w:b/>
        </w:rPr>
        <w:t>ЗАТО</w:t>
      </w:r>
    </w:p>
    <w:p w:rsidR="00A816B6" w:rsidRPr="00A451E0" w:rsidRDefault="00AD424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</w:rPr>
      </w:pPr>
      <w:r w:rsidRPr="00A451E0">
        <w:rPr>
          <w:b/>
        </w:rPr>
        <w:t xml:space="preserve">г.Североморск </w:t>
      </w:r>
      <w:r w:rsidR="008520D2" w:rsidRPr="00A451E0">
        <w:rPr>
          <w:b/>
          <w:szCs w:val="28"/>
        </w:rPr>
        <w:t>за</w:t>
      </w:r>
      <w:r w:rsidR="000949E6" w:rsidRPr="00A451E0">
        <w:rPr>
          <w:b/>
          <w:szCs w:val="28"/>
        </w:rPr>
        <w:t xml:space="preserve"> </w:t>
      </w:r>
      <w:r w:rsidR="00DE136F" w:rsidRPr="00A451E0">
        <w:rPr>
          <w:b/>
          <w:szCs w:val="28"/>
        </w:rPr>
        <w:t>январь-</w:t>
      </w:r>
      <w:r w:rsidR="001D512E" w:rsidRPr="00A451E0">
        <w:rPr>
          <w:b/>
          <w:szCs w:val="28"/>
        </w:rPr>
        <w:t>дека</w:t>
      </w:r>
      <w:r w:rsidR="006E59D2" w:rsidRPr="00A451E0">
        <w:rPr>
          <w:b/>
          <w:szCs w:val="28"/>
        </w:rPr>
        <w:t>брь</w:t>
      </w:r>
      <w:r w:rsidR="008939C6" w:rsidRPr="00A451E0">
        <w:rPr>
          <w:b/>
          <w:szCs w:val="28"/>
        </w:rPr>
        <w:t xml:space="preserve"> </w:t>
      </w:r>
      <w:r w:rsidR="000A13B4" w:rsidRPr="00A451E0">
        <w:rPr>
          <w:b/>
          <w:szCs w:val="28"/>
        </w:rPr>
        <w:t>20</w:t>
      </w:r>
      <w:r w:rsidR="006125C9" w:rsidRPr="00A451E0">
        <w:rPr>
          <w:b/>
          <w:szCs w:val="28"/>
        </w:rPr>
        <w:t>2</w:t>
      </w:r>
      <w:r w:rsidR="00F163EA" w:rsidRPr="00A451E0">
        <w:rPr>
          <w:b/>
          <w:szCs w:val="28"/>
        </w:rPr>
        <w:t>1</w:t>
      </w:r>
      <w:r w:rsidR="00E700DE" w:rsidRPr="00A451E0">
        <w:rPr>
          <w:b/>
          <w:szCs w:val="28"/>
        </w:rPr>
        <w:t> </w:t>
      </w:r>
      <w:r w:rsidR="000A13B4" w:rsidRPr="00A451E0">
        <w:rPr>
          <w:b/>
          <w:szCs w:val="28"/>
        </w:rPr>
        <w:t>года</w:t>
      </w:r>
    </w:p>
    <w:p w:rsidR="00AD4244" w:rsidRPr="00A451E0" w:rsidRDefault="00AD424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</w:pPr>
    </w:p>
    <w:p w:rsidR="00432B4D" w:rsidRPr="00A451E0" w:rsidRDefault="005E06F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A451E0">
        <w:rPr>
          <w:sz w:val="24"/>
          <w:szCs w:val="24"/>
        </w:rPr>
        <w:t xml:space="preserve">Настоящий отчет </w:t>
      </w:r>
      <w:r w:rsidR="00F71BBE" w:rsidRPr="00A451E0">
        <w:rPr>
          <w:sz w:val="24"/>
          <w:szCs w:val="24"/>
        </w:rPr>
        <w:t>за январь-</w:t>
      </w:r>
      <w:r w:rsidR="006E59D2" w:rsidRPr="00A451E0">
        <w:rPr>
          <w:sz w:val="24"/>
          <w:szCs w:val="24"/>
        </w:rPr>
        <w:t>сентябрь</w:t>
      </w:r>
      <w:r w:rsidR="00F71BBE" w:rsidRPr="00A451E0">
        <w:rPr>
          <w:sz w:val="24"/>
          <w:szCs w:val="24"/>
        </w:rPr>
        <w:t xml:space="preserve"> 20</w:t>
      </w:r>
      <w:r w:rsidR="006125C9" w:rsidRPr="00A451E0">
        <w:rPr>
          <w:sz w:val="24"/>
          <w:szCs w:val="24"/>
        </w:rPr>
        <w:t>2</w:t>
      </w:r>
      <w:r w:rsidR="005F7BED" w:rsidRPr="00A451E0">
        <w:rPr>
          <w:sz w:val="24"/>
          <w:szCs w:val="24"/>
        </w:rPr>
        <w:t>1</w:t>
      </w:r>
      <w:r w:rsidR="00E700DE" w:rsidRPr="00A451E0">
        <w:rPr>
          <w:sz w:val="24"/>
          <w:szCs w:val="24"/>
        </w:rPr>
        <w:t xml:space="preserve"> года </w:t>
      </w:r>
      <w:r w:rsidRPr="00A451E0">
        <w:rPr>
          <w:sz w:val="24"/>
          <w:szCs w:val="24"/>
        </w:rPr>
        <w:t xml:space="preserve">подготовлен на основе отчетов заказчиков-координаторов </w:t>
      </w:r>
      <w:r w:rsidR="00AD4244" w:rsidRPr="00A451E0">
        <w:rPr>
          <w:sz w:val="24"/>
          <w:szCs w:val="24"/>
        </w:rPr>
        <w:t>муниципальных</w:t>
      </w:r>
      <w:r w:rsidRPr="00A451E0">
        <w:rPr>
          <w:sz w:val="24"/>
          <w:szCs w:val="24"/>
        </w:rPr>
        <w:t xml:space="preserve"> программ в соответствии с</w:t>
      </w:r>
      <w:r w:rsidR="00B36B5A" w:rsidRPr="00A451E0">
        <w:rPr>
          <w:sz w:val="24"/>
          <w:szCs w:val="24"/>
        </w:rPr>
        <w:t xml:space="preserve"> Порядком разработк</w:t>
      </w:r>
      <w:r w:rsidR="00432B4D" w:rsidRPr="00A451E0">
        <w:rPr>
          <w:sz w:val="24"/>
          <w:szCs w:val="24"/>
        </w:rPr>
        <w:t>и</w:t>
      </w:r>
      <w:r w:rsidR="00612895" w:rsidRPr="00A451E0">
        <w:rPr>
          <w:sz w:val="24"/>
          <w:szCs w:val="24"/>
        </w:rPr>
        <w:t>,</w:t>
      </w:r>
      <w:r w:rsidR="00432B4D" w:rsidRPr="00A451E0">
        <w:rPr>
          <w:sz w:val="24"/>
          <w:szCs w:val="24"/>
        </w:rPr>
        <w:t xml:space="preserve"> реализации и оценки эффективности муниципальных</w:t>
      </w:r>
      <w:r w:rsidR="00B36B5A" w:rsidRPr="00A451E0">
        <w:rPr>
          <w:sz w:val="24"/>
          <w:szCs w:val="24"/>
        </w:rPr>
        <w:t xml:space="preserve"> программ ЗАТО</w:t>
      </w:r>
      <w:r w:rsidR="00293954" w:rsidRPr="00A451E0">
        <w:rPr>
          <w:sz w:val="24"/>
          <w:szCs w:val="24"/>
        </w:rPr>
        <w:t xml:space="preserve"> </w:t>
      </w:r>
      <w:r w:rsidR="00B36B5A" w:rsidRPr="00A451E0">
        <w:rPr>
          <w:sz w:val="24"/>
          <w:szCs w:val="24"/>
        </w:rPr>
        <w:t xml:space="preserve">г.Североморск, утвержденным постановлением администрации ЗАТО г.Североморск от </w:t>
      </w:r>
      <w:r w:rsidR="00432B4D" w:rsidRPr="00A451E0">
        <w:rPr>
          <w:sz w:val="24"/>
          <w:szCs w:val="24"/>
        </w:rPr>
        <w:t>28</w:t>
      </w:r>
      <w:r w:rsidR="00B36B5A" w:rsidRPr="00A451E0">
        <w:rPr>
          <w:sz w:val="24"/>
          <w:szCs w:val="24"/>
        </w:rPr>
        <w:t>.0</w:t>
      </w:r>
      <w:r w:rsidR="00432B4D" w:rsidRPr="00A451E0">
        <w:rPr>
          <w:sz w:val="24"/>
          <w:szCs w:val="24"/>
        </w:rPr>
        <w:t>8</w:t>
      </w:r>
      <w:r w:rsidR="00B36B5A" w:rsidRPr="00A451E0">
        <w:rPr>
          <w:sz w:val="24"/>
          <w:szCs w:val="24"/>
        </w:rPr>
        <w:t>.201</w:t>
      </w:r>
      <w:r w:rsidR="00432B4D" w:rsidRPr="00A451E0">
        <w:rPr>
          <w:sz w:val="24"/>
          <w:szCs w:val="24"/>
        </w:rPr>
        <w:t>3</w:t>
      </w:r>
      <w:r w:rsidR="00B36B5A" w:rsidRPr="00A451E0">
        <w:rPr>
          <w:sz w:val="24"/>
          <w:szCs w:val="24"/>
        </w:rPr>
        <w:t xml:space="preserve"> №</w:t>
      </w:r>
      <w:r w:rsidR="00E700DE" w:rsidRPr="00A451E0">
        <w:rPr>
          <w:sz w:val="24"/>
          <w:szCs w:val="24"/>
        </w:rPr>
        <w:t> </w:t>
      </w:r>
      <w:r w:rsidR="00432B4D" w:rsidRPr="00A451E0">
        <w:rPr>
          <w:sz w:val="24"/>
          <w:szCs w:val="24"/>
        </w:rPr>
        <w:t>870</w:t>
      </w:r>
      <w:r w:rsidR="00C46E5E" w:rsidRPr="00A451E0">
        <w:rPr>
          <w:sz w:val="24"/>
          <w:szCs w:val="24"/>
        </w:rPr>
        <w:t xml:space="preserve"> (с изменениями)</w:t>
      </w:r>
      <w:r w:rsidR="00F71BBE" w:rsidRPr="00A451E0">
        <w:rPr>
          <w:sz w:val="24"/>
          <w:szCs w:val="24"/>
        </w:rPr>
        <w:t>.</w:t>
      </w:r>
    </w:p>
    <w:p w:rsidR="005E06F5" w:rsidRPr="00A451E0" w:rsidRDefault="005E06F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A451E0">
        <w:rPr>
          <w:sz w:val="24"/>
          <w:szCs w:val="24"/>
        </w:rPr>
        <w:t>Решением Совета депутатов ЗАТО г.Североморск от</w:t>
      </w:r>
      <w:r w:rsidR="005A7DA7" w:rsidRPr="00A451E0">
        <w:rPr>
          <w:sz w:val="24"/>
          <w:szCs w:val="24"/>
        </w:rPr>
        <w:t xml:space="preserve"> </w:t>
      </w:r>
      <w:r w:rsidR="005F7BED" w:rsidRPr="00A451E0">
        <w:rPr>
          <w:sz w:val="24"/>
          <w:szCs w:val="24"/>
        </w:rPr>
        <w:t>22.12.2020</w:t>
      </w:r>
      <w:r w:rsidR="0020429C" w:rsidRPr="00A451E0">
        <w:rPr>
          <w:sz w:val="24"/>
          <w:szCs w:val="24"/>
        </w:rPr>
        <w:t xml:space="preserve"> </w:t>
      </w:r>
      <w:r w:rsidRPr="00A451E0">
        <w:rPr>
          <w:sz w:val="24"/>
          <w:szCs w:val="24"/>
        </w:rPr>
        <w:t>№</w:t>
      </w:r>
      <w:r w:rsidR="00E700DE" w:rsidRPr="00A451E0">
        <w:rPr>
          <w:sz w:val="24"/>
          <w:szCs w:val="24"/>
        </w:rPr>
        <w:t> </w:t>
      </w:r>
      <w:r w:rsidR="005F7BED" w:rsidRPr="00A451E0">
        <w:rPr>
          <w:sz w:val="24"/>
          <w:szCs w:val="24"/>
        </w:rPr>
        <w:t>33</w:t>
      </w:r>
      <w:r w:rsidRPr="00A451E0">
        <w:rPr>
          <w:sz w:val="24"/>
          <w:szCs w:val="24"/>
        </w:rPr>
        <w:t xml:space="preserve"> «О бюджете </w:t>
      </w:r>
      <w:r w:rsidR="009A23D9" w:rsidRPr="00A451E0">
        <w:rPr>
          <w:sz w:val="24"/>
          <w:szCs w:val="24"/>
        </w:rPr>
        <w:t xml:space="preserve">муниципального образования </w:t>
      </w:r>
      <w:r w:rsidRPr="00A451E0">
        <w:rPr>
          <w:sz w:val="24"/>
          <w:szCs w:val="24"/>
        </w:rPr>
        <w:t>ЗАТО г.Североморск на 20</w:t>
      </w:r>
      <w:r w:rsidR="00596362" w:rsidRPr="00A451E0">
        <w:rPr>
          <w:sz w:val="24"/>
          <w:szCs w:val="24"/>
        </w:rPr>
        <w:t>2</w:t>
      </w:r>
      <w:r w:rsidR="00F163EA" w:rsidRPr="00A451E0">
        <w:rPr>
          <w:sz w:val="24"/>
          <w:szCs w:val="24"/>
        </w:rPr>
        <w:t>1</w:t>
      </w:r>
      <w:r w:rsidR="00FE5D21" w:rsidRPr="00A451E0">
        <w:rPr>
          <w:sz w:val="24"/>
          <w:szCs w:val="24"/>
        </w:rPr>
        <w:t xml:space="preserve"> год</w:t>
      </w:r>
      <w:r w:rsidR="004D1AE5" w:rsidRPr="00A451E0">
        <w:rPr>
          <w:sz w:val="24"/>
          <w:szCs w:val="24"/>
        </w:rPr>
        <w:t xml:space="preserve"> и на плановый период 20</w:t>
      </w:r>
      <w:r w:rsidR="00FD4E7A" w:rsidRPr="00A451E0">
        <w:rPr>
          <w:sz w:val="24"/>
          <w:szCs w:val="24"/>
        </w:rPr>
        <w:t>2</w:t>
      </w:r>
      <w:r w:rsidR="00F163EA" w:rsidRPr="00A451E0">
        <w:rPr>
          <w:sz w:val="24"/>
          <w:szCs w:val="24"/>
        </w:rPr>
        <w:t>2</w:t>
      </w:r>
      <w:r w:rsidR="004D1AE5" w:rsidRPr="00A451E0">
        <w:rPr>
          <w:sz w:val="24"/>
          <w:szCs w:val="24"/>
        </w:rPr>
        <w:t xml:space="preserve"> </w:t>
      </w:r>
      <w:r w:rsidR="007C6A13" w:rsidRPr="00A451E0">
        <w:rPr>
          <w:sz w:val="24"/>
          <w:szCs w:val="24"/>
        </w:rPr>
        <w:t xml:space="preserve">и </w:t>
      </w:r>
      <w:r w:rsidR="004D1AE5" w:rsidRPr="00A451E0">
        <w:rPr>
          <w:sz w:val="24"/>
          <w:szCs w:val="24"/>
        </w:rPr>
        <w:t>20</w:t>
      </w:r>
      <w:r w:rsidR="002F77A1" w:rsidRPr="00A451E0">
        <w:rPr>
          <w:sz w:val="24"/>
          <w:szCs w:val="24"/>
        </w:rPr>
        <w:t>2</w:t>
      </w:r>
      <w:r w:rsidR="00F163EA" w:rsidRPr="00A451E0">
        <w:rPr>
          <w:sz w:val="24"/>
          <w:szCs w:val="24"/>
        </w:rPr>
        <w:t>3</w:t>
      </w:r>
      <w:r w:rsidR="004D1AE5" w:rsidRPr="00A451E0">
        <w:rPr>
          <w:sz w:val="24"/>
          <w:szCs w:val="24"/>
        </w:rPr>
        <w:t xml:space="preserve"> годов</w:t>
      </w:r>
      <w:r w:rsidRPr="00A451E0">
        <w:rPr>
          <w:sz w:val="24"/>
          <w:szCs w:val="24"/>
        </w:rPr>
        <w:t xml:space="preserve">» </w:t>
      </w:r>
      <w:r w:rsidR="001842E6" w:rsidRPr="00A451E0">
        <w:rPr>
          <w:sz w:val="24"/>
          <w:szCs w:val="24"/>
        </w:rPr>
        <w:t xml:space="preserve">(с внесенными изменениями) </w:t>
      </w:r>
      <w:r w:rsidR="002F77A1" w:rsidRPr="00A451E0">
        <w:rPr>
          <w:sz w:val="24"/>
          <w:szCs w:val="24"/>
        </w:rPr>
        <w:t xml:space="preserve">на дату составления отчета </w:t>
      </w:r>
      <w:r w:rsidRPr="00A451E0">
        <w:rPr>
          <w:sz w:val="24"/>
          <w:szCs w:val="24"/>
        </w:rPr>
        <w:t xml:space="preserve">утвержден перечень </w:t>
      </w:r>
      <w:r w:rsidR="00EA2B80" w:rsidRPr="00A451E0">
        <w:rPr>
          <w:sz w:val="24"/>
          <w:szCs w:val="24"/>
        </w:rPr>
        <w:t>муниципальных</w:t>
      </w:r>
      <w:r w:rsidRPr="00A451E0">
        <w:rPr>
          <w:sz w:val="24"/>
          <w:szCs w:val="24"/>
        </w:rPr>
        <w:t xml:space="preserve"> программ, финансируемых из бюджет</w:t>
      </w:r>
      <w:r w:rsidR="00F71BBE" w:rsidRPr="00A451E0">
        <w:rPr>
          <w:sz w:val="24"/>
          <w:szCs w:val="24"/>
        </w:rPr>
        <w:t xml:space="preserve">а </w:t>
      </w:r>
      <w:r w:rsidRPr="00A451E0">
        <w:rPr>
          <w:sz w:val="24"/>
          <w:szCs w:val="24"/>
        </w:rPr>
        <w:t xml:space="preserve">в </w:t>
      </w:r>
      <w:r w:rsidR="00E3129D" w:rsidRPr="00A451E0">
        <w:rPr>
          <w:sz w:val="24"/>
          <w:szCs w:val="24"/>
        </w:rPr>
        <w:t xml:space="preserve">текущем </w:t>
      </w:r>
      <w:r w:rsidR="008A0C35" w:rsidRPr="00A451E0">
        <w:rPr>
          <w:sz w:val="24"/>
          <w:szCs w:val="24"/>
        </w:rPr>
        <w:t>году.</w:t>
      </w:r>
    </w:p>
    <w:p w:rsidR="00C220BA" w:rsidRPr="00A451E0" w:rsidRDefault="005E06F5" w:rsidP="0013078C">
      <w:pPr>
        <w:ind w:firstLine="709"/>
        <w:jc w:val="both"/>
      </w:pPr>
      <w:r w:rsidRPr="00A451E0">
        <w:t xml:space="preserve">В данный перечень вошло </w:t>
      </w:r>
      <w:r w:rsidR="00785FD5" w:rsidRPr="00A451E0">
        <w:t>10</w:t>
      </w:r>
      <w:r w:rsidR="00612895" w:rsidRPr="00A451E0">
        <w:t> </w:t>
      </w:r>
      <w:r w:rsidR="00EA2B80" w:rsidRPr="00A451E0">
        <w:t>муниципальных</w:t>
      </w:r>
      <w:r w:rsidRPr="00A451E0">
        <w:t xml:space="preserve"> программ, </w:t>
      </w:r>
      <w:r w:rsidR="00EA2B80" w:rsidRPr="00A451E0">
        <w:t xml:space="preserve">в т.ч. </w:t>
      </w:r>
      <w:r w:rsidR="00F514DF" w:rsidRPr="00A451E0">
        <w:t>3</w:t>
      </w:r>
      <w:r w:rsidR="008E242D" w:rsidRPr="00A451E0">
        <w:t>2</w:t>
      </w:r>
      <w:r w:rsidR="00EA2B80" w:rsidRPr="00A451E0">
        <w:t xml:space="preserve"> подпрограмм</w:t>
      </w:r>
      <w:r w:rsidR="00596362" w:rsidRPr="00A451E0">
        <w:t>ы</w:t>
      </w:r>
      <w:r w:rsidR="00EA2B80" w:rsidRPr="00A451E0">
        <w:t xml:space="preserve">, с </w:t>
      </w:r>
      <w:r w:rsidRPr="00A451E0">
        <w:t>утвержденны</w:t>
      </w:r>
      <w:r w:rsidR="00EA2B80" w:rsidRPr="00A451E0">
        <w:t xml:space="preserve">м </w:t>
      </w:r>
      <w:r w:rsidR="008E242D" w:rsidRPr="00A451E0">
        <w:t xml:space="preserve">постановлениями Администрации ЗАТО г. Североморск </w:t>
      </w:r>
      <w:r w:rsidR="003B7605" w:rsidRPr="00A451E0">
        <w:t xml:space="preserve">на отчетную дату общим </w:t>
      </w:r>
      <w:r w:rsidRPr="00A451E0">
        <w:t>объем</w:t>
      </w:r>
      <w:r w:rsidR="00EA2B80" w:rsidRPr="00A451E0">
        <w:t>ом</w:t>
      </w:r>
      <w:r w:rsidRPr="00A451E0">
        <w:t xml:space="preserve"> финансирования </w:t>
      </w:r>
      <w:r w:rsidR="006B5000" w:rsidRPr="00A451E0">
        <w:rPr>
          <w:b/>
          <w:bCs/>
        </w:rPr>
        <w:t xml:space="preserve">3 923 388,11 </w:t>
      </w:r>
      <w:r w:rsidR="00D339F0" w:rsidRPr="00A451E0">
        <w:rPr>
          <w:b/>
        </w:rPr>
        <w:t>тыс.</w:t>
      </w:r>
      <w:r w:rsidR="005B7F2C" w:rsidRPr="00A451E0">
        <w:rPr>
          <w:b/>
        </w:rPr>
        <w:t> </w:t>
      </w:r>
      <w:r w:rsidR="006B2CAA" w:rsidRPr="00A451E0">
        <w:rPr>
          <w:b/>
        </w:rPr>
        <w:t>руб</w:t>
      </w:r>
      <w:r w:rsidR="0011246B" w:rsidRPr="00A451E0">
        <w:rPr>
          <w:b/>
        </w:rPr>
        <w:t>.</w:t>
      </w:r>
      <w:r w:rsidR="00F71BBE" w:rsidRPr="00A451E0">
        <w:t>,</w:t>
      </w:r>
      <w:r w:rsidR="00F71BBE" w:rsidRPr="00A451E0">
        <w:rPr>
          <w:b/>
        </w:rPr>
        <w:t xml:space="preserve"> </w:t>
      </w:r>
      <w:r w:rsidR="00F71BBE" w:rsidRPr="00A451E0">
        <w:t>что составляет</w:t>
      </w:r>
      <w:r w:rsidR="00F71BBE" w:rsidRPr="00A451E0">
        <w:rPr>
          <w:b/>
        </w:rPr>
        <w:t xml:space="preserve"> </w:t>
      </w:r>
      <w:r w:rsidR="0020429C" w:rsidRPr="00A451E0">
        <w:rPr>
          <w:b/>
        </w:rPr>
        <w:t>9</w:t>
      </w:r>
      <w:r w:rsidR="006B5000" w:rsidRPr="00A451E0">
        <w:rPr>
          <w:b/>
        </w:rPr>
        <w:t>6</w:t>
      </w:r>
      <w:r w:rsidR="00F71BBE" w:rsidRPr="00A451E0">
        <w:rPr>
          <w:b/>
        </w:rPr>
        <w:t>%</w:t>
      </w:r>
      <w:r w:rsidR="00F71BBE" w:rsidRPr="00A451E0">
        <w:t xml:space="preserve"> от общего объема расходов бюджета ЗАТО г. Североморск. </w:t>
      </w:r>
    </w:p>
    <w:p w:rsidR="00E233E9" w:rsidRPr="00A451E0" w:rsidRDefault="00C220BA" w:rsidP="0013078C">
      <w:pPr>
        <w:ind w:firstLine="709"/>
        <w:jc w:val="both"/>
        <w:outlineLvl w:val="2"/>
      </w:pPr>
      <w:r w:rsidRPr="00A451E0">
        <w:t>В целом на реализацию муниципальны</w:t>
      </w:r>
      <w:r w:rsidR="00D339F0" w:rsidRPr="00A451E0">
        <w:t xml:space="preserve">х программ ЗАТО г. Североморск </w:t>
      </w:r>
      <w:r w:rsidR="00883F3B" w:rsidRPr="00A451E0">
        <w:t xml:space="preserve">за </w:t>
      </w:r>
      <w:r w:rsidR="001D512E" w:rsidRPr="00A451E0">
        <w:t>12</w:t>
      </w:r>
      <w:r w:rsidR="00883F3B" w:rsidRPr="00A451E0">
        <w:t xml:space="preserve"> месяцев</w:t>
      </w:r>
      <w:r w:rsidRPr="00A451E0">
        <w:t xml:space="preserve"> </w:t>
      </w:r>
      <w:r w:rsidR="00F514DF" w:rsidRPr="00A451E0">
        <w:t>20</w:t>
      </w:r>
      <w:r w:rsidR="00D173FC" w:rsidRPr="00A451E0">
        <w:t>2</w:t>
      </w:r>
      <w:r w:rsidR="00071599" w:rsidRPr="00A451E0">
        <w:t>1</w:t>
      </w:r>
      <w:r w:rsidR="00F514DF" w:rsidRPr="00A451E0">
        <w:t xml:space="preserve"> год</w:t>
      </w:r>
      <w:r w:rsidR="001D512E" w:rsidRPr="00A451E0">
        <w:t>а</w:t>
      </w:r>
      <w:r w:rsidR="00F514DF" w:rsidRPr="00A451E0">
        <w:t xml:space="preserve"> </w:t>
      </w:r>
      <w:r w:rsidRPr="00A451E0">
        <w:t xml:space="preserve">было </w:t>
      </w:r>
      <w:r w:rsidR="00D339F0" w:rsidRPr="00A451E0">
        <w:t>израсходовано</w:t>
      </w:r>
      <w:r w:rsidR="00DD508D" w:rsidRPr="00A451E0">
        <w:t xml:space="preserve"> </w:t>
      </w:r>
      <w:r w:rsidR="006B5000" w:rsidRPr="00A451E0">
        <w:rPr>
          <w:b/>
          <w:bCs/>
        </w:rPr>
        <w:t>3 846 740,36</w:t>
      </w:r>
      <w:r w:rsidR="001D512E" w:rsidRPr="00A451E0">
        <w:rPr>
          <w:b/>
          <w:bCs/>
        </w:rPr>
        <w:t xml:space="preserve"> </w:t>
      </w:r>
      <w:r w:rsidR="007B3E57" w:rsidRPr="00A451E0">
        <w:rPr>
          <w:b/>
        </w:rPr>
        <w:t>тыс.</w:t>
      </w:r>
      <w:r w:rsidR="007A0439" w:rsidRPr="00A451E0">
        <w:rPr>
          <w:b/>
        </w:rPr>
        <w:t xml:space="preserve"> </w:t>
      </w:r>
      <w:r w:rsidRPr="00A451E0">
        <w:rPr>
          <w:b/>
        </w:rPr>
        <w:t>руб.</w:t>
      </w:r>
      <w:r w:rsidRPr="00A451E0">
        <w:t xml:space="preserve"> средств бюджетов различных уровней, что составл</w:t>
      </w:r>
      <w:r w:rsidR="000056C9" w:rsidRPr="00A451E0">
        <w:t>яет</w:t>
      </w:r>
      <w:r w:rsidRPr="00A451E0">
        <w:t xml:space="preserve"> </w:t>
      </w:r>
      <w:r w:rsidR="001D512E" w:rsidRPr="00A451E0">
        <w:rPr>
          <w:b/>
        </w:rPr>
        <w:t>98</w:t>
      </w:r>
      <w:r w:rsidR="00D339F0" w:rsidRPr="00A451E0">
        <w:rPr>
          <w:b/>
        </w:rPr>
        <w:t>,</w:t>
      </w:r>
      <w:r w:rsidR="001D512E" w:rsidRPr="00A451E0">
        <w:rPr>
          <w:b/>
        </w:rPr>
        <w:t>0</w:t>
      </w:r>
      <w:r w:rsidR="008700E6" w:rsidRPr="00A451E0">
        <w:rPr>
          <w:b/>
        </w:rPr>
        <w:t>5</w:t>
      </w:r>
      <w:r w:rsidRPr="00A451E0">
        <w:rPr>
          <w:b/>
        </w:rPr>
        <w:t>%</w:t>
      </w:r>
      <w:r w:rsidRPr="00A451E0">
        <w:t xml:space="preserve"> от утвержденного </w:t>
      </w:r>
      <w:r w:rsidR="000056C9" w:rsidRPr="00A451E0">
        <w:t xml:space="preserve">на год </w:t>
      </w:r>
      <w:r w:rsidRPr="00A451E0">
        <w:t xml:space="preserve">объема финансирования. </w:t>
      </w:r>
    </w:p>
    <w:p w:rsidR="009B79E2" w:rsidRPr="00A451E0" w:rsidRDefault="009B79E2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5323"/>
        <w:gridCol w:w="1551"/>
        <w:gridCol w:w="9"/>
        <w:gridCol w:w="1550"/>
        <w:gridCol w:w="9"/>
        <w:gridCol w:w="1275"/>
      </w:tblGrid>
      <w:tr w:rsidR="0013078C" w:rsidRPr="00A451E0" w:rsidTr="009B79E2">
        <w:tc>
          <w:tcPr>
            <w:tcW w:w="739" w:type="dxa"/>
            <w:vAlign w:val="center"/>
          </w:tcPr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№ п/п</w:t>
            </w:r>
          </w:p>
        </w:tc>
        <w:tc>
          <w:tcPr>
            <w:tcW w:w="5323" w:type="dxa"/>
            <w:vAlign w:val="center"/>
          </w:tcPr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Наименование</w:t>
            </w:r>
          </w:p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программы</w:t>
            </w:r>
          </w:p>
        </w:tc>
        <w:tc>
          <w:tcPr>
            <w:tcW w:w="1560" w:type="dxa"/>
            <w:gridSpan w:val="2"/>
            <w:vAlign w:val="center"/>
          </w:tcPr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Утвержденный объем финансирования на 20</w:t>
            </w:r>
            <w:r w:rsidR="0097579D" w:rsidRPr="00A451E0">
              <w:rPr>
                <w:i/>
                <w:sz w:val="23"/>
                <w:szCs w:val="23"/>
              </w:rPr>
              <w:t>2</w:t>
            </w:r>
            <w:r w:rsidR="00A97DFD" w:rsidRPr="00A451E0">
              <w:rPr>
                <w:i/>
                <w:sz w:val="23"/>
                <w:szCs w:val="23"/>
              </w:rPr>
              <w:t>1</w:t>
            </w:r>
            <w:r w:rsidR="000D0129" w:rsidRPr="00A451E0">
              <w:rPr>
                <w:i/>
                <w:sz w:val="23"/>
                <w:szCs w:val="23"/>
              </w:rPr>
              <w:t> </w:t>
            </w:r>
            <w:r w:rsidRPr="00A451E0">
              <w:rPr>
                <w:i/>
                <w:sz w:val="23"/>
                <w:szCs w:val="23"/>
              </w:rPr>
              <w:t>год</w:t>
            </w:r>
          </w:p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(тыс. руб.)</w:t>
            </w:r>
          </w:p>
        </w:tc>
        <w:tc>
          <w:tcPr>
            <w:tcW w:w="1559" w:type="dxa"/>
            <w:gridSpan w:val="2"/>
            <w:vAlign w:val="center"/>
          </w:tcPr>
          <w:p w:rsidR="00177D9E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Израсходовано средств</w:t>
            </w:r>
          </w:p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 xml:space="preserve">за </w:t>
            </w:r>
            <w:r w:rsidR="0011246B" w:rsidRPr="00A451E0">
              <w:rPr>
                <w:i/>
                <w:sz w:val="23"/>
                <w:szCs w:val="23"/>
              </w:rPr>
              <w:t>январь-</w:t>
            </w:r>
            <w:r w:rsidR="006B5000" w:rsidRPr="00A451E0">
              <w:rPr>
                <w:i/>
                <w:sz w:val="23"/>
                <w:szCs w:val="23"/>
              </w:rPr>
              <w:t>декабрь</w:t>
            </w:r>
            <w:r w:rsidR="0011246B" w:rsidRPr="00A451E0">
              <w:rPr>
                <w:i/>
                <w:sz w:val="23"/>
                <w:szCs w:val="23"/>
              </w:rPr>
              <w:t xml:space="preserve"> </w:t>
            </w:r>
            <w:r w:rsidRPr="00A451E0">
              <w:rPr>
                <w:i/>
                <w:sz w:val="23"/>
                <w:szCs w:val="23"/>
              </w:rPr>
              <w:t>20</w:t>
            </w:r>
            <w:r w:rsidR="00A97DFD" w:rsidRPr="00A451E0">
              <w:rPr>
                <w:i/>
                <w:sz w:val="23"/>
                <w:szCs w:val="23"/>
              </w:rPr>
              <w:t>21</w:t>
            </w:r>
            <w:r w:rsidRPr="00A451E0">
              <w:rPr>
                <w:i/>
                <w:sz w:val="23"/>
                <w:szCs w:val="23"/>
              </w:rPr>
              <w:t xml:space="preserve"> год</w:t>
            </w:r>
            <w:r w:rsidR="0011246B" w:rsidRPr="00A451E0">
              <w:rPr>
                <w:i/>
                <w:sz w:val="23"/>
                <w:szCs w:val="23"/>
              </w:rPr>
              <w:t>а</w:t>
            </w:r>
          </w:p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(тыс. руб.)</w:t>
            </w:r>
          </w:p>
        </w:tc>
        <w:tc>
          <w:tcPr>
            <w:tcW w:w="1275" w:type="dxa"/>
            <w:vAlign w:val="center"/>
          </w:tcPr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>В %</w:t>
            </w:r>
          </w:p>
          <w:p w:rsidR="00F55F34" w:rsidRPr="00A451E0" w:rsidRDefault="00F55F34" w:rsidP="0013078C">
            <w:pPr>
              <w:jc w:val="center"/>
              <w:rPr>
                <w:i/>
                <w:sz w:val="23"/>
                <w:szCs w:val="23"/>
              </w:rPr>
            </w:pPr>
            <w:r w:rsidRPr="00A451E0">
              <w:rPr>
                <w:i/>
                <w:sz w:val="23"/>
                <w:szCs w:val="23"/>
              </w:rPr>
              <w:t xml:space="preserve">от утвержденного </w:t>
            </w:r>
            <w:r w:rsidR="00177D9E" w:rsidRPr="00A451E0">
              <w:rPr>
                <w:i/>
                <w:sz w:val="23"/>
                <w:szCs w:val="23"/>
              </w:rPr>
              <w:t xml:space="preserve">объема </w:t>
            </w:r>
            <w:r w:rsidRPr="00A451E0">
              <w:rPr>
                <w:i/>
                <w:sz w:val="23"/>
                <w:szCs w:val="23"/>
              </w:rPr>
              <w:t>на 20</w:t>
            </w:r>
            <w:r w:rsidR="0097579D" w:rsidRPr="00A451E0">
              <w:rPr>
                <w:i/>
                <w:sz w:val="23"/>
                <w:szCs w:val="23"/>
              </w:rPr>
              <w:t>2</w:t>
            </w:r>
            <w:r w:rsidR="00A97DFD" w:rsidRPr="00A451E0">
              <w:rPr>
                <w:i/>
                <w:sz w:val="23"/>
                <w:szCs w:val="23"/>
              </w:rPr>
              <w:t>1</w:t>
            </w:r>
            <w:r w:rsidRPr="00A451E0">
              <w:rPr>
                <w:i/>
                <w:sz w:val="23"/>
                <w:szCs w:val="23"/>
              </w:rPr>
              <w:t xml:space="preserve"> год</w:t>
            </w:r>
          </w:p>
        </w:tc>
      </w:tr>
      <w:tr w:rsidR="0013078C" w:rsidRPr="00A451E0" w:rsidTr="00311475">
        <w:tc>
          <w:tcPr>
            <w:tcW w:w="739" w:type="dxa"/>
            <w:vAlign w:val="center"/>
          </w:tcPr>
          <w:p w:rsidR="00311475" w:rsidRPr="00A451E0" w:rsidRDefault="00311475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1.</w:t>
            </w:r>
          </w:p>
        </w:tc>
        <w:tc>
          <w:tcPr>
            <w:tcW w:w="5323" w:type="dxa"/>
            <w:vAlign w:val="center"/>
          </w:tcPr>
          <w:p w:rsidR="00311475" w:rsidRPr="00A451E0" w:rsidRDefault="00311475" w:rsidP="0013078C">
            <w:pPr>
              <w:jc w:val="both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Муниципальная программа «Улучшение качества и безопасности жизни населения»</w:t>
            </w:r>
            <w:r w:rsidRPr="00A451E0">
              <w:rPr>
                <w:b/>
                <w:bCs/>
                <w:sz w:val="23"/>
                <w:szCs w:val="23"/>
              </w:rPr>
              <w:t xml:space="preserve"> на 20</w:t>
            </w:r>
            <w:r w:rsidR="00A97DFD" w:rsidRPr="00A451E0">
              <w:rPr>
                <w:b/>
                <w:bCs/>
                <w:sz w:val="23"/>
                <w:szCs w:val="23"/>
              </w:rPr>
              <w:t>21</w:t>
            </w:r>
            <w:r w:rsidRPr="00A451E0">
              <w:rPr>
                <w:b/>
                <w:bCs/>
                <w:sz w:val="23"/>
                <w:szCs w:val="23"/>
              </w:rPr>
              <w:t>-202</w:t>
            </w:r>
            <w:r w:rsidR="00A97DFD" w:rsidRPr="00A451E0">
              <w:rPr>
                <w:b/>
                <w:bCs/>
                <w:sz w:val="23"/>
                <w:szCs w:val="23"/>
              </w:rPr>
              <w:t>5</w:t>
            </w:r>
            <w:r w:rsidRPr="00A451E0">
              <w:rPr>
                <w:b/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311475" w:rsidRPr="00A451E0" w:rsidRDefault="005F7BED" w:rsidP="0083270A">
            <w:pPr>
              <w:jc w:val="center"/>
              <w:outlineLvl w:val="0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8</w:t>
            </w:r>
            <w:r w:rsidR="0083270A" w:rsidRPr="00A451E0">
              <w:rPr>
                <w:b/>
                <w:sz w:val="23"/>
                <w:szCs w:val="23"/>
              </w:rPr>
              <w:t>2</w:t>
            </w:r>
            <w:r w:rsidR="00D173FC" w:rsidRPr="00A451E0">
              <w:rPr>
                <w:b/>
                <w:sz w:val="23"/>
                <w:szCs w:val="23"/>
              </w:rPr>
              <w:t> </w:t>
            </w:r>
            <w:r w:rsidR="0083270A" w:rsidRPr="00A451E0">
              <w:rPr>
                <w:b/>
                <w:sz w:val="23"/>
                <w:szCs w:val="23"/>
              </w:rPr>
              <w:t>729</w:t>
            </w:r>
            <w:r w:rsidR="00311475" w:rsidRPr="00A451E0">
              <w:rPr>
                <w:b/>
                <w:sz w:val="23"/>
                <w:szCs w:val="23"/>
              </w:rPr>
              <w:t>,</w:t>
            </w:r>
            <w:r w:rsidR="0083270A" w:rsidRPr="00A451E0">
              <w:rPr>
                <w:b/>
                <w:sz w:val="23"/>
                <w:szCs w:val="23"/>
              </w:rPr>
              <w:t>83</w:t>
            </w:r>
          </w:p>
        </w:tc>
        <w:tc>
          <w:tcPr>
            <w:tcW w:w="1559" w:type="dxa"/>
            <w:gridSpan w:val="2"/>
            <w:vAlign w:val="center"/>
          </w:tcPr>
          <w:p w:rsidR="00311475" w:rsidRPr="00A451E0" w:rsidRDefault="0083270A" w:rsidP="0083270A">
            <w:pPr>
              <w:jc w:val="center"/>
              <w:outlineLvl w:val="0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59</w:t>
            </w:r>
            <w:r w:rsidR="005F7BED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653</w:t>
            </w:r>
            <w:r w:rsidR="00311475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80</w:t>
            </w:r>
          </w:p>
        </w:tc>
        <w:tc>
          <w:tcPr>
            <w:tcW w:w="1275" w:type="dxa"/>
            <w:vAlign w:val="center"/>
          </w:tcPr>
          <w:p w:rsidR="00311475" w:rsidRPr="00A451E0" w:rsidRDefault="0083270A" w:rsidP="0083270A">
            <w:pPr>
              <w:jc w:val="center"/>
              <w:outlineLvl w:val="0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72</w:t>
            </w:r>
            <w:r w:rsidR="00311475" w:rsidRPr="00A451E0">
              <w:rPr>
                <w:b/>
                <w:sz w:val="23"/>
                <w:szCs w:val="23"/>
              </w:rPr>
              <w:t>,</w:t>
            </w:r>
            <w:r w:rsidR="00DB2D36" w:rsidRPr="00A451E0">
              <w:rPr>
                <w:b/>
                <w:sz w:val="23"/>
                <w:szCs w:val="23"/>
              </w:rPr>
              <w:t>1</w:t>
            </w:r>
            <w:r w:rsidRPr="00A451E0">
              <w:rPr>
                <w:b/>
                <w:sz w:val="23"/>
                <w:szCs w:val="23"/>
              </w:rPr>
              <w:t>1</w:t>
            </w:r>
            <w:r w:rsidR="00311475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AC0043">
        <w:tc>
          <w:tcPr>
            <w:tcW w:w="739" w:type="dxa"/>
            <w:vAlign w:val="center"/>
          </w:tcPr>
          <w:p w:rsidR="00311475" w:rsidRPr="00A451E0" w:rsidRDefault="0031147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1.1.</w:t>
            </w:r>
          </w:p>
        </w:tc>
        <w:tc>
          <w:tcPr>
            <w:tcW w:w="5323" w:type="dxa"/>
            <w:vAlign w:val="center"/>
          </w:tcPr>
          <w:p w:rsidR="00311475" w:rsidRPr="00A451E0" w:rsidRDefault="0031147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</w:t>
            </w:r>
            <w:r w:rsidRPr="00A451E0">
              <w:rPr>
                <w:bCs/>
                <w:sz w:val="23"/>
                <w:szCs w:val="23"/>
              </w:rPr>
              <w:t>«Молодежь Североморска» на 20</w:t>
            </w:r>
            <w:r w:rsidR="00A97DFD" w:rsidRPr="00A451E0">
              <w:rPr>
                <w:bCs/>
                <w:sz w:val="23"/>
                <w:szCs w:val="23"/>
              </w:rPr>
              <w:t>21</w:t>
            </w:r>
            <w:r w:rsidRPr="00A451E0">
              <w:rPr>
                <w:bCs/>
                <w:sz w:val="23"/>
                <w:szCs w:val="23"/>
              </w:rPr>
              <w:t>-202</w:t>
            </w:r>
            <w:r w:rsidR="00A97DFD" w:rsidRPr="00A451E0">
              <w:rPr>
                <w:bCs/>
                <w:sz w:val="23"/>
                <w:szCs w:val="23"/>
              </w:rPr>
              <w:t>5</w:t>
            </w:r>
            <w:r w:rsidRPr="00A451E0">
              <w:rPr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</w:tcPr>
          <w:p w:rsidR="00311475" w:rsidRPr="00A451E0" w:rsidRDefault="006E59D2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14</w:t>
            </w:r>
            <w:r w:rsidR="00D173FC" w:rsidRPr="00A451E0">
              <w:rPr>
                <w:sz w:val="23"/>
                <w:szCs w:val="23"/>
              </w:rPr>
              <w:t> </w:t>
            </w:r>
            <w:r w:rsidR="0083270A" w:rsidRPr="00A451E0">
              <w:rPr>
                <w:sz w:val="23"/>
                <w:szCs w:val="23"/>
              </w:rPr>
              <w:t>498</w:t>
            </w:r>
            <w:r w:rsidR="00D173FC" w:rsidRPr="00A451E0">
              <w:rPr>
                <w:sz w:val="23"/>
                <w:szCs w:val="23"/>
              </w:rPr>
              <w:t>,</w:t>
            </w:r>
            <w:r w:rsidR="003A5063" w:rsidRPr="00A451E0">
              <w:rPr>
                <w:sz w:val="23"/>
                <w:szCs w:val="23"/>
              </w:rPr>
              <w:t>1</w:t>
            </w:r>
            <w:r w:rsidR="0083270A" w:rsidRPr="00A451E0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2"/>
          </w:tcPr>
          <w:p w:rsidR="00311475" w:rsidRPr="00A451E0" w:rsidRDefault="006E59D2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83270A" w:rsidRPr="00A451E0">
              <w:rPr>
                <w:sz w:val="23"/>
                <w:szCs w:val="23"/>
              </w:rPr>
              <w:t>4</w:t>
            </w:r>
            <w:r w:rsidR="00D173FC" w:rsidRPr="00A451E0">
              <w:rPr>
                <w:sz w:val="23"/>
                <w:szCs w:val="23"/>
              </w:rPr>
              <w:t> </w:t>
            </w:r>
            <w:r w:rsidR="0083270A" w:rsidRPr="00A451E0">
              <w:rPr>
                <w:sz w:val="23"/>
                <w:szCs w:val="23"/>
              </w:rPr>
              <w:t>498</w:t>
            </w:r>
            <w:r w:rsidR="00311475" w:rsidRPr="00A451E0">
              <w:rPr>
                <w:sz w:val="23"/>
                <w:szCs w:val="23"/>
              </w:rPr>
              <w:t>,</w:t>
            </w:r>
            <w:r w:rsidR="0083270A" w:rsidRPr="00A451E0">
              <w:rPr>
                <w:sz w:val="23"/>
                <w:szCs w:val="23"/>
              </w:rPr>
              <w:t>16</w:t>
            </w:r>
          </w:p>
        </w:tc>
        <w:tc>
          <w:tcPr>
            <w:tcW w:w="1275" w:type="dxa"/>
          </w:tcPr>
          <w:p w:rsidR="00311475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31147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311475" w:rsidRPr="00A451E0" w:rsidRDefault="0031147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1.2.</w:t>
            </w:r>
          </w:p>
        </w:tc>
        <w:tc>
          <w:tcPr>
            <w:tcW w:w="5323" w:type="dxa"/>
            <w:vAlign w:val="center"/>
          </w:tcPr>
          <w:p w:rsidR="00311475" w:rsidRPr="00A451E0" w:rsidRDefault="0031147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</w:t>
            </w:r>
            <w:r w:rsidRPr="00A451E0">
              <w:rPr>
                <w:bCs/>
                <w:sz w:val="23"/>
                <w:szCs w:val="23"/>
              </w:rPr>
              <w:t>«Развитие физической культуры и спорта и формирование здорового образа жизни в ЗАТО г.Североморск» на 20</w:t>
            </w:r>
            <w:r w:rsidR="00A97DFD" w:rsidRPr="00A451E0">
              <w:rPr>
                <w:bCs/>
                <w:sz w:val="23"/>
                <w:szCs w:val="23"/>
              </w:rPr>
              <w:t>21</w:t>
            </w:r>
            <w:r w:rsidRPr="00A451E0">
              <w:rPr>
                <w:bCs/>
                <w:sz w:val="23"/>
                <w:szCs w:val="23"/>
              </w:rPr>
              <w:t>-202</w:t>
            </w:r>
            <w:r w:rsidR="00A97DFD" w:rsidRPr="00A451E0">
              <w:rPr>
                <w:bCs/>
                <w:sz w:val="23"/>
                <w:szCs w:val="23"/>
              </w:rPr>
              <w:t>5</w:t>
            </w:r>
            <w:r w:rsidRPr="00A451E0">
              <w:rPr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311475" w:rsidRPr="00A451E0" w:rsidRDefault="00A36F6D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</w:t>
            </w:r>
            <w:r w:rsidR="0083270A" w:rsidRPr="00A451E0">
              <w:rPr>
                <w:sz w:val="23"/>
                <w:szCs w:val="23"/>
              </w:rPr>
              <w:t>6</w:t>
            </w:r>
            <w:r w:rsidR="00311475" w:rsidRPr="00A451E0">
              <w:rPr>
                <w:sz w:val="23"/>
                <w:szCs w:val="23"/>
              </w:rPr>
              <w:t> </w:t>
            </w:r>
            <w:r w:rsidR="0083270A" w:rsidRPr="00A451E0">
              <w:rPr>
                <w:sz w:val="23"/>
                <w:szCs w:val="23"/>
              </w:rPr>
              <w:t>388</w:t>
            </w:r>
            <w:r w:rsidR="00311475" w:rsidRPr="00A451E0">
              <w:rPr>
                <w:sz w:val="23"/>
                <w:szCs w:val="23"/>
              </w:rPr>
              <w:t>,</w:t>
            </w:r>
            <w:r w:rsidR="0083270A" w:rsidRPr="00A451E0">
              <w:rPr>
                <w:sz w:val="23"/>
                <w:szCs w:val="23"/>
              </w:rPr>
              <w:t>68</w:t>
            </w:r>
          </w:p>
        </w:tc>
        <w:tc>
          <w:tcPr>
            <w:tcW w:w="1559" w:type="dxa"/>
            <w:gridSpan w:val="2"/>
            <w:vAlign w:val="center"/>
          </w:tcPr>
          <w:p w:rsidR="00311475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13</w:t>
            </w:r>
            <w:r w:rsidR="00D173FC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606</w:t>
            </w:r>
            <w:r w:rsidR="0031147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64</w:t>
            </w:r>
          </w:p>
        </w:tc>
        <w:tc>
          <w:tcPr>
            <w:tcW w:w="1275" w:type="dxa"/>
            <w:vAlign w:val="center"/>
          </w:tcPr>
          <w:p w:rsidR="00311475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37</w:t>
            </w:r>
            <w:r w:rsidR="0031147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39</w:t>
            </w:r>
            <w:r w:rsidR="0031147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9E1AF8" w:rsidRPr="00A451E0" w:rsidRDefault="009E1AF8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1.3.</w:t>
            </w:r>
          </w:p>
        </w:tc>
        <w:tc>
          <w:tcPr>
            <w:tcW w:w="5323" w:type="dxa"/>
            <w:vAlign w:val="center"/>
          </w:tcPr>
          <w:p w:rsidR="009E1AF8" w:rsidRPr="00A451E0" w:rsidRDefault="009E1AF8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«Профилактика наркомании, алкоголизма и токсикомании в ЗАТО г.Североморск» на 20</w:t>
            </w:r>
            <w:r w:rsidR="00A97DFD" w:rsidRPr="00A451E0">
              <w:rPr>
                <w:sz w:val="23"/>
                <w:szCs w:val="23"/>
              </w:rPr>
              <w:t>21</w:t>
            </w:r>
            <w:r w:rsidRPr="00A451E0">
              <w:rPr>
                <w:sz w:val="23"/>
                <w:szCs w:val="23"/>
              </w:rPr>
              <w:t>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9E1AF8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144</w:t>
            </w:r>
            <w:r w:rsidR="009E1AF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36</w:t>
            </w:r>
          </w:p>
        </w:tc>
        <w:tc>
          <w:tcPr>
            <w:tcW w:w="1559" w:type="dxa"/>
            <w:gridSpan w:val="2"/>
            <w:vAlign w:val="center"/>
          </w:tcPr>
          <w:p w:rsidR="009E1AF8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144</w:t>
            </w:r>
            <w:r w:rsidR="00D173FC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36</w:t>
            </w:r>
          </w:p>
        </w:tc>
        <w:tc>
          <w:tcPr>
            <w:tcW w:w="1275" w:type="dxa"/>
            <w:vAlign w:val="center"/>
          </w:tcPr>
          <w:p w:rsidR="009E1AF8" w:rsidRPr="00A451E0" w:rsidRDefault="0083270A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9E1AF8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82BB1" w:rsidRPr="00A451E0" w:rsidRDefault="00D82BB1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1.4.</w:t>
            </w:r>
          </w:p>
        </w:tc>
        <w:tc>
          <w:tcPr>
            <w:tcW w:w="5323" w:type="dxa"/>
            <w:vAlign w:val="center"/>
          </w:tcPr>
          <w:p w:rsidR="00D82BB1" w:rsidRPr="00A451E0" w:rsidRDefault="00D82BB1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«Дополнительные меры с</w:t>
            </w:r>
            <w:r w:rsidRPr="00A451E0">
              <w:rPr>
                <w:bCs/>
                <w:sz w:val="23"/>
                <w:szCs w:val="23"/>
              </w:rPr>
              <w:t>оциальной поддержки отдельных категорий граждан ЗАТО г. Североморск» на 20</w:t>
            </w:r>
            <w:r w:rsidR="00A97DFD" w:rsidRPr="00A451E0">
              <w:rPr>
                <w:bCs/>
                <w:sz w:val="23"/>
                <w:szCs w:val="23"/>
              </w:rPr>
              <w:t>21</w:t>
            </w:r>
            <w:r w:rsidRPr="00A451E0">
              <w:rPr>
                <w:bCs/>
                <w:sz w:val="23"/>
                <w:szCs w:val="23"/>
              </w:rPr>
              <w:t>-202</w:t>
            </w:r>
            <w:r w:rsidR="00A97DFD" w:rsidRPr="00A451E0">
              <w:rPr>
                <w:bCs/>
                <w:sz w:val="23"/>
                <w:szCs w:val="23"/>
              </w:rPr>
              <w:t>5</w:t>
            </w:r>
            <w:r w:rsidRPr="00A451E0">
              <w:rPr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D82BB1" w:rsidRPr="00A451E0" w:rsidRDefault="003A5063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7</w:t>
            </w:r>
            <w:r w:rsidR="00D82BB1" w:rsidRPr="00A451E0">
              <w:rPr>
                <w:sz w:val="23"/>
                <w:szCs w:val="23"/>
              </w:rPr>
              <w:t> </w:t>
            </w:r>
            <w:r w:rsidR="0083270A" w:rsidRPr="00A451E0">
              <w:rPr>
                <w:sz w:val="23"/>
                <w:szCs w:val="23"/>
              </w:rPr>
              <w:t>38</w:t>
            </w:r>
            <w:r w:rsidRPr="00A451E0">
              <w:rPr>
                <w:sz w:val="23"/>
                <w:szCs w:val="23"/>
              </w:rPr>
              <w:t>4</w:t>
            </w:r>
            <w:r w:rsidR="00D82BB1" w:rsidRPr="00A451E0">
              <w:rPr>
                <w:sz w:val="23"/>
                <w:szCs w:val="23"/>
              </w:rPr>
              <w:t>,</w:t>
            </w:r>
            <w:r w:rsidR="00D173FC" w:rsidRPr="00A451E0">
              <w:rPr>
                <w:sz w:val="23"/>
                <w:szCs w:val="23"/>
              </w:rPr>
              <w:t>4</w:t>
            </w:r>
            <w:r w:rsidRPr="00A451E0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D82BB1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7</w:t>
            </w:r>
            <w:r w:rsidR="00D82BB1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229</w:t>
            </w:r>
            <w:r w:rsidR="00D82BB1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42</w:t>
            </w:r>
          </w:p>
        </w:tc>
        <w:tc>
          <w:tcPr>
            <w:tcW w:w="1275" w:type="dxa"/>
            <w:vAlign w:val="center"/>
          </w:tcPr>
          <w:p w:rsidR="00D82BB1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97</w:t>
            </w:r>
            <w:r w:rsidR="00D82BB1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90</w:t>
            </w:r>
            <w:r w:rsidR="00D82BB1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074F6C" w:rsidRPr="00A451E0" w:rsidRDefault="00074F6C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1.5.</w:t>
            </w:r>
          </w:p>
        </w:tc>
        <w:tc>
          <w:tcPr>
            <w:tcW w:w="5323" w:type="dxa"/>
            <w:vAlign w:val="center"/>
          </w:tcPr>
          <w:p w:rsidR="00074F6C" w:rsidRPr="00A451E0" w:rsidRDefault="00074F6C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«Доступная среда в ЗАТО г.Североморск» на 20</w:t>
            </w:r>
            <w:r w:rsidR="00A97DFD" w:rsidRPr="00A451E0">
              <w:rPr>
                <w:sz w:val="23"/>
                <w:szCs w:val="23"/>
              </w:rPr>
              <w:t>21</w:t>
            </w:r>
            <w:r w:rsidRPr="00A451E0">
              <w:rPr>
                <w:sz w:val="23"/>
                <w:szCs w:val="23"/>
              </w:rPr>
              <w:t>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074F6C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1 185</w:t>
            </w:r>
            <w:r w:rsidR="00074F6C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18</w:t>
            </w:r>
          </w:p>
        </w:tc>
        <w:tc>
          <w:tcPr>
            <w:tcW w:w="1559" w:type="dxa"/>
            <w:gridSpan w:val="2"/>
            <w:vAlign w:val="center"/>
          </w:tcPr>
          <w:p w:rsidR="00074F6C" w:rsidRPr="00A451E0" w:rsidRDefault="00A36F6D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83270A" w:rsidRPr="00A451E0">
              <w:rPr>
                <w:sz w:val="23"/>
                <w:szCs w:val="23"/>
              </w:rPr>
              <w:t> 178</w:t>
            </w:r>
            <w:r w:rsidR="00074F6C" w:rsidRPr="00A451E0">
              <w:rPr>
                <w:sz w:val="23"/>
                <w:szCs w:val="23"/>
              </w:rPr>
              <w:t>,</w:t>
            </w:r>
            <w:r w:rsidR="0083270A" w:rsidRPr="00A451E0">
              <w:rPr>
                <w:sz w:val="23"/>
                <w:szCs w:val="23"/>
              </w:rPr>
              <w:t>3</w:t>
            </w:r>
            <w:r w:rsidR="00D173FC" w:rsidRPr="00A451E0"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074F6C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A36F6D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42</w:t>
            </w:r>
            <w:r w:rsidR="00074F6C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D29C7" w:rsidRPr="00A451E0" w:rsidRDefault="00DD29C7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1.6.</w:t>
            </w:r>
          </w:p>
        </w:tc>
        <w:tc>
          <w:tcPr>
            <w:tcW w:w="5323" w:type="dxa"/>
            <w:vAlign w:val="center"/>
          </w:tcPr>
          <w:p w:rsidR="00DD29C7" w:rsidRPr="00A451E0" w:rsidRDefault="00DD29C7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«Профилактика правонарушений в ЗАТО г.Североморск»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DD29C7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</w:t>
            </w:r>
            <w:r w:rsidR="003A5063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475</w:t>
            </w:r>
            <w:r w:rsidR="00DD29C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65</w:t>
            </w:r>
          </w:p>
        </w:tc>
        <w:tc>
          <w:tcPr>
            <w:tcW w:w="1559" w:type="dxa"/>
            <w:gridSpan w:val="2"/>
            <w:vAlign w:val="center"/>
          </w:tcPr>
          <w:p w:rsidR="00DD29C7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2 461</w:t>
            </w:r>
            <w:r w:rsidR="00DD29C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70</w:t>
            </w:r>
          </w:p>
        </w:tc>
        <w:tc>
          <w:tcPr>
            <w:tcW w:w="1275" w:type="dxa"/>
            <w:vAlign w:val="center"/>
          </w:tcPr>
          <w:p w:rsidR="00DD29C7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DD29C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44</w:t>
            </w:r>
            <w:r w:rsidR="00DD29C7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245569" w:rsidRPr="00A451E0" w:rsidRDefault="00245569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1.7.</w:t>
            </w:r>
          </w:p>
        </w:tc>
        <w:tc>
          <w:tcPr>
            <w:tcW w:w="5323" w:type="dxa"/>
            <w:vAlign w:val="center"/>
          </w:tcPr>
          <w:p w:rsidR="00245569" w:rsidRPr="00A451E0" w:rsidRDefault="00245569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«Транспортная инфраструктура ЗАТО г. 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245569" w:rsidRPr="00A451E0" w:rsidRDefault="00A36F6D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19</w:t>
            </w:r>
            <w:r w:rsidR="00245569" w:rsidRPr="00A451E0">
              <w:rPr>
                <w:sz w:val="23"/>
                <w:szCs w:val="23"/>
              </w:rPr>
              <w:t> </w:t>
            </w:r>
            <w:r w:rsidR="0083270A" w:rsidRPr="00A451E0">
              <w:rPr>
                <w:sz w:val="23"/>
                <w:szCs w:val="23"/>
              </w:rPr>
              <w:t>652</w:t>
            </w:r>
            <w:r w:rsidR="00245569" w:rsidRPr="00A451E0">
              <w:rPr>
                <w:sz w:val="23"/>
                <w:szCs w:val="23"/>
              </w:rPr>
              <w:t>,</w:t>
            </w:r>
            <w:r w:rsidR="0083270A" w:rsidRPr="00A451E0">
              <w:rPr>
                <w:sz w:val="23"/>
                <w:szCs w:val="23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:rsidR="00245569" w:rsidRPr="00A451E0" w:rsidRDefault="003A506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19</w:t>
            </w:r>
            <w:r w:rsidR="00245569" w:rsidRPr="00A451E0">
              <w:rPr>
                <w:sz w:val="23"/>
                <w:szCs w:val="23"/>
              </w:rPr>
              <w:t> </w:t>
            </w:r>
            <w:r w:rsidR="00A36F6D" w:rsidRPr="00A451E0">
              <w:rPr>
                <w:sz w:val="23"/>
                <w:szCs w:val="23"/>
              </w:rPr>
              <w:t>534</w:t>
            </w:r>
            <w:r w:rsidR="00245569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2</w:t>
            </w:r>
            <w:r w:rsidR="00A36F6D" w:rsidRPr="00A451E0">
              <w:rPr>
                <w:sz w:val="23"/>
                <w:szCs w:val="23"/>
              </w:rPr>
              <w:t>6</w:t>
            </w:r>
          </w:p>
        </w:tc>
        <w:tc>
          <w:tcPr>
            <w:tcW w:w="1275" w:type="dxa"/>
            <w:vAlign w:val="center"/>
          </w:tcPr>
          <w:p w:rsidR="00245569" w:rsidRPr="00A451E0" w:rsidRDefault="003A5063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</w:t>
            </w:r>
            <w:r w:rsidR="0083270A" w:rsidRPr="00A451E0">
              <w:rPr>
                <w:sz w:val="23"/>
                <w:szCs w:val="23"/>
              </w:rPr>
              <w:t>9</w:t>
            </w:r>
            <w:r w:rsidR="001B5974" w:rsidRPr="00A451E0">
              <w:rPr>
                <w:sz w:val="23"/>
                <w:szCs w:val="23"/>
              </w:rPr>
              <w:t>,</w:t>
            </w:r>
            <w:r w:rsidR="0083270A" w:rsidRPr="00A451E0">
              <w:rPr>
                <w:sz w:val="23"/>
                <w:szCs w:val="23"/>
              </w:rPr>
              <w:t>40</w:t>
            </w:r>
            <w:r w:rsidR="00D173FC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A14735" w:rsidRPr="00A451E0" w:rsidRDefault="00A1473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lastRenderedPageBreak/>
              <w:t>1.</w:t>
            </w:r>
            <w:r w:rsidR="006A2E88" w:rsidRPr="00A451E0">
              <w:rPr>
                <w:sz w:val="23"/>
                <w:szCs w:val="23"/>
              </w:rPr>
              <w:t>8</w:t>
            </w:r>
            <w:r w:rsidRPr="00A451E0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A14735" w:rsidRPr="00A451E0" w:rsidRDefault="00A1473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</w:t>
            </w:r>
            <w:r w:rsidRPr="00A451E0">
              <w:rPr>
                <w:bCs/>
                <w:sz w:val="23"/>
                <w:szCs w:val="23"/>
              </w:rPr>
              <w:t xml:space="preserve">Охрана окружающей среды ЗАТО г. 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bCs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A14735" w:rsidRPr="00A451E0" w:rsidRDefault="00D173FC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1 </w:t>
            </w:r>
            <w:r w:rsidR="003A5063" w:rsidRPr="00A451E0">
              <w:rPr>
                <w:sz w:val="23"/>
                <w:szCs w:val="23"/>
              </w:rPr>
              <w:t>0</w:t>
            </w:r>
            <w:r w:rsidR="00B20933" w:rsidRPr="00A451E0">
              <w:rPr>
                <w:sz w:val="23"/>
                <w:szCs w:val="23"/>
              </w:rPr>
              <w:t>00</w:t>
            </w:r>
            <w:r w:rsidR="00A14735" w:rsidRPr="00A451E0">
              <w:rPr>
                <w:sz w:val="23"/>
                <w:szCs w:val="23"/>
              </w:rPr>
              <w:t>,</w:t>
            </w:r>
            <w:r w:rsidR="003A5063" w:rsidRPr="00A451E0">
              <w:rPr>
                <w:sz w:val="23"/>
                <w:szCs w:val="23"/>
              </w:rPr>
              <w:t>95</w:t>
            </w:r>
          </w:p>
        </w:tc>
        <w:tc>
          <w:tcPr>
            <w:tcW w:w="1559" w:type="dxa"/>
            <w:gridSpan w:val="2"/>
            <w:vAlign w:val="center"/>
          </w:tcPr>
          <w:p w:rsidR="00A14735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1 00</w:t>
            </w:r>
            <w:r w:rsidR="00B20933" w:rsidRPr="00A451E0">
              <w:rPr>
                <w:sz w:val="23"/>
                <w:szCs w:val="23"/>
              </w:rPr>
              <w:t>0</w:t>
            </w:r>
            <w:r w:rsidR="00A1473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95</w:t>
            </w:r>
          </w:p>
        </w:tc>
        <w:tc>
          <w:tcPr>
            <w:tcW w:w="1275" w:type="dxa"/>
            <w:vAlign w:val="center"/>
          </w:tcPr>
          <w:p w:rsidR="00A14735" w:rsidRPr="00A451E0" w:rsidRDefault="0083270A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</w:t>
            </w:r>
            <w:r w:rsidR="00D173FC" w:rsidRPr="00A451E0">
              <w:rPr>
                <w:sz w:val="23"/>
                <w:szCs w:val="23"/>
              </w:rPr>
              <w:t>0%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B819B3" w:rsidRPr="00A451E0" w:rsidRDefault="00B819B3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2.</w:t>
            </w:r>
          </w:p>
        </w:tc>
        <w:tc>
          <w:tcPr>
            <w:tcW w:w="5323" w:type="dxa"/>
            <w:vAlign w:val="center"/>
          </w:tcPr>
          <w:p w:rsidR="00B819B3" w:rsidRPr="00A451E0" w:rsidRDefault="00B819B3" w:rsidP="0013078C">
            <w:pPr>
              <w:jc w:val="both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 xml:space="preserve">Муниципальная программа «Развитие конкурентоспособной экономики ЗАТО г. 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>2021-2025</w:t>
            </w:r>
            <w:r w:rsidR="00A97DFD" w:rsidRPr="00A451E0">
              <w:rPr>
                <w:bCs/>
                <w:sz w:val="23"/>
                <w:szCs w:val="23"/>
              </w:rPr>
              <w:t xml:space="preserve"> </w:t>
            </w:r>
            <w:r w:rsidRPr="00A451E0">
              <w:rPr>
                <w:b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B819B3" w:rsidRPr="00A451E0" w:rsidRDefault="0083270A" w:rsidP="0083270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</w:t>
            </w:r>
            <w:r w:rsidR="00B819B3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227</w:t>
            </w:r>
            <w:r w:rsidR="00B819B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0</w:t>
            </w:r>
            <w:r w:rsidR="004E3B63" w:rsidRPr="00A451E0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B819B3" w:rsidRPr="00A451E0" w:rsidRDefault="0083270A" w:rsidP="0083270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1 222</w:t>
            </w:r>
            <w:r w:rsidR="00B819B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54</w:t>
            </w:r>
          </w:p>
        </w:tc>
        <w:tc>
          <w:tcPr>
            <w:tcW w:w="1275" w:type="dxa"/>
            <w:vAlign w:val="center"/>
          </w:tcPr>
          <w:p w:rsidR="00B819B3" w:rsidRPr="00A451E0" w:rsidRDefault="0083270A" w:rsidP="0083270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99</w:t>
            </w:r>
            <w:r w:rsidR="004E3B6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63</w:t>
            </w:r>
            <w:r w:rsidR="00B819B3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B819B3" w:rsidRPr="00A451E0" w:rsidRDefault="00B819B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2.1.</w:t>
            </w:r>
          </w:p>
        </w:tc>
        <w:tc>
          <w:tcPr>
            <w:tcW w:w="5323" w:type="dxa"/>
            <w:vAlign w:val="center"/>
          </w:tcPr>
          <w:p w:rsidR="00B819B3" w:rsidRPr="00A451E0" w:rsidRDefault="00B819B3" w:rsidP="0083270A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«Развитие малого и среднего предпринимательства и стимулирование инвестиционной деятельности в ЗАТО г.Североморск»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B819B3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909</w:t>
            </w:r>
            <w:r w:rsidR="00B819B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05</w:t>
            </w:r>
          </w:p>
        </w:tc>
        <w:tc>
          <w:tcPr>
            <w:tcW w:w="1559" w:type="dxa"/>
            <w:gridSpan w:val="2"/>
            <w:vAlign w:val="center"/>
          </w:tcPr>
          <w:p w:rsidR="00B819B3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909</w:t>
            </w:r>
            <w:r w:rsidR="00B819B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05</w:t>
            </w:r>
          </w:p>
        </w:tc>
        <w:tc>
          <w:tcPr>
            <w:tcW w:w="1275" w:type="dxa"/>
            <w:vAlign w:val="center"/>
          </w:tcPr>
          <w:p w:rsidR="00B819B3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B819B3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522803" w:rsidRPr="00A451E0" w:rsidRDefault="0052280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2.2</w:t>
            </w:r>
            <w:r w:rsidR="00E81998" w:rsidRPr="00A451E0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522803" w:rsidRPr="00A451E0" w:rsidRDefault="00522803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«Развитие потребительского рынка ЗАТО г. 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A451E0" w:rsidRDefault="0083270A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</w:t>
            </w:r>
            <w:r w:rsidR="00522803" w:rsidRPr="00A451E0">
              <w:rPr>
                <w:sz w:val="23"/>
                <w:szCs w:val="23"/>
              </w:rPr>
              <w:t>0,0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A451E0" w:rsidRDefault="0083270A" w:rsidP="0083270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45</w:t>
            </w:r>
            <w:r w:rsidR="0052280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5</w:t>
            </w:r>
            <w:r w:rsidR="00FD5F54" w:rsidRPr="00A451E0"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522803" w:rsidRPr="00A451E0" w:rsidRDefault="008E4A3A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91</w:t>
            </w:r>
            <w:r w:rsidR="00D173FC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FD5F54" w:rsidRPr="00A451E0" w:rsidRDefault="00FD5F54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2.3.</w:t>
            </w:r>
          </w:p>
        </w:tc>
        <w:tc>
          <w:tcPr>
            <w:tcW w:w="5323" w:type="dxa"/>
            <w:vAlign w:val="center"/>
          </w:tcPr>
          <w:p w:rsidR="00FD5F54" w:rsidRPr="00A451E0" w:rsidRDefault="00FD5F54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«Поддержка Социально-ориентированных некоммерческих организаций»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FD5F54" w:rsidRPr="00A451E0" w:rsidRDefault="008E4A3A" w:rsidP="008E4A3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267</w:t>
            </w:r>
            <w:r w:rsidR="00FD5F54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99</w:t>
            </w:r>
          </w:p>
        </w:tc>
        <w:tc>
          <w:tcPr>
            <w:tcW w:w="1559" w:type="dxa"/>
            <w:gridSpan w:val="2"/>
            <w:vAlign w:val="center"/>
          </w:tcPr>
          <w:p w:rsidR="00FD5F54" w:rsidRPr="00A451E0" w:rsidRDefault="008E4A3A" w:rsidP="008E4A3A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267</w:t>
            </w:r>
            <w:r w:rsidR="00FD5F54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99</w:t>
            </w:r>
          </w:p>
        </w:tc>
        <w:tc>
          <w:tcPr>
            <w:tcW w:w="1275" w:type="dxa"/>
            <w:vAlign w:val="center"/>
          </w:tcPr>
          <w:p w:rsidR="00FD5F54" w:rsidRPr="00A451E0" w:rsidRDefault="008E4A3A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</w:t>
            </w:r>
            <w:r w:rsidR="00FD5F54" w:rsidRPr="00A451E0">
              <w:rPr>
                <w:sz w:val="23"/>
                <w:szCs w:val="23"/>
              </w:rPr>
              <w:t>0%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C4CF8" w:rsidRPr="00A451E0" w:rsidRDefault="00DC4CF8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3.</w:t>
            </w:r>
          </w:p>
        </w:tc>
        <w:tc>
          <w:tcPr>
            <w:tcW w:w="5323" w:type="dxa"/>
            <w:vAlign w:val="center"/>
          </w:tcPr>
          <w:p w:rsidR="00DC4CF8" w:rsidRPr="00A451E0" w:rsidRDefault="00DC4CF8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Муниципальная программа «Развитие муниципального управления и</w:t>
            </w:r>
            <w:r w:rsidRPr="00A451E0">
              <w:rPr>
                <w:b/>
                <w:bCs/>
                <w:sz w:val="23"/>
                <w:szCs w:val="23"/>
              </w:rPr>
              <w:t xml:space="preserve"> гражданского общества в ЗАТО г.Североморск»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>2021-2025</w:t>
            </w:r>
            <w:r w:rsidR="00A97DFD" w:rsidRPr="00A451E0">
              <w:rPr>
                <w:bCs/>
                <w:sz w:val="23"/>
                <w:szCs w:val="23"/>
              </w:rPr>
              <w:t xml:space="preserve"> </w:t>
            </w:r>
            <w:r w:rsidRPr="00A451E0">
              <w:rPr>
                <w:bCs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DC4CF8" w:rsidRPr="00A451E0" w:rsidRDefault="00A455DD" w:rsidP="008E4A3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</w:t>
            </w:r>
            <w:r w:rsidR="008E4A3A" w:rsidRPr="00A451E0">
              <w:rPr>
                <w:b/>
                <w:sz w:val="23"/>
                <w:szCs w:val="23"/>
              </w:rPr>
              <w:t>6</w:t>
            </w:r>
            <w:r w:rsidR="00FC7F65" w:rsidRPr="00A451E0">
              <w:rPr>
                <w:b/>
                <w:sz w:val="23"/>
                <w:szCs w:val="23"/>
              </w:rPr>
              <w:t>3</w:t>
            </w:r>
            <w:r w:rsidR="00DC4CF8" w:rsidRPr="00A451E0">
              <w:rPr>
                <w:b/>
                <w:sz w:val="23"/>
                <w:szCs w:val="23"/>
              </w:rPr>
              <w:t> </w:t>
            </w:r>
            <w:r w:rsidR="00FC7F65" w:rsidRPr="00A451E0">
              <w:rPr>
                <w:b/>
                <w:sz w:val="23"/>
                <w:szCs w:val="23"/>
              </w:rPr>
              <w:t>1</w:t>
            </w:r>
            <w:r w:rsidR="008E4A3A" w:rsidRPr="00A451E0">
              <w:rPr>
                <w:b/>
                <w:sz w:val="23"/>
                <w:szCs w:val="23"/>
              </w:rPr>
              <w:t>0</w:t>
            </w:r>
            <w:r w:rsidR="00FC7F65" w:rsidRPr="00A451E0">
              <w:rPr>
                <w:b/>
                <w:sz w:val="23"/>
                <w:szCs w:val="23"/>
              </w:rPr>
              <w:t>6</w:t>
            </w:r>
            <w:r w:rsidR="00DC4CF8" w:rsidRPr="00A451E0">
              <w:rPr>
                <w:b/>
                <w:sz w:val="23"/>
                <w:szCs w:val="23"/>
              </w:rPr>
              <w:t>,</w:t>
            </w:r>
            <w:r w:rsidR="008E4A3A" w:rsidRPr="00A451E0">
              <w:rPr>
                <w:b/>
                <w:sz w:val="23"/>
                <w:szCs w:val="23"/>
              </w:rPr>
              <w:t>64</w:t>
            </w:r>
          </w:p>
        </w:tc>
        <w:tc>
          <w:tcPr>
            <w:tcW w:w="1559" w:type="dxa"/>
            <w:gridSpan w:val="2"/>
            <w:vAlign w:val="center"/>
          </w:tcPr>
          <w:p w:rsidR="00DC4CF8" w:rsidRPr="00A451E0" w:rsidRDefault="008E4A3A" w:rsidP="008E4A3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161</w:t>
            </w:r>
            <w:r w:rsidR="00DC4CF8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125</w:t>
            </w:r>
            <w:r w:rsidR="00DC4CF8" w:rsidRPr="00A451E0">
              <w:rPr>
                <w:b/>
                <w:sz w:val="23"/>
                <w:szCs w:val="23"/>
              </w:rPr>
              <w:t>,</w:t>
            </w:r>
            <w:r w:rsidR="00FC7F65" w:rsidRPr="00A451E0">
              <w:rPr>
                <w:b/>
                <w:sz w:val="23"/>
                <w:szCs w:val="23"/>
              </w:rPr>
              <w:t>8</w:t>
            </w:r>
            <w:r w:rsidRPr="00A451E0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DC4CF8" w:rsidRPr="00A451E0" w:rsidRDefault="008E4A3A" w:rsidP="008E4A3A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98</w:t>
            </w:r>
            <w:r w:rsidR="00DC4CF8" w:rsidRPr="00A451E0">
              <w:rPr>
                <w:b/>
                <w:sz w:val="23"/>
                <w:szCs w:val="23"/>
              </w:rPr>
              <w:t>,</w:t>
            </w:r>
            <w:r w:rsidR="00FC7F65" w:rsidRPr="00A451E0">
              <w:rPr>
                <w:b/>
                <w:sz w:val="23"/>
                <w:szCs w:val="23"/>
              </w:rPr>
              <w:t>7</w:t>
            </w:r>
            <w:r w:rsidRPr="00A451E0">
              <w:rPr>
                <w:b/>
                <w:sz w:val="23"/>
                <w:szCs w:val="23"/>
              </w:rPr>
              <w:t>9</w:t>
            </w:r>
            <w:r w:rsidR="00DC4CF8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C4CF8" w:rsidRPr="00A451E0" w:rsidRDefault="00DC4CF8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3.1.</w:t>
            </w:r>
          </w:p>
        </w:tc>
        <w:tc>
          <w:tcPr>
            <w:tcW w:w="5323" w:type="dxa"/>
            <w:vAlign w:val="center"/>
          </w:tcPr>
          <w:p w:rsidR="00DC4CF8" w:rsidRPr="00A451E0" w:rsidRDefault="00DC4CF8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«Создание условий для эффективного использования муниципального имущества ЗАТО г.Североморск»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DC4CF8" w:rsidRPr="00A451E0" w:rsidRDefault="00A455DD" w:rsidP="00CF77CE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CF77CE" w:rsidRPr="00A451E0">
              <w:rPr>
                <w:sz w:val="23"/>
                <w:szCs w:val="23"/>
              </w:rPr>
              <w:t>53</w:t>
            </w:r>
            <w:r w:rsidR="00DC4CF8" w:rsidRPr="00A451E0">
              <w:rPr>
                <w:sz w:val="23"/>
                <w:szCs w:val="23"/>
              </w:rPr>
              <w:t> </w:t>
            </w:r>
            <w:r w:rsidR="00CF77CE" w:rsidRPr="00A451E0">
              <w:rPr>
                <w:sz w:val="23"/>
                <w:szCs w:val="23"/>
              </w:rPr>
              <w:t>807</w:t>
            </w:r>
            <w:r w:rsidR="00DC4CF8" w:rsidRPr="00A451E0">
              <w:rPr>
                <w:sz w:val="23"/>
                <w:szCs w:val="23"/>
              </w:rPr>
              <w:t>,</w:t>
            </w:r>
            <w:r w:rsidR="00CF77CE" w:rsidRPr="00A451E0">
              <w:rPr>
                <w:sz w:val="23"/>
                <w:szCs w:val="23"/>
              </w:rPr>
              <w:t>24</w:t>
            </w:r>
          </w:p>
        </w:tc>
        <w:tc>
          <w:tcPr>
            <w:tcW w:w="1559" w:type="dxa"/>
            <w:gridSpan w:val="2"/>
            <w:vAlign w:val="center"/>
          </w:tcPr>
          <w:p w:rsidR="00DC4CF8" w:rsidRPr="00A451E0" w:rsidRDefault="00CF77CE" w:rsidP="00CF77CE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152</w:t>
            </w:r>
            <w:r w:rsidR="00DC4CF8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458</w:t>
            </w:r>
            <w:r w:rsidR="00DC4CF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59</w:t>
            </w:r>
          </w:p>
        </w:tc>
        <w:tc>
          <w:tcPr>
            <w:tcW w:w="1275" w:type="dxa"/>
            <w:vAlign w:val="center"/>
          </w:tcPr>
          <w:p w:rsidR="00DC4CF8" w:rsidRPr="00A451E0" w:rsidRDefault="00CF77CE" w:rsidP="00CF77CE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DC4CF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12</w:t>
            </w:r>
            <w:r w:rsidR="00DC4CF8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EF2B27" w:rsidRPr="00A451E0" w:rsidRDefault="00EF2B27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3.2.</w:t>
            </w:r>
          </w:p>
        </w:tc>
        <w:tc>
          <w:tcPr>
            <w:tcW w:w="5323" w:type="dxa"/>
            <w:vAlign w:val="center"/>
          </w:tcPr>
          <w:p w:rsidR="00EF2B27" w:rsidRPr="00A451E0" w:rsidRDefault="00EF2B27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</w:t>
            </w:r>
            <w:r w:rsidRPr="00A451E0">
              <w:rPr>
                <w:bCs/>
                <w:sz w:val="23"/>
                <w:szCs w:val="23"/>
              </w:rPr>
              <w:t xml:space="preserve">«Развитие информационного общества и системы «Электронный муниципалитет» в ЗАТО г.Североморск»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bCs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EF2B27" w:rsidRPr="00A451E0" w:rsidRDefault="009B46B8" w:rsidP="00CF77CE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</w:t>
            </w:r>
            <w:r w:rsidR="00EF2B27" w:rsidRPr="00A451E0">
              <w:rPr>
                <w:sz w:val="23"/>
                <w:szCs w:val="23"/>
              </w:rPr>
              <w:t> </w:t>
            </w:r>
            <w:r w:rsidR="00CF77CE" w:rsidRPr="00A451E0">
              <w:rPr>
                <w:sz w:val="23"/>
                <w:szCs w:val="23"/>
              </w:rPr>
              <w:t>741</w:t>
            </w:r>
            <w:r w:rsidR="00EF2B2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7</w:t>
            </w:r>
            <w:r w:rsidR="00CF77CE" w:rsidRPr="00A451E0">
              <w:rPr>
                <w:sz w:val="23"/>
                <w:szCs w:val="23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EF2B27" w:rsidRPr="00A451E0" w:rsidRDefault="004B4598" w:rsidP="004B4598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</w:t>
            </w:r>
            <w:r w:rsidR="00EF2B27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423</w:t>
            </w:r>
            <w:r w:rsidR="00EF2B2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48</w:t>
            </w:r>
          </w:p>
        </w:tc>
        <w:tc>
          <w:tcPr>
            <w:tcW w:w="1275" w:type="dxa"/>
            <w:vAlign w:val="center"/>
          </w:tcPr>
          <w:p w:rsidR="00EF2B27" w:rsidRPr="00A451E0" w:rsidRDefault="004B4598" w:rsidP="004B4598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94</w:t>
            </w:r>
            <w:r w:rsidR="00EF2B27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46</w:t>
            </w:r>
            <w:r w:rsidR="00EF2B27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9B46B8" w:rsidRPr="00A451E0" w:rsidRDefault="009B46B8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3.3.</w:t>
            </w:r>
          </w:p>
        </w:tc>
        <w:tc>
          <w:tcPr>
            <w:tcW w:w="5323" w:type="dxa"/>
            <w:vAlign w:val="center"/>
          </w:tcPr>
          <w:p w:rsidR="009B46B8" w:rsidRPr="00A451E0" w:rsidRDefault="009B46B8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</w:t>
            </w:r>
            <w:r w:rsidRPr="00A451E0">
              <w:rPr>
                <w:bCs/>
                <w:sz w:val="23"/>
                <w:szCs w:val="23"/>
              </w:rPr>
              <w:t>«</w:t>
            </w:r>
            <w:r w:rsidR="004B4598" w:rsidRPr="00A451E0">
              <w:rPr>
                <w:bCs/>
                <w:sz w:val="23"/>
                <w:szCs w:val="23"/>
              </w:rPr>
              <w:t>Совершенствование организации деятельности органов местного самоуправления ЗАТО г.Североморск</w:t>
            </w:r>
            <w:r w:rsidRPr="00A451E0">
              <w:rPr>
                <w:bCs/>
                <w:sz w:val="23"/>
                <w:szCs w:val="23"/>
              </w:rPr>
              <w:t xml:space="preserve">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bCs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9B46B8" w:rsidRPr="00A451E0" w:rsidRDefault="004B4598" w:rsidP="004B4598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</w:t>
            </w:r>
            <w:r w:rsidR="009B46B8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557</w:t>
            </w:r>
            <w:r w:rsidR="009B46B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60</w:t>
            </w:r>
          </w:p>
        </w:tc>
        <w:tc>
          <w:tcPr>
            <w:tcW w:w="1559" w:type="dxa"/>
            <w:gridSpan w:val="2"/>
            <w:vAlign w:val="center"/>
          </w:tcPr>
          <w:p w:rsidR="009B46B8" w:rsidRPr="00A451E0" w:rsidRDefault="004B4598" w:rsidP="004B4598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</w:t>
            </w:r>
            <w:r w:rsidR="009B46B8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243</w:t>
            </w:r>
            <w:r w:rsidR="009B46B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7</w:t>
            </w:r>
            <w:r w:rsidR="00A36F6D" w:rsidRPr="00A451E0">
              <w:rPr>
                <w:sz w:val="23"/>
                <w:szCs w:val="23"/>
              </w:rPr>
              <w:t>3</w:t>
            </w:r>
          </w:p>
        </w:tc>
        <w:tc>
          <w:tcPr>
            <w:tcW w:w="1275" w:type="dxa"/>
            <w:vAlign w:val="center"/>
          </w:tcPr>
          <w:p w:rsidR="009B46B8" w:rsidRPr="00A451E0" w:rsidRDefault="004B4598" w:rsidP="004B4598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91</w:t>
            </w:r>
            <w:r w:rsidR="009B46B8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</w:t>
            </w:r>
            <w:r w:rsidR="00F33DF9" w:rsidRPr="00A451E0">
              <w:rPr>
                <w:sz w:val="23"/>
                <w:szCs w:val="23"/>
              </w:rPr>
              <w:t>8</w:t>
            </w:r>
            <w:r w:rsidR="009B46B8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522803" w:rsidRPr="00A451E0" w:rsidRDefault="0052280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3.4</w:t>
            </w:r>
            <w:r w:rsidR="00E81998" w:rsidRPr="00A451E0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  <w:vAlign w:val="center"/>
          </w:tcPr>
          <w:p w:rsidR="00522803" w:rsidRPr="00A451E0" w:rsidRDefault="00522803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«Поддержка общественных объединений и организаций в ЗАТО 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A451E0" w:rsidRDefault="00660C7E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0</w:t>
            </w:r>
            <w:r w:rsidR="00F74EA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0</w:t>
            </w:r>
            <w:r w:rsidR="00F74EA3" w:rsidRPr="00A451E0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A451E0" w:rsidRDefault="0052280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0</w:t>
            </w:r>
            <w:r w:rsidR="00F74EA3" w:rsidRPr="00A451E0">
              <w:rPr>
                <w:sz w:val="23"/>
                <w:szCs w:val="23"/>
              </w:rPr>
              <w:t>,</w:t>
            </w:r>
            <w:r w:rsidR="00660C7E" w:rsidRPr="00A451E0">
              <w:rPr>
                <w:sz w:val="23"/>
                <w:szCs w:val="23"/>
              </w:rPr>
              <w:t>0</w:t>
            </w:r>
            <w:r w:rsidR="00F74EA3" w:rsidRPr="00A451E0"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522803" w:rsidRPr="00A451E0" w:rsidRDefault="00660C7E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0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E727E" w:rsidRPr="00A451E0" w:rsidRDefault="00DE727E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4.</w:t>
            </w:r>
          </w:p>
        </w:tc>
        <w:tc>
          <w:tcPr>
            <w:tcW w:w="5323" w:type="dxa"/>
            <w:vAlign w:val="center"/>
          </w:tcPr>
          <w:p w:rsidR="00DE727E" w:rsidRPr="00A451E0" w:rsidRDefault="00DE727E" w:rsidP="0013078C">
            <w:pPr>
              <w:jc w:val="both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 xml:space="preserve">Муниципальная программа «Развитие образования ЗАТО г.Североморск»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>2021-2025</w:t>
            </w:r>
            <w:r w:rsidR="00A97DFD" w:rsidRPr="00A451E0">
              <w:rPr>
                <w:bCs/>
                <w:sz w:val="23"/>
                <w:szCs w:val="23"/>
              </w:rPr>
              <w:t xml:space="preserve"> </w:t>
            </w:r>
            <w:r w:rsidRPr="00A451E0">
              <w:rPr>
                <w:b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DE727E" w:rsidRPr="00A451E0" w:rsidRDefault="00DE727E" w:rsidP="00FF05D0">
            <w:pPr>
              <w:jc w:val="center"/>
              <w:rPr>
                <w:b/>
                <w:sz w:val="23"/>
                <w:szCs w:val="23"/>
                <w:lang w:val="en-US"/>
              </w:rPr>
            </w:pPr>
            <w:r w:rsidRPr="00A451E0">
              <w:rPr>
                <w:b/>
                <w:sz w:val="23"/>
                <w:szCs w:val="23"/>
              </w:rPr>
              <w:t>2</w:t>
            </w:r>
            <w:r w:rsidR="00FF35DC" w:rsidRPr="00A451E0">
              <w:rPr>
                <w:b/>
                <w:sz w:val="23"/>
                <w:szCs w:val="23"/>
              </w:rPr>
              <w:t> </w:t>
            </w:r>
            <w:r w:rsidR="00DA708F" w:rsidRPr="00A451E0">
              <w:rPr>
                <w:b/>
                <w:sz w:val="23"/>
                <w:szCs w:val="23"/>
              </w:rPr>
              <w:t>4</w:t>
            </w:r>
            <w:r w:rsidR="00FF05D0" w:rsidRPr="00A451E0">
              <w:rPr>
                <w:b/>
                <w:sz w:val="23"/>
                <w:szCs w:val="23"/>
                <w:lang w:val="en-US"/>
              </w:rPr>
              <w:t>10</w:t>
            </w:r>
            <w:r w:rsidR="00FF35DC" w:rsidRPr="00A451E0">
              <w:rPr>
                <w:b/>
                <w:sz w:val="23"/>
                <w:szCs w:val="23"/>
              </w:rPr>
              <w:t> </w:t>
            </w:r>
            <w:r w:rsidR="00FF05D0" w:rsidRPr="00A451E0">
              <w:rPr>
                <w:b/>
                <w:sz w:val="23"/>
                <w:szCs w:val="23"/>
                <w:lang w:val="en-US"/>
              </w:rPr>
              <w:t>285</w:t>
            </w:r>
            <w:r w:rsidRPr="00A451E0">
              <w:rPr>
                <w:b/>
                <w:sz w:val="23"/>
                <w:szCs w:val="23"/>
              </w:rPr>
              <w:t>,</w:t>
            </w:r>
            <w:r w:rsidR="00FF05D0" w:rsidRPr="00A451E0">
              <w:rPr>
                <w:b/>
                <w:sz w:val="23"/>
                <w:szCs w:val="23"/>
                <w:lang w:val="en-US"/>
              </w:rPr>
              <w:t>31</w:t>
            </w:r>
          </w:p>
        </w:tc>
        <w:tc>
          <w:tcPr>
            <w:tcW w:w="1559" w:type="dxa"/>
            <w:gridSpan w:val="2"/>
            <w:vAlign w:val="center"/>
          </w:tcPr>
          <w:p w:rsidR="00DE727E" w:rsidRPr="00A451E0" w:rsidRDefault="00DA708F" w:rsidP="00DA708F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2</w:t>
            </w:r>
            <w:r w:rsidR="00814DF2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390</w:t>
            </w:r>
            <w:r w:rsidR="00DE727E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007</w:t>
            </w:r>
            <w:r w:rsidR="00DE727E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25</w:t>
            </w:r>
          </w:p>
        </w:tc>
        <w:tc>
          <w:tcPr>
            <w:tcW w:w="1275" w:type="dxa"/>
            <w:vAlign w:val="center"/>
          </w:tcPr>
          <w:p w:rsidR="00DE727E" w:rsidRPr="00A451E0" w:rsidRDefault="00DA708F" w:rsidP="00FF05D0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99</w:t>
            </w:r>
            <w:r w:rsidR="00DE727E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1</w:t>
            </w:r>
            <w:r w:rsidR="00FF05D0" w:rsidRPr="00A451E0">
              <w:rPr>
                <w:b/>
                <w:sz w:val="23"/>
                <w:szCs w:val="23"/>
                <w:lang w:val="en-US"/>
              </w:rPr>
              <w:t>6</w:t>
            </w:r>
            <w:r w:rsidR="00DE727E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14DF2" w:rsidRPr="00A451E0" w:rsidRDefault="00814DF2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4.1</w:t>
            </w:r>
          </w:p>
        </w:tc>
        <w:tc>
          <w:tcPr>
            <w:tcW w:w="5323" w:type="dxa"/>
            <w:vAlign w:val="center"/>
          </w:tcPr>
          <w:p w:rsidR="00814DF2" w:rsidRPr="00A451E0" w:rsidRDefault="00814DF2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«Развитие дошкольного, общего и дополнительного образования детей»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14DF2" w:rsidRPr="00A451E0" w:rsidRDefault="00EC6FB4" w:rsidP="00E55D39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2 </w:t>
            </w:r>
            <w:r w:rsidR="00DA708F" w:rsidRPr="00A451E0">
              <w:rPr>
                <w:sz w:val="23"/>
                <w:szCs w:val="23"/>
              </w:rPr>
              <w:t>263</w:t>
            </w:r>
            <w:r w:rsidR="00814DF2" w:rsidRPr="00A451E0">
              <w:rPr>
                <w:sz w:val="23"/>
                <w:szCs w:val="23"/>
              </w:rPr>
              <w:t> </w:t>
            </w:r>
            <w:r w:rsidR="00E55D39" w:rsidRPr="00A451E0">
              <w:rPr>
                <w:sz w:val="23"/>
                <w:szCs w:val="23"/>
              </w:rPr>
              <w:t>870</w:t>
            </w:r>
            <w:r w:rsidR="00814DF2" w:rsidRPr="00A451E0">
              <w:rPr>
                <w:sz w:val="23"/>
                <w:szCs w:val="23"/>
              </w:rPr>
              <w:t>,</w:t>
            </w:r>
            <w:r w:rsidR="00E55D39" w:rsidRPr="00A451E0">
              <w:rPr>
                <w:sz w:val="23"/>
                <w:szCs w:val="23"/>
              </w:rPr>
              <w:t>56</w:t>
            </w:r>
          </w:p>
        </w:tc>
        <w:tc>
          <w:tcPr>
            <w:tcW w:w="1559" w:type="dxa"/>
            <w:gridSpan w:val="2"/>
            <w:vAlign w:val="center"/>
          </w:tcPr>
          <w:p w:rsidR="00814DF2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</w:t>
            </w:r>
            <w:r w:rsidR="00EC6FB4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254</w:t>
            </w:r>
            <w:r w:rsidR="00814DF2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281</w:t>
            </w:r>
            <w:r w:rsidR="00814DF2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  <w:vAlign w:val="center"/>
          </w:tcPr>
          <w:p w:rsidR="00814DF2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814DF2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60</w:t>
            </w:r>
            <w:r w:rsidR="00814DF2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D22DE" w:rsidRPr="00A451E0" w:rsidRDefault="008D22DE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4.2.</w:t>
            </w:r>
          </w:p>
        </w:tc>
        <w:tc>
          <w:tcPr>
            <w:tcW w:w="5323" w:type="dxa"/>
            <w:vAlign w:val="center"/>
          </w:tcPr>
          <w:p w:rsidR="008D22DE" w:rsidRPr="00A451E0" w:rsidRDefault="008D22DE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«Школьное питание»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D22DE" w:rsidRPr="00A451E0" w:rsidRDefault="00EC6FB4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</w:t>
            </w:r>
            <w:r w:rsidR="00DA708F" w:rsidRPr="00A451E0">
              <w:rPr>
                <w:sz w:val="23"/>
                <w:szCs w:val="23"/>
              </w:rPr>
              <w:t>1</w:t>
            </w:r>
            <w:r w:rsidR="008D22DE" w:rsidRPr="00A451E0">
              <w:rPr>
                <w:sz w:val="23"/>
                <w:szCs w:val="23"/>
              </w:rPr>
              <w:t> </w:t>
            </w:r>
            <w:r w:rsidR="00DA708F" w:rsidRPr="00A451E0">
              <w:rPr>
                <w:sz w:val="23"/>
                <w:szCs w:val="23"/>
              </w:rPr>
              <w:t>9</w:t>
            </w:r>
            <w:r w:rsidR="00A36F6D" w:rsidRPr="00A451E0">
              <w:rPr>
                <w:sz w:val="23"/>
                <w:szCs w:val="23"/>
              </w:rPr>
              <w:t>19</w:t>
            </w:r>
            <w:r w:rsidR="008D22DE"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3</w:t>
            </w:r>
            <w:r w:rsidR="00A36F6D" w:rsidRPr="00A451E0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8D22DE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84</w:t>
            </w:r>
            <w:r w:rsidR="008D22DE" w:rsidRPr="00A451E0">
              <w:rPr>
                <w:sz w:val="23"/>
                <w:szCs w:val="23"/>
              </w:rPr>
              <w:t> </w:t>
            </w:r>
            <w:r w:rsidR="00A36F6D" w:rsidRPr="00A451E0">
              <w:rPr>
                <w:sz w:val="23"/>
                <w:szCs w:val="23"/>
              </w:rPr>
              <w:t>7</w:t>
            </w:r>
            <w:r w:rsidRPr="00A451E0">
              <w:rPr>
                <w:sz w:val="23"/>
                <w:szCs w:val="23"/>
              </w:rPr>
              <w:t>26</w:t>
            </w:r>
            <w:r w:rsidR="008D22DE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52</w:t>
            </w:r>
          </w:p>
        </w:tc>
        <w:tc>
          <w:tcPr>
            <w:tcW w:w="1275" w:type="dxa"/>
            <w:vAlign w:val="center"/>
          </w:tcPr>
          <w:p w:rsidR="008D22DE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92</w:t>
            </w:r>
            <w:r w:rsidR="008D22DE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</w:t>
            </w:r>
            <w:r w:rsidR="001E61B4" w:rsidRPr="00A451E0">
              <w:rPr>
                <w:sz w:val="23"/>
                <w:szCs w:val="23"/>
              </w:rPr>
              <w:t>7</w:t>
            </w:r>
            <w:r w:rsidR="008D22DE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00B52" w:rsidRPr="00A451E0" w:rsidRDefault="00800B52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4.3.</w:t>
            </w:r>
          </w:p>
        </w:tc>
        <w:tc>
          <w:tcPr>
            <w:tcW w:w="5323" w:type="dxa"/>
            <w:vAlign w:val="center"/>
          </w:tcPr>
          <w:p w:rsidR="00800B52" w:rsidRPr="00A451E0" w:rsidRDefault="00800B52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</w:t>
            </w:r>
            <w:r w:rsidRPr="00A451E0">
              <w:rPr>
                <w:bCs/>
                <w:sz w:val="23"/>
                <w:szCs w:val="23"/>
              </w:rPr>
              <w:t xml:space="preserve"> «Североморск - город без сирот» </w:t>
            </w:r>
            <w:r w:rsidRPr="00A451E0">
              <w:rPr>
                <w:sz w:val="23"/>
                <w:szCs w:val="23"/>
              </w:rPr>
              <w:t xml:space="preserve">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00B52" w:rsidRPr="00A451E0" w:rsidRDefault="004567DB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</w:t>
            </w:r>
            <w:r w:rsidR="00DA708F" w:rsidRPr="00A451E0">
              <w:rPr>
                <w:sz w:val="23"/>
                <w:szCs w:val="23"/>
              </w:rPr>
              <w:t>7</w:t>
            </w:r>
            <w:r w:rsidR="00800B52" w:rsidRPr="00A451E0">
              <w:rPr>
                <w:sz w:val="23"/>
                <w:szCs w:val="23"/>
              </w:rPr>
              <w:t> </w:t>
            </w:r>
            <w:r w:rsidR="00DA708F" w:rsidRPr="00A451E0">
              <w:rPr>
                <w:sz w:val="23"/>
                <w:szCs w:val="23"/>
              </w:rPr>
              <w:t>100</w:t>
            </w:r>
            <w:r w:rsidR="00800B52"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9</w:t>
            </w:r>
            <w:r w:rsidR="00800B52" w:rsidRPr="00A451E0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800B52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43</w:t>
            </w:r>
            <w:r w:rsidR="00800B52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991</w:t>
            </w:r>
            <w:r w:rsidR="00800B52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56</w:t>
            </w:r>
          </w:p>
        </w:tc>
        <w:tc>
          <w:tcPr>
            <w:tcW w:w="1275" w:type="dxa"/>
            <w:vAlign w:val="center"/>
          </w:tcPr>
          <w:p w:rsidR="00800B52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93</w:t>
            </w:r>
            <w:r w:rsidR="00800B52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</w:t>
            </w:r>
            <w:r w:rsidR="001E61B4" w:rsidRPr="00A451E0">
              <w:rPr>
                <w:sz w:val="23"/>
                <w:szCs w:val="23"/>
              </w:rPr>
              <w:t>0</w:t>
            </w:r>
            <w:r w:rsidR="00800B52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00B52" w:rsidRPr="00A451E0" w:rsidRDefault="00800B52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4.4.</w:t>
            </w:r>
          </w:p>
        </w:tc>
        <w:tc>
          <w:tcPr>
            <w:tcW w:w="5323" w:type="dxa"/>
            <w:vAlign w:val="center"/>
          </w:tcPr>
          <w:p w:rsidR="00800B52" w:rsidRPr="00A451E0" w:rsidRDefault="00800B52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</w:t>
            </w:r>
            <w:r w:rsidRPr="00A451E0">
              <w:rPr>
                <w:bCs/>
                <w:sz w:val="23"/>
                <w:szCs w:val="23"/>
              </w:rPr>
              <w:t xml:space="preserve"> «Отдых и оздоровление детей» </w:t>
            </w:r>
            <w:r w:rsidRPr="00A451E0">
              <w:rPr>
                <w:sz w:val="23"/>
                <w:szCs w:val="23"/>
              </w:rPr>
              <w:t xml:space="preserve">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00B52" w:rsidRPr="00A451E0" w:rsidRDefault="00EC6FB4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7</w:t>
            </w:r>
            <w:r w:rsidR="00800B52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3</w:t>
            </w:r>
            <w:r w:rsidR="00DA708F" w:rsidRPr="00A451E0">
              <w:rPr>
                <w:sz w:val="23"/>
                <w:szCs w:val="23"/>
              </w:rPr>
              <w:t>94</w:t>
            </w:r>
            <w:r w:rsidR="00800B52"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51</w:t>
            </w:r>
          </w:p>
        </w:tc>
        <w:tc>
          <w:tcPr>
            <w:tcW w:w="1559" w:type="dxa"/>
            <w:gridSpan w:val="2"/>
            <w:vAlign w:val="center"/>
          </w:tcPr>
          <w:p w:rsidR="00800B52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7</w:t>
            </w:r>
            <w:r w:rsidR="00800B52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007</w:t>
            </w:r>
            <w:r w:rsidR="00800B52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71</w:t>
            </w:r>
          </w:p>
        </w:tc>
        <w:tc>
          <w:tcPr>
            <w:tcW w:w="1275" w:type="dxa"/>
            <w:vAlign w:val="center"/>
          </w:tcPr>
          <w:p w:rsidR="00800B52" w:rsidRPr="00A451E0" w:rsidRDefault="001E61B4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94</w:t>
            </w:r>
            <w:r w:rsidR="00800B52"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77</w:t>
            </w:r>
            <w:r w:rsidR="00800B52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F83B2D" w:rsidRPr="00A451E0" w:rsidRDefault="00F83B2D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5.</w:t>
            </w:r>
          </w:p>
        </w:tc>
        <w:tc>
          <w:tcPr>
            <w:tcW w:w="5323" w:type="dxa"/>
            <w:vAlign w:val="center"/>
          </w:tcPr>
          <w:p w:rsidR="00F83B2D" w:rsidRPr="00A451E0" w:rsidRDefault="00F83B2D" w:rsidP="0013078C">
            <w:pPr>
              <w:jc w:val="both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 xml:space="preserve">Муниципальная программа «Культура ЗАТО г.Североморск»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>2021-2025</w:t>
            </w:r>
            <w:r w:rsidR="00A97DFD" w:rsidRPr="00A451E0">
              <w:rPr>
                <w:bCs/>
                <w:sz w:val="23"/>
                <w:szCs w:val="23"/>
              </w:rPr>
              <w:t xml:space="preserve"> </w:t>
            </w:r>
            <w:r w:rsidRPr="00A451E0">
              <w:rPr>
                <w:b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F83B2D" w:rsidRPr="00A451E0" w:rsidRDefault="00DA708F" w:rsidP="00DA708F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435</w:t>
            </w:r>
            <w:r w:rsidR="00F83B2D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443</w:t>
            </w:r>
            <w:r w:rsidR="00F83B2D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F83B2D" w:rsidRPr="00A451E0" w:rsidRDefault="00DA708F" w:rsidP="00DA708F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435</w:t>
            </w:r>
            <w:r w:rsidR="00F83B2D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328</w:t>
            </w:r>
            <w:r w:rsidR="00F83B2D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02</w:t>
            </w:r>
          </w:p>
        </w:tc>
        <w:tc>
          <w:tcPr>
            <w:tcW w:w="1275" w:type="dxa"/>
            <w:vAlign w:val="center"/>
          </w:tcPr>
          <w:p w:rsidR="00F83B2D" w:rsidRPr="00A451E0" w:rsidRDefault="00DA708F" w:rsidP="00DA708F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99</w:t>
            </w:r>
            <w:r w:rsidR="00F83B2D" w:rsidRPr="00A451E0">
              <w:rPr>
                <w:b/>
                <w:sz w:val="23"/>
                <w:szCs w:val="23"/>
              </w:rPr>
              <w:t>,</w:t>
            </w:r>
            <w:r w:rsidR="00752F3E" w:rsidRPr="00A451E0">
              <w:rPr>
                <w:b/>
                <w:sz w:val="23"/>
                <w:szCs w:val="23"/>
              </w:rPr>
              <w:t>9</w:t>
            </w:r>
            <w:r w:rsidRPr="00A451E0">
              <w:rPr>
                <w:b/>
                <w:sz w:val="23"/>
                <w:szCs w:val="23"/>
              </w:rPr>
              <w:t>7</w:t>
            </w:r>
            <w:r w:rsidR="00F83B2D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F83B2D" w:rsidRPr="00A451E0" w:rsidRDefault="00F83B2D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5.1.</w:t>
            </w:r>
          </w:p>
        </w:tc>
        <w:tc>
          <w:tcPr>
            <w:tcW w:w="5323" w:type="dxa"/>
            <w:vAlign w:val="center"/>
          </w:tcPr>
          <w:p w:rsidR="00F83B2D" w:rsidRPr="00A451E0" w:rsidRDefault="00F83B2D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«Совершенствование предоставления дополнительного образования детям в сфере культуры»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F83B2D" w:rsidRPr="00A451E0" w:rsidRDefault="00F83B2D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DA708F" w:rsidRPr="00A451E0">
              <w:rPr>
                <w:sz w:val="23"/>
                <w:szCs w:val="23"/>
              </w:rPr>
              <w:t>31 869</w:t>
            </w:r>
            <w:r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26</w:t>
            </w:r>
          </w:p>
        </w:tc>
        <w:tc>
          <w:tcPr>
            <w:tcW w:w="1559" w:type="dxa"/>
            <w:gridSpan w:val="2"/>
            <w:vAlign w:val="center"/>
          </w:tcPr>
          <w:p w:rsidR="00F83B2D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131</w:t>
            </w:r>
            <w:r w:rsidR="00F83B2D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869</w:t>
            </w:r>
            <w:r w:rsidR="00F83B2D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26</w:t>
            </w:r>
          </w:p>
        </w:tc>
        <w:tc>
          <w:tcPr>
            <w:tcW w:w="1275" w:type="dxa"/>
            <w:vAlign w:val="center"/>
          </w:tcPr>
          <w:p w:rsidR="00F83B2D" w:rsidRPr="00A451E0" w:rsidRDefault="00DA708F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</w:t>
            </w:r>
            <w:r w:rsidR="003A6E76" w:rsidRPr="00A451E0">
              <w:rPr>
                <w:sz w:val="23"/>
                <w:szCs w:val="23"/>
              </w:rPr>
              <w:t>0</w:t>
            </w:r>
            <w:r w:rsidR="00F83B2D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576E5" w:rsidRPr="00A451E0" w:rsidRDefault="008576E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5.2.</w:t>
            </w:r>
          </w:p>
        </w:tc>
        <w:tc>
          <w:tcPr>
            <w:tcW w:w="5323" w:type="dxa"/>
            <w:vAlign w:val="center"/>
          </w:tcPr>
          <w:p w:rsidR="008576E5" w:rsidRPr="00A451E0" w:rsidRDefault="008576E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«Совершенствование библиотечного, библиографического и информационного обслуживания пользователей»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A451E0" w:rsidRDefault="003A6E76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</w:t>
            </w:r>
            <w:r w:rsidR="00DA708F" w:rsidRPr="00A451E0">
              <w:rPr>
                <w:sz w:val="23"/>
                <w:szCs w:val="23"/>
              </w:rPr>
              <w:t>1</w:t>
            </w:r>
            <w:r w:rsidR="008576E5" w:rsidRPr="00A451E0">
              <w:rPr>
                <w:sz w:val="23"/>
                <w:szCs w:val="23"/>
              </w:rPr>
              <w:t> </w:t>
            </w:r>
            <w:r w:rsidR="00DA708F" w:rsidRPr="00A451E0">
              <w:rPr>
                <w:sz w:val="23"/>
                <w:szCs w:val="23"/>
              </w:rPr>
              <w:t>840</w:t>
            </w:r>
            <w:r w:rsidR="008576E5" w:rsidRPr="00A451E0">
              <w:rPr>
                <w:sz w:val="23"/>
                <w:szCs w:val="23"/>
              </w:rPr>
              <w:t>,</w:t>
            </w:r>
            <w:r w:rsidR="00EC6FB4" w:rsidRPr="00A451E0">
              <w:rPr>
                <w:sz w:val="23"/>
                <w:szCs w:val="23"/>
              </w:rPr>
              <w:t>1</w:t>
            </w:r>
            <w:r w:rsidR="00DA708F" w:rsidRPr="00A451E0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91</w:t>
            </w:r>
            <w:r w:rsidR="008576E5" w:rsidRPr="00A451E0">
              <w:rPr>
                <w:sz w:val="23"/>
                <w:szCs w:val="23"/>
              </w:rPr>
              <w:t> </w:t>
            </w:r>
            <w:r w:rsidR="003A6E76" w:rsidRPr="00A451E0">
              <w:rPr>
                <w:sz w:val="23"/>
                <w:szCs w:val="23"/>
              </w:rPr>
              <w:t>8</w:t>
            </w:r>
            <w:r w:rsidRPr="00A451E0">
              <w:rPr>
                <w:sz w:val="23"/>
                <w:szCs w:val="23"/>
              </w:rPr>
              <w:t>40</w:t>
            </w:r>
            <w:r w:rsidR="008576E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16</w:t>
            </w:r>
          </w:p>
        </w:tc>
        <w:tc>
          <w:tcPr>
            <w:tcW w:w="1275" w:type="dxa"/>
            <w:vAlign w:val="center"/>
          </w:tcPr>
          <w:p w:rsidR="008576E5" w:rsidRPr="00A451E0" w:rsidRDefault="00DA708F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8576E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576E5" w:rsidRPr="00A451E0" w:rsidRDefault="008576E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lastRenderedPageBreak/>
              <w:t>5.3.</w:t>
            </w:r>
          </w:p>
        </w:tc>
        <w:tc>
          <w:tcPr>
            <w:tcW w:w="5323" w:type="dxa"/>
            <w:vAlign w:val="center"/>
          </w:tcPr>
          <w:p w:rsidR="008576E5" w:rsidRPr="00A451E0" w:rsidRDefault="008576E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«Совершенствование организации досуга и развитие творческих способностей граждан»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A451E0" w:rsidRDefault="00EC6FB4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DA708F" w:rsidRPr="00A451E0">
              <w:rPr>
                <w:sz w:val="23"/>
                <w:szCs w:val="23"/>
              </w:rPr>
              <w:t>31</w:t>
            </w:r>
            <w:r w:rsidR="008576E5" w:rsidRPr="00A451E0">
              <w:rPr>
                <w:sz w:val="23"/>
                <w:szCs w:val="23"/>
              </w:rPr>
              <w:t> </w:t>
            </w:r>
            <w:r w:rsidR="00DA708F" w:rsidRPr="00A451E0">
              <w:rPr>
                <w:sz w:val="23"/>
                <w:szCs w:val="23"/>
              </w:rPr>
              <w:t>570</w:t>
            </w:r>
            <w:r w:rsidR="008576E5" w:rsidRPr="00A451E0">
              <w:rPr>
                <w:sz w:val="23"/>
                <w:szCs w:val="23"/>
              </w:rPr>
              <w:t>,</w:t>
            </w:r>
            <w:r w:rsidR="00DA708F" w:rsidRPr="00A451E0">
              <w:rPr>
                <w:sz w:val="23"/>
                <w:szCs w:val="23"/>
              </w:rPr>
              <w:t>8</w:t>
            </w:r>
            <w:r w:rsidRPr="00A451E0">
              <w:rPr>
                <w:sz w:val="23"/>
                <w:szCs w:val="23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A451E0" w:rsidRDefault="00DA708F" w:rsidP="00DA708F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131</w:t>
            </w:r>
            <w:r w:rsidR="008576E5" w:rsidRPr="00A451E0">
              <w:rPr>
                <w:sz w:val="23"/>
                <w:szCs w:val="23"/>
              </w:rPr>
              <w:t> </w:t>
            </w:r>
            <w:r w:rsidR="008D5ED4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>70</w:t>
            </w:r>
            <w:r w:rsidR="008576E5" w:rsidRPr="00A451E0">
              <w:rPr>
                <w:sz w:val="23"/>
                <w:szCs w:val="23"/>
              </w:rPr>
              <w:t>,</w:t>
            </w:r>
            <w:r w:rsidR="00752F3E" w:rsidRPr="00A451E0">
              <w:rPr>
                <w:sz w:val="23"/>
                <w:szCs w:val="23"/>
              </w:rPr>
              <w:t>38</w:t>
            </w:r>
          </w:p>
        </w:tc>
        <w:tc>
          <w:tcPr>
            <w:tcW w:w="1275" w:type="dxa"/>
            <w:vAlign w:val="center"/>
          </w:tcPr>
          <w:p w:rsidR="008576E5" w:rsidRPr="00A451E0" w:rsidRDefault="00F249E2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8576E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576E5" w:rsidRPr="00A451E0" w:rsidRDefault="008576E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5.4</w:t>
            </w:r>
          </w:p>
        </w:tc>
        <w:tc>
          <w:tcPr>
            <w:tcW w:w="5323" w:type="dxa"/>
            <w:vAlign w:val="center"/>
          </w:tcPr>
          <w:p w:rsidR="008576E5" w:rsidRPr="00A451E0" w:rsidRDefault="008576E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«Совершенствование музейного обслуживания граждан»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576E5" w:rsidRPr="00A451E0" w:rsidRDefault="00EC6FB4" w:rsidP="00F249E2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21</w:t>
            </w:r>
            <w:r w:rsidR="008576E5" w:rsidRPr="00A451E0">
              <w:rPr>
                <w:sz w:val="23"/>
                <w:szCs w:val="23"/>
              </w:rPr>
              <w:t> </w:t>
            </w:r>
            <w:r w:rsidR="00136497" w:rsidRPr="00A451E0">
              <w:rPr>
                <w:sz w:val="23"/>
                <w:szCs w:val="23"/>
              </w:rPr>
              <w:t>8</w:t>
            </w:r>
            <w:r w:rsidR="00F249E2" w:rsidRPr="00A451E0">
              <w:rPr>
                <w:sz w:val="23"/>
                <w:szCs w:val="23"/>
              </w:rPr>
              <w:t>19</w:t>
            </w:r>
            <w:r w:rsidR="008576E5" w:rsidRPr="00A451E0">
              <w:rPr>
                <w:sz w:val="23"/>
                <w:szCs w:val="23"/>
              </w:rPr>
              <w:t>,</w:t>
            </w:r>
            <w:r w:rsidR="00F249E2" w:rsidRPr="00A451E0">
              <w:rPr>
                <w:sz w:val="23"/>
                <w:szCs w:val="23"/>
              </w:rPr>
              <w:t>66</w:t>
            </w:r>
          </w:p>
        </w:tc>
        <w:tc>
          <w:tcPr>
            <w:tcW w:w="1559" w:type="dxa"/>
            <w:gridSpan w:val="2"/>
            <w:vAlign w:val="center"/>
          </w:tcPr>
          <w:p w:rsidR="008576E5" w:rsidRPr="00A451E0" w:rsidRDefault="00F249E2" w:rsidP="00F249E2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21</w:t>
            </w:r>
            <w:r w:rsidR="008576E5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819</w:t>
            </w:r>
            <w:r w:rsidR="008576E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66</w:t>
            </w:r>
          </w:p>
        </w:tc>
        <w:tc>
          <w:tcPr>
            <w:tcW w:w="1275" w:type="dxa"/>
            <w:vAlign w:val="center"/>
          </w:tcPr>
          <w:p w:rsidR="008576E5" w:rsidRPr="00A451E0" w:rsidRDefault="00F249E2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8576E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522803" w:rsidRPr="00A451E0" w:rsidRDefault="0052280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5.5</w:t>
            </w:r>
            <w:r w:rsidR="00E81998" w:rsidRPr="00A451E0">
              <w:rPr>
                <w:sz w:val="23"/>
                <w:szCs w:val="23"/>
              </w:rPr>
              <w:t>.</w:t>
            </w:r>
          </w:p>
        </w:tc>
        <w:tc>
          <w:tcPr>
            <w:tcW w:w="5323" w:type="dxa"/>
          </w:tcPr>
          <w:p w:rsidR="00522803" w:rsidRPr="00A451E0" w:rsidRDefault="00522803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«Сохранение, использование, популяризация и охрана объектов культурного наследия (памятников истории и культуры) ЗАТО г.Североморск»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522803" w:rsidRPr="00A451E0" w:rsidRDefault="00F249E2" w:rsidP="00F249E2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</w:t>
            </w:r>
            <w:r w:rsidR="003068B7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366</w:t>
            </w:r>
            <w:r w:rsidR="00522803" w:rsidRPr="00A451E0">
              <w:rPr>
                <w:sz w:val="23"/>
                <w:szCs w:val="23"/>
              </w:rPr>
              <w:t>,</w:t>
            </w:r>
            <w:r w:rsidR="003F220A" w:rsidRPr="00A451E0">
              <w:rPr>
                <w:sz w:val="23"/>
                <w:szCs w:val="23"/>
              </w:rPr>
              <w:t>76</w:t>
            </w:r>
          </w:p>
        </w:tc>
        <w:tc>
          <w:tcPr>
            <w:tcW w:w="1559" w:type="dxa"/>
            <w:gridSpan w:val="2"/>
            <w:vAlign w:val="center"/>
          </w:tcPr>
          <w:p w:rsidR="00522803" w:rsidRPr="00A451E0" w:rsidRDefault="00F249E2" w:rsidP="00F249E2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5 366</w:t>
            </w:r>
            <w:r w:rsidR="00522803" w:rsidRPr="00A451E0">
              <w:rPr>
                <w:sz w:val="23"/>
                <w:szCs w:val="23"/>
              </w:rPr>
              <w:t>,</w:t>
            </w:r>
            <w:r w:rsidR="003F220A" w:rsidRPr="00A451E0">
              <w:rPr>
                <w:sz w:val="23"/>
                <w:szCs w:val="23"/>
              </w:rPr>
              <w:t>76</w:t>
            </w:r>
          </w:p>
        </w:tc>
        <w:tc>
          <w:tcPr>
            <w:tcW w:w="1275" w:type="dxa"/>
            <w:vAlign w:val="center"/>
          </w:tcPr>
          <w:p w:rsidR="00522803" w:rsidRPr="00A451E0" w:rsidRDefault="003F220A" w:rsidP="00F249E2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26010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0A78B9" w:rsidRPr="00A451E0" w:rsidRDefault="000A78B9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5.6.</w:t>
            </w:r>
          </w:p>
        </w:tc>
        <w:tc>
          <w:tcPr>
            <w:tcW w:w="5323" w:type="dxa"/>
            <w:vAlign w:val="center"/>
          </w:tcPr>
          <w:p w:rsidR="000A78B9" w:rsidRPr="00A451E0" w:rsidRDefault="000A78B9" w:rsidP="0013078C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Подпрограмма </w:t>
            </w:r>
            <w:r w:rsidR="002B3B5A" w:rsidRPr="00A451E0">
              <w:rPr>
                <w:sz w:val="23"/>
                <w:szCs w:val="23"/>
              </w:rPr>
              <w:t xml:space="preserve">«Создание условий для обеспечения и развития в сфере культуры, спорта и молодежной политики» на </w:t>
            </w:r>
            <w:r w:rsidR="00A97DFD" w:rsidRPr="00A451E0">
              <w:rPr>
                <w:bCs/>
                <w:sz w:val="23"/>
                <w:szCs w:val="23"/>
              </w:rPr>
              <w:t xml:space="preserve">2021-2025 </w:t>
            </w:r>
            <w:r w:rsidR="002B3B5A"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0A78B9" w:rsidRPr="00A451E0" w:rsidRDefault="00407E76" w:rsidP="0023192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52</w:t>
            </w:r>
            <w:r w:rsidR="000A78B9" w:rsidRPr="00A451E0">
              <w:rPr>
                <w:sz w:val="23"/>
                <w:szCs w:val="23"/>
              </w:rPr>
              <w:t> </w:t>
            </w:r>
            <w:r w:rsidR="00231926" w:rsidRPr="00A451E0">
              <w:rPr>
                <w:sz w:val="23"/>
                <w:szCs w:val="23"/>
              </w:rPr>
              <w:t>976</w:t>
            </w:r>
            <w:r w:rsidR="000A78B9" w:rsidRPr="00A451E0">
              <w:rPr>
                <w:sz w:val="23"/>
                <w:szCs w:val="23"/>
              </w:rPr>
              <w:t>,</w:t>
            </w:r>
            <w:r w:rsidR="00231926" w:rsidRPr="00A451E0">
              <w:rPr>
                <w:sz w:val="23"/>
                <w:szCs w:val="23"/>
              </w:rPr>
              <w:t>49</w:t>
            </w:r>
          </w:p>
        </w:tc>
        <w:tc>
          <w:tcPr>
            <w:tcW w:w="1559" w:type="dxa"/>
            <w:gridSpan w:val="2"/>
            <w:vAlign w:val="center"/>
          </w:tcPr>
          <w:p w:rsidR="000A78B9" w:rsidRPr="00A451E0" w:rsidRDefault="00231926" w:rsidP="0023192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52</w:t>
            </w:r>
            <w:r w:rsidR="000A78B9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861</w:t>
            </w:r>
            <w:r w:rsidR="000A78B9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81</w:t>
            </w:r>
          </w:p>
        </w:tc>
        <w:tc>
          <w:tcPr>
            <w:tcW w:w="1275" w:type="dxa"/>
            <w:vAlign w:val="center"/>
          </w:tcPr>
          <w:p w:rsidR="000A78B9" w:rsidRPr="00A451E0" w:rsidRDefault="00231926" w:rsidP="0023192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0A78B9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78</w:t>
            </w:r>
            <w:r w:rsidR="000A78B9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rPr>
          <w:trHeight w:val="817"/>
        </w:trPr>
        <w:tc>
          <w:tcPr>
            <w:tcW w:w="739" w:type="dxa"/>
            <w:vAlign w:val="center"/>
          </w:tcPr>
          <w:p w:rsidR="00866473" w:rsidRPr="00A451E0" w:rsidRDefault="00866473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6.</w:t>
            </w:r>
          </w:p>
        </w:tc>
        <w:tc>
          <w:tcPr>
            <w:tcW w:w="5323" w:type="dxa"/>
            <w:vAlign w:val="center"/>
          </w:tcPr>
          <w:p w:rsidR="00866473" w:rsidRPr="00A451E0" w:rsidRDefault="00866473" w:rsidP="0013078C">
            <w:pPr>
              <w:jc w:val="both"/>
              <w:rPr>
                <w:b/>
                <w:sz w:val="23"/>
                <w:szCs w:val="23"/>
              </w:rPr>
            </w:pPr>
            <w:r w:rsidRPr="00A451E0">
              <w:rPr>
                <w:b/>
                <w:bCs/>
                <w:sz w:val="23"/>
                <w:szCs w:val="23"/>
              </w:rPr>
              <w:t xml:space="preserve">Муниципальная программа </w:t>
            </w:r>
            <w:r w:rsidRPr="00A451E0">
              <w:rPr>
                <w:b/>
                <w:sz w:val="23"/>
                <w:szCs w:val="23"/>
              </w:rPr>
              <w:t>«Обеспечение комфортной городской среды» на 2016-202</w:t>
            </w:r>
            <w:r w:rsidR="00A97DFD" w:rsidRPr="00A451E0">
              <w:rPr>
                <w:b/>
                <w:sz w:val="23"/>
                <w:szCs w:val="23"/>
              </w:rPr>
              <w:t>5</w:t>
            </w:r>
            <w:r w:rsidRPr="00A451E0">
              <w:rPr>
                <w:b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866473" w:rsidRPr="00A451E0" w:rsidRDefault="00283E89" w:rsidP="00931E0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6</w:t>
            </w:r>
            <w:r w:rsidR="00931E06" w:rsidRPr="00A451E0">
              <w:rPr>
                <w:b/>
                <w:sz w:val="23"/>
                <w:szCs w:val="23"/>
              </w:rPr>
              <w:t>32</w:t>
            </w:r>
            <w:r w:rsidR="00866473" w:rsidRPr="00A451E0">
              <w:rPr>
                <w:b/>
                <w:sz w:val="23"/>
                <w:szCs w:val="23"/>
              </w:rPr>
              <w:t> </w:t>
            </w:r>
            <w:r w:rsidR="00931E06" w:rsidRPr="00A451E0">
              <w:rPr>
                <w:b/>
                <w:sz w:val="23"/>
                <w:szCs w:val="23"/>
              </w:rPr>
              <w:t>955</w:t>
            </w:r>
            <w:r w:rsidR="00866473" w:rsidRPr="00A451E0">
              <w:rPr>
                <w:b/>
                <w:sz w:val="23"/>
                <w:szCs w:val="23"/>
              </w:rPr>
              <w:t>,</w:t>
            </w:r>
            <w:r w:rsidR="00931E06" w:rsidRPr="00A451E0">
              <w:rPr>
                <w:b/>
                <w:sz w:val="23"/>
                <w:szCs w:val="23"/>
              </w:rPr>
              <w:t>99</w:t>
            </w:r>
          </w:p>
        </w:tc>
        <w:tc>
          <w:tcPr>
            <w:tcW w:w="1559" w:type="dxa"/>
            <w:gridSpan w:val="2"/>
            <w:vAlign w:val="center"/>
          </w:tcPr>
          <w:p w:rsidR="00866473" w:rsidRPr="00A451E0" w:rsidRDefault="00931E06" w:rsidP="00931E0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603</w:t>
            </w:r>
            <w:r w:rsidR="00866473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935</w:t>
            </w:r>
            <w:r w:rsidR="0086647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4</w:t>
            </w:r>
            <w:r w:rsidR="00860627" w:rsidRPr="00A451E0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1275" w:type="dxa"/>
            <w:vAlign w:val="center"/>
          </w:tcPr>
          <w:p w:rsidR="00866473" w:rsidRPr="00A451E0" w:rsidRDefault="00931E06" w:rsidP="00931E0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95</w:t>
            </w:r>
            <w:r w:rsidR="0086647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42</w:t>
            </w:r>
            <w:r w:rsidR="00866473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866473" w:rsidRPr="00A451E0" w:rsidRDefault="00866473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6.1.</w:t>
            </w:r>
          </w:p>
        </w:tc>
        <w:tc>
          <w:tcPr>
            <w:tcW w:w="5323" w:type="dxa"/>
            <w:vAlign w:val="center"/>
          </w:tcPr>
          <w:p w:rsidR="00866473" w:rsidRPr="00A451E0" w:rsidRDefault="00866473" w:rsidP="0013078C">
            <w:pPr>
              <w:jc w:val="both"/>
              <w:rPr>
                <w:bCs/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«Автомобильные дороги и проезды ЗАТО г.Североморск»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866473" w:rsidRPr="00A451E0" w:rsidRDefault="00860627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20</w:t>
            </w:r>
            <w:r w:rsidR="00931E06" w:rsidRPr="00A451E0">
              <w:rPr>
                <w:sz w:val="23"/>
                <w:szCs w:val="23"/>
              </w:rPr>
              <w:t>6</w:t>
            </w:r>
            <w:r w:rsidR="00866473" w:rsidRPr="00A451E0">
              <w:rPr>
                <w:sz w:val="23"/>
                <w:szCs w:val="23"/>
              </w:rPr>
              <w:t> </w:t>
            </w:r>
            <w:r w:rsidR="00931E06" w:rsidRPr="00A451E0">
              <w:rPr>
                <w:sz w:val="23"/>
                <w:szCs w:val="23"/>
              </w:rPr>
              <w:t>619</w:t>
            </w:r>
            <w:r w:rsidR="00866473" w:rsidRPr="00A451E0">
              <w:rPr>
                <w:sz w:val="23"/>
                <w:szCs w:val="23"/>
              </w:rPr>
              <w:t>,</w:t>
            </w:r>
            <w:r w:rsidR="00931E06" w:rsidRPr="00A451E0">
              <w:rPr>
                <w:sz w:val="23"/>
                <w:szCs w:val="23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866473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196</w:t>
            </w:r>
            <w:r w:rsidR="00866473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55</w:t>
            </w:r>
            <w:r w:rsidR="0099774C" w:rsidRPr="00A451E0">
              <w:rPr>
                <w:sz w:val="23"/>
                <w:szCs w:val="23"/>
              </w:rPr>
              <w:t>2</w:t>
            </w:r>
            <w:r w:rsidR="0086647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96</w:t>
            </w:r>
          </w:p>
        </w:tc>
        <w:tc>
          <w:tcPr>
            <w:tcW w:w="1275" w:type="dxa"/>
            <w:vAlign w:val="center"/>
          </w:tcPr>
          <w:p w:rsidR="00866473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</w:t>
            </w:r>
            <w:r w:rsidR="0099774C" w:rsidRPr="00A451E0">
              <w:rPr>
                <w:sz w:val="23"/>
                <w:szCs w:val="23"/>
              </w:rPr>
              <w:t>5</w:t>
            </w:r>
            <w:r w:rsidR="00866473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13</w:t>
            </w:r>
            <w:r w:rsidR="00866473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A451E0" w:rsidRDefault="005145EF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6.2.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A451E0" w:rsidRDefault="005145EF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«Комплексная эксплуатация муниципальных объектов уличного (наружного) освещения» на 2016-202</w:t>
            </w:r>
            <w:r w:rsidR="00071599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A451E0" w:rsidRDefault="0099774C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</w:t>
            </w:r>
            <w:r w:rsidR="00931E06" w:rsidRPr="00A451E0">
              <w:rPr>
                <w:sz w:val="23"/>
                <w:szCs w:val="23"/>
              </w:rPr>
              <w:t>3</w:t>
            </w:r>
            <w:r w:rsidR="005145EF" w:rsidRPr="00A451E0">
              <w:rPr>
                <w:sz w:val="23"/>
                <w:szCs w:val="23"/>
              </w:rPr>
              <w:t> </w:t>
            </w:r>
            <w:r w:rsidR="00931E06" w:rsidRPr="00A451E0">
              <w:rPr>
                <w:sz w:val="23"/>
                <w:szCs w:val="23"/>
              </w:rPr>
              <w:t>881</w:t>
            </w:r>
            <w:r w:rsidR="005145EF" w:rsidRPr="00A451E0">
              <w:rPr>
                <w:sz w:val="23"/>
                <w:szCs w:val="23"/>
              </w:rPr>
              <w:t>,</w:t>
            </w:r>
            <w:r w:rsidR="00931E06" w:rsidRPr="00A451E0">
              <w:rPr>
                <w:sz w:val="23"/>
                <w:szCs w:val="23"/>
              </w:rPr>
              <w:t>0</w:t>
            </w:r>
            <w:r w:rsidR="00582A76" w:rsidRPr="00A451E0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23</w:t>
            </w:r>
            <w:r w:rsidR="005145EF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681</w:t>
            </w:r>
            <w:r w:rsidR="005145EF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EF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5145EF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16</w:t>
            </w:r>
            <w:r w:rsidR="005145EF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1431C1" w:rsidRPr="00A451E0" w:rsidRDefault="001431C1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6.3.</w:t>
            </w:r>
          </w:p>
        </w:tc>
        <w:tc>
          <w:tcPr>
            <w:tcW w:w="5323" w:type="dxa"/>
            <w:vAlign w:val="center"/>
          </w:tcPr>
          <w:p w:rsidR="001431C1" w:rsidRPr="00A451E0" w:rsidRDefault="001431C1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«Энергосбережение и повышение энергоэффективности на территории ЗАТО г.Североморск»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1431C1" w:rsidRPr="00A451E0" w:rsidRDefault="00F63C4B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8</w:t>
            </w:r>
            <w:r w:rsidR="001431C1" w:rsidRPr="00A451E0">
              <w:rPr>
                <w:sz w:val="23"/>
                <w:szCs w:val="23"/>
              </w:rPr>
              <w:t> </w:t>
            </w:r>
            <w:r w:rsidR="00931E06" w:rsidRPr="00A451E0">
              <w:rPr>
                <w:sz w:val="23"/>
                <w:szCs w:val="23"/>
              </w:rPr>
              <w:t>67</w:t>
            </w:r>
            <w:r w:rsidRPr="00A451E0">
              <w:rPr>
                <w:sz w:val="23"/>
                <w:szCs w:val="23"/>
              </w:rPr>
              <w:t>4</w:t>
            </w:r>
            <w:r w:rsidR="001431C1" w:rsidRPr="00A451E0">
              <w:rPr>
                <w:sz w:val="23"/>
                <w:szCs w:val="23"/>
              </w:rPr>
              <w:t>,</w:t>
            </w:r>
            <w:r w:rsidR="00931E06" w:rsidRPr="00A451E0">
              <w:rPr>
                <w:sz w:val="23"/>
                <w:szCs w:val="23"/>
              </w:rPr>
              <w:t>28</w:t>
            </w:r>
          </w:p>
        </w:tc>
        <w:tc>
          <w:tcPr>
            <w:tcW w:w="1559" w:type="dxa"/>
            <w:gridSpan w:val="2"/>
            <w:vAlign w:val="center"/>
          </w:tcPr>
          <w:p w:rsidR="001431C1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</w:t>
            </w:r>
            <w:r w:rsidR="001431C1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942</w:t>
            </w:r>
            <w:r w:rsidR="001431C1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64</w:t>
            </w:r>
          </w:p>
        </w:tc>
        <w:tc>
          <w:tcPr>
            <w:tcW w:w="1275" w:type="dxa"/>
            <w:vAlign w:val="center"/>
          </w:tcPr>
          <w:p w:rsidR="001431C1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8</w:t>
            </w:r>
            <w:r w:rsidR="00582A76" w:rsidRPr="00A451E0">
              <w:rPr>
                <w:sz w:val="23"/>
                <w:szCs w:val="23"/>
              </w:rPr>
              <w:t>0</w:t>
            </w:r>
            <w:r w:rsidR="001431C1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04</w:t>
            </w:r>
            <w:r w:rsidR="001431C1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925584" w:rsidRPr="00A451E0" w:rsidRDefault="00925584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6.4.</w:t>
            </w:r>
          </w:p>
        </w:tc>
        <w:tc>
          <w:tcPr>
            <w:tcW w:w="5323" w:type="dxa"/>
            <w:vAlign w:val="center"/>
          </w:tcPr>
          <w:p w:rsidR="00925584" w:rsidRPr="00A451E0" w:rsidRDefault="00925584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«Подготовка объектов и систем жизнеобеспечения ЗАТО г.Североморск к работе в отопительный период»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925584" w:rsidRPr="00A451E0" w:rsidRDefault="00582A7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8</w:t>
            </w:r>
            <w:r w:rsidR="00931E06" w:rsidRPr="00A451E0">
              <w:rPr>
                <w:sz w:val="23"/>
                <w:szCs w:val="23"/>
              </w:rPr>
              <w:t>2</w:t>
            </w:r>
            <w:r w:rsidRPr="00A451E0">
              <w:rPr>
                <w:sz w:val="23"/>
                <w:szCs w:val="23"/>
              </w:rPr>
              <w:t> </w:t>
            </w:r>
            <w:r w:rsidR="00931E06" w:rsidRPr="00A451E0">
              <w:rPr>
                <w:sz w:val="23"/>
                <w:szCs w:val="23"/>
              </w:rPr>
              <w:t>849</w:t>
            </w:r>
            <w:r w:rsidRPr="00A451E0">
              <w:rPr>
                <w:sz w:val="23"/>
                <w:szCs w:val="23"/>
              </w:rPr>
              <w:t>,1</w:t>
            </w:r>
            <w:r w:rsidR="00931E06" w:rsidRPr="00A451E0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925584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82</w:t>
            </w:r>
            <w:r w:rsidR="00582A76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814</w:t>
            </w:r>
            <w:r w:rsidR="00582A76" w:rsidRPr="00A451E0">
              <w:rPr>
                <w:sz w:val="23"/>
                <w:szCs w:val="23"/>
              </w:rPr>
              <w:t>,6</w:t>
            </w:r>
            <w:r w:rsidRPr="00A451E0">
              <w:rPr>
                <w:sz w:val="23"/>
                <w:szCs w:val="23"/>
              </w:rPr>
              <w:t>6</w:t>
            </w:r>
          </w:p>
        </w:tc>
        <w:tc>
          <w:tcPr>
            <w:tcW w:w="1275" w:type="dxa"/>
            <w:vAlign w:val="center"/>
          </w:tcPr>
          <w:p w:rsidR="00925584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99</w:t>
            </w:r>
            <w:r w:rsidR="00925584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96</w:t>
            </w:r>
            <w:r w:rsidR="00AB7DF2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A451E0" w:rsidRDefault="00D4269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6.5.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A451E0" w:rsidRDefault="00D4269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«Муниципальный жилищный фонд ЗАТО г.Североморск»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100</w:t>
            </w:r>
            <w:r w:rsidR="00D42695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744</w:t>
            </w:r>
            <w:r w:rsidR="00D4269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98</w:t>
            </w:r>
            <w:r w:rsidR="00AB7DF2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842</w:t>
            </w:r>
            <w:r w:rsidR="00D4269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9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98</w:t>
            </w:r>
            <w:r w:rsidR="00D4269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11</w:t>
            </w:r>
            <w:r w:rsidR="00D4269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42695" w:rsidRPr="00A451E0" w:rsidRDefault="00D4269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6.6.</w:t>
            </w:r>
          </w:p>
        </w:tc>
        <w:tc>
          <w:tcPr>
            <w:tcW w:w="5323" w:type="dxa"/>
            <w:vAlign w:val="center"/>
          </w:tcPr>
          <w:p w:rsidR="00D42695" w:rsidRPr="00A451E0" w:rsidRDefault="00D4269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«Осуществление прочих мероприятий по благоустройству в ЗАТО г.Североморск»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годы.</w:t>
            </w:r>
          </w:p>
        </w:tc>
        <w:tc>
          <w:tcPr>
            <w:tcW w:w="1560" w:type="dxa"/>
            <w:gridSpan w:val="2"/>
            <w:vAlign w:val="center"/>
          </w:tcPr>
          <w:p w:rsidR="00D4269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206</w:t>
            </w:r>
            <w:r w:rsidR="00D42695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942</w:t>
            </w:r>
            <w:r w:rsidR="00D42695" w:rsidRPr="00A451E0">
              <w:rPr>
                <w:sz w:val="23"/>
                <w:szCs w:val="23"/>
              </w:rPr>
              <w:t>,</w:t>
            </w:r>
            <w:r w:rsidR="00E36A9F" w:rsidRPr="00A451E0">
              <w:rPr>
                <w:sz w:val="23"/>
                <w:szCs w:val="23"/>
              </w:rPr>
              <w:t>6</w:t>
            </w:r>
            <w:r w:rsidRPr="00A451E0"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D42695" w:rsidRPr="00A451E0" w:rsidRDefault="00E36A9F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1</w:t>
            </w:r>
            <w:r w:rsidR="00931E06" w:rsidRPr="00A451E0">
              <w:rPr>
                <w:sz w:val="23"/>
                <w:szCs w:val="23"/>
              </w:rPr>
              <w:t>92</w:t>
            </w:r>
            <w:r w:rsidR="00D42695" w:rsidRPr="00A451E0">
              <w:rPr>
                <w:sz w:val="23"/>
                <w:szCs w:val="23"/>
              </w:rPr>
              <w:t> </w:t>
            </w:r>
            <w:r w:rsidR="00931E06" w:rsidRPr="00A451E0">
              <w:rPr>
                <w:sz w:val="23"/>
                <w:szCs w:val="23"/>
              </w:rPr>
              <w:t>11</w:t>
            </w:r>
            <w:r w:rsidRPr="00A451E0">
              <w:rPr>
                <w:sz w:val="23"/>
                <w:szCs w:val="23"/>
              </w:rPr>
              <w:t>5</w:t>
            </w:r>
            <w:r w:rsidR="00D42695" w:rsidRPr="00A451E0">
              <w:rPr>
                <w:sz w:val="23"/>
                <w:szCs w:val="23"/>
              </w:rPr>
              <w:t>,</w:t>
            </w:r>
            <w:r w:rsidR="00931E06" w:rsidRPr="00A451E0">
              <w:rPr>
                <w:sz w:val="23"/>
                <w:szCs w:val="23"/>
              </w:rPr>
              <w:t>85</w:t>
            </w:r>
          </w:p>
        </w:tc>
        <w:tc>
          <w:tcPr>
            <w:tcW w:w="1275" w:type="dxa"/>
            <w:vAlign w:val="center"/>
          </w:tcPr>
          <w:p w:rsidR="00D4269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92</w:t>
            </w:r>
            <w:r w:rsidR="00D4269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84</w:t>
            </w:r>
            <w:r w:rsidR="00D4269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927A45" w:rsidRPr="00A451E0" w:rsidRDefault="00927A45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6.7.</w:t>
            </w:r>
          </w:p>
        </w:tc>
        <w:tc>
          <w:tcPr>
            <w:tcW w:w="5323" w:type="dxa"/>
            <w:vAlign w:val="center"/>
          </w:tcPr>
          <w:p w:rsidR="00927A45" w:rsidRPr="00A451E0" w:rsidRDefault="00927A45" w:rsidP="0013078C">
            <w:pPr>
              <w:jc w:val="both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Подпрограмма «Городские парки и скверы-центры отдыха североморцев» на 2016-202</w:t>
            </w:r>
            <w:r w:rsidR="00A97DFD" w:rsidRPr="00A451E0">
              <w:rPr>
                <w:sz w:val="23"/>
                <w:szCs w:val="23"/>
              </w:rPr>
              <w:t>5</w:t>
            </w:r>
            <w:r w:rsidRPr="00A451E0">
              <w:rPr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927A45" w:rsidRPr="00A451E0" w:rsidRDefault="00F26C9F" w:rsidP="0013078C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3</w:t>
            </w:r>
            <w:r w:rsidR="00927A45" w:rsidRPr="00A451E0">
              <w:rPr>
                <w:sz w:val="23"/>
                <w:szCs w:val="23"/>
              </w:rPr>
              <w:t> </w:t>
            </w:r>
            <w:r w:rsidRPr="00A451E0">
              <w:rPr>
                <w:sz w:val="23"/>
                <w:szCs w:val="23"/>
              </w:rPr>
              <w:t>2</w:t>
            </w:r>
            <w:r w:rsidR="009E0934" w:rsidRPr="00A451E0">
              <w:rPr>
                <w:sz w:val="23"/>
                <w:szCs w:val="23"/>
              </w:rPr>
              <w:t>44</w:t>
            </w:r>
            <w:r w:rsidR="00927A45" w:rsidRPr="00A451E0">
              <w:rPr>
                <w:sz w:val="23"/>
                <w:szCs w:val="23"/>
              </w:rPr>
              <w:t>,</w:t>
            </w:r>
            <w:r w:rsidR="00C1112D" w:rsidRPr="00A451E0">
              <w:rPr>
                <w:sz w:val="23"/>
                <w:szCs w:val="23"/>
              </w:rPr>
              <w:t>9</w:t>
            </w:r>
            <w:r w:rsidR="009E0934" w:rsidRPr="00A451E0"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927A4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</w:t>
            </w:r>
            <w:r w:rsidR="00927A45" w:rsidRPr="00A451E0">
              <w:rPr>
                <w:sz w:val="23"/>
                <w:szCs w:val="23"/>
              </w:rPr>
              <w:t> </w:t>
            </w:r>
            <w:r w:rsidR="009E0934" w:rsidRPr="00A451E0">
              <w:rPr>
                <w:sz w:val="23"/>
                <w:szCs w:val="23"/>
              </w:rPr>
              <w:t>98</w:t>
            </w:r>
            <w:r w:rsidRPr="00A451E0">
              <w:rPr>
                <w:sz w:val="23"/>
                <w:szCs w:val="23"/>
              </w:rPr>
              <w:t>5</w:t>
            </w:r>
            <w:r w:rsidR="00927A4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58</w:t>
            </w:r>
          </w:p>
        </w:tc>
        <w:tc>
          <w:tcPr>
            <w:tcW w:w="1275" w:type="dxa"/>
            <w:vAlign w:val="center"/>
          </w:tcPr>
          <w:p w:rsidR="00927A45" w:rsidRPr="00A451E0" w:rsidRDefault="00931E06" w:rsidP="00931E0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92</w:t>
            </w:r>
            <w:r w:rsidR="00927A45" w:rsidRPr="00A451E0">
              <w:rPr>
                <w:sz w:val="23"/>
                <w:szCs w:val="23"/>
              </w:rPr>
              <w:t>,</w:t>
            </w:r>
            <w:r w:rsidRPr="00A451E0">
              <w:rPr>
                <w:sz w:val="23"/>
                <w:szCs w:val="23"/>
              </w:rPr>
              <w:t>01</w:t>
            </w:r>
            <w:r w:rsidR="00927A45" w:rsidRPr="00A451E0">
              <w:rPr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650619" w:rsidRPr="00A451E0" w:rsidRDefault="00650619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7.</w:t>
            </w:r>
          </w:p>
        </w:tc>
        <w:tc>
          <w:tcPr>
            <w:tcW w:w="5323" w:type="dxa"/>
            <w:vAlign w:val="center"/>
          </w:tcPr>
          <w:p w:rsidR="00650619" w:rsidRPr="00A451E0" w:rsidRDefault="00650619" w:rsidP="0013078C">
            <w:pPr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 xml:space="preserve">Муниципальная программа «Создание условий для эффективного и ответственного управления муниципальными финансами, повышения устойчивости бюджета муниципального образования ЗАТО г.Североморск»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 xml:space="preserve">2021-2025 </w:t>
            </w:r>
            <w:r w:rsidRPr="00A451E0">
              <w:rPr>
                <w:b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650619" w:rsidRPr="00A451E0" w:rsidRDefault="008A2F46" w:rsidP="008A2F4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21</w:t>
            </w:r>
            <w:r w:rsidR="00650619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996</w:t>
            </w:r>
            <w:r w:rsidR="00650619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24</w:t>
            </w:r>
          </w:p>
        </w:tc>
        <w:tc>
          <w:tcPr>
            <w:tcW w:w="1559" w:type="dxa"/>
            <w:gridSpan w:val="2"/>
            <w:vAlign w:val="center"/>
          </w:tcPr>
          <w:p w:rsidR="00650619" w:rsidRPr="00A451E0" w:rsidRDefault="008A2F46" w:rsidP="008A2F4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21</w:t>
            </w:r>
            <w:r w:rsidR="00650619" w:rsidRPr="00A451E0">
              <w:rPr>
                <w:b/>
                <w:sz w:val="23"/>
                <w:szCs w:val="23"/>
              </w:rPr>
              <w:t> </w:t>
            </w:r>
            <w:r w:rsidRPr="00A451E0">
              <w:rPr>
                <w:b/>
                <w:sz w:val="23"/>
                <w:szCs w:val="23"/>
              </w:rPr>
              <w:t>422</w:t>
            </w:r>
            <w:r w:rsidR="00650619" w:rsidRPr="00A451E0">
              <w:rPr>
                <w:b/>
                <w:sz w:val="23"/>
                <w:szCs w:val="23"/>
              </w:rPr>
              <w:t>,</w:t>
            </w:r>
            <w:r w:rsidR="00C827A9" w:rsidRPr="00A451E0">
              <w:rPr>
                <w:b/>
                <w:sz w:val="23"/>
                <w:szCs w:val="23"/>
              </w:rPr>
              <w:t>25</w:t>
            </w:r>
          </w:p>
        </w:tc>
        <w:tc>
          <w:tcPr>
            <w:tcW w:w="1275" w:type="dxa"/>
            <w:vAlign w:val="center"/>
          </w:tcPr>
          <w:p w:rsidR="00650619" w:rsidRPr="00A451E0" w:rsidRDefault="008A2F46" w:rsidP="008A2F4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97</w:t>
            </w:r>
            <w:r w:rsidR="00650619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39</w:t>
            </w:r>
            <w:r w:rsidR="00650619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8A2F46" w:rsidRPr="00A451E0" w:rsidTr="00F267C0">
        <w:tc>
          <w:tcPr>
            <w:tcW w:w="739" w:type="dxa"/>
            <w:vAlign w:val="center"/>
          </w:tcPr>
          <w:p w:rsidR="008A2F46" w:rsidRPr="00A451E0" w:rsidRDefault="008A2F46" w:rsidP="008A2F4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7.1.</w:t>
            </w:r>
          </w:p>
        </w:tc>
        <w:tc>
          <w:tcPr>
            <w:tcW w:w="5323" w:type="dxa"/>
            <w:vAlign w:val="center"/>
          </w:tcPr>
          <w:p w:rsidR="008A2F46" w:rsidRPr="00A451E0" w:rsidRDefault="008A2F46" w:rsidP="008A2F46">
            <w:pPr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 xml:space="preserve">«Управление муниципальными финансами» на </w:t>
            </w:r>
            <w:r w:rsidRPr="00A451E0">
              <w:rPr>
                <w:bCs/>
                <w:sz w:val="23"/>
                <w:szCs w:val="23"/>
              </w:rPr>
              <w:t xml:space="preserve">2021-2025 </w:t>
            </w:r>
            <w:r w:rsidRPr="00A451E0">
              <w:rPr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8A2F46" w:rsidRPr="00A451E0" w:rsidRDefault="008A2F46" w:rsidP="008A2F4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21 996,24</w:t>
            </w:r>
          </w:p>
        </w:tc>
        <w:tc>
          <w:tcPr>
            <w:tcW w:w="1559" w:type="dxa"/>
            <w:gridSpan w:val="2"/>
            <w:vAlign w:val="center"/>
          </w:tcPr>
          <w:p w:rsidR="008A2F46" w:rsidRPr="00A451E0" w:rsidRDefault="008A2F46" w:rsidP="008A2F4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21 422,25</w:t>
            </w:r>
          </w:p>
        </w:tc>
        <w:tc>
          <w:tcPr>
            <w:tcW w:w="1275" w:type="dxa"/>
            <w:vAlign w:val="center"/>
          </w:tcPr>
          <w:p w:rsidR="008A2F46" w:rsidRPr="00A451E0" w:rsidRDefault="008A2F46" w:rsidP="008A2F46">
            <w:pPr>
              <w:jc w:val="center"/>
              <w:rPr>
                <w:sz w:val="23"/>
                <w:szCs w:val="23"/>
              </w:rPr>
            </w:pPr>
            <w:r w:rsidRPr="00A451E0">
              <w:rPr>
                <w:sz w:val="23"/>
                <w:szCs w:val="23"/>
              </w:rPr>
              <w:t>97,39%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D31008" w:rsidRPr="00A451E0" w:rsidRDefault="00D31008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8.</w:t>
            </w:r>
          </w:p>
        </w:tc>
        <w:tc>
          <w:tcPr>
            <w:tcW w:w="5323" w:type="dxa"/>
            <w:vAlign w:val="center"/>
          </w:tcPr>
          <w:p w:rsidR="00D31008" w:rsidRPr="00A451E0" w:rsidRDefault="00D31008" w:rsidP="0013078C">
            <w:pPr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Муниципальная программа «Формирование современной городской среды ЗАТО г. Североморск» на 2018-202</w:t>
            </w:r>
            <w:r w:rsidR="00A97DFD" w:rsidRPr="00A451E0">
              <w:rPr>
                <w:b/>
                <w:sz w:val="23"/>
                <w:szCs w:val="23"/>
              </w:rPr>
              <w:t>4</w:t>
            </w:r>
            <w:r w:rsidRPr="00A451E0">
              <w:rPr>
                <w:b/>
                <w:sz w:val="23"/>
                <w:szCs w:val="23"/>
              </w:rPr>
              <w:t xml:space="preserve"> годы</w:t>
            </w:r>
          </w:p>
        </w:tc>
        <w:tc>
          <w:tcPr>
            <w:tcW w:w="1560" w:type="dxa"/>
            <w:gridSpan w:val="2"/>
            <w:vAlign w:val="center"/>
          </w:tcPr>
          <w:p w:rsidR="00D31008" w:rsidRPr="00A451E0" w:rsidRDefault="008F1D9F" w:rsidP="008A2F46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17</w:t>
            </w:r>
            <w:r w:rsidR="008A2F46" w:rsidRPr="00A451E0">
              <w:rPr>
                <w:b/>
                <w:sz w:val="23"/>
                <w:szCs w:val="23"/>
              </w:rPr>
              <w:t>2</w:t>
            </w:r>
            <w:r w:rsidR="00D31008" w:rsidRPr="00A451E0">
              <w:rPr>
                <w:b/>
                <w:sz w:val="23"/>
                <w:szCs w:val="23"/>
              </w:rPr>
              <w:t> </w:t>
            </w:r>
            <w:r w:rsidR="008A2F46" w:rsidRPr="00A451E0">
              <w:rPr>
                <w:b/>
                <w:sz w:val="23"/>
                <w:szCs w:val="23"/>
              </w:rPr>
              <w:t>508</w:t>
            </w:r>
            <w:r w:rsidR="00D31008" w:rsidRPr="00A451E0">
              <w:rPr>
                <w:b/>
                <w:sz w:val="23"/>
                <w:szCs w:val="23"/>
              </w:rPr>
              <w:t>,</w:t>
            </w:r>
            <w:r w:rsidR="008A2F46" w:rsidRPr="00A451E0">
              <w:rPr>
                <w:b/>
                <w:sz w:val="23"/>
                <w:szCs w:val="23"/>
              </w:rPr>
              <w:t>86</w:t>
            </w:r>
          </w:p>
        </w:tc>
        <w:tc>
          <w:tcPr>
            <w:tcW w:w="1559" w:type="dxa"/>
            <w:gridSpan w:val="2"/>
            <w:vAlign w:val="center"/>
          </w:tcPr>
          <w:p w:rsidR="00D31008" w:rsidRPr="00A451E0" w:rsidRDefault="008A2F46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171 </w:t>
            </w:r>
            <w:r w:rsidR="00E20945" w:rsidRPr="00A451E0">
              <w:rPr>
                <w:b/>
                <w:sz w:val="23"/>
                <w:szCs w:val="23"/>
              </w:rPr>
              <w:t>779</w:t>
            </w:r>
            <w:r w:rsidR="00D31008" w:rsidRPr="00A451E0">
              <w:rPr>
                <w:b/>
                <w:sz w:val="23"/>
                <w:szCs w:val="23"/>
              </w:rPr>
              <w:t>,</w:t>
            </w:r>
            <w:r w:rsidR="00E20945" w:rsidRPr="00A451E0">
              <w:rPr>
                <w:b/>
                <w:sz w:val="23"/>
                <w:szCs w:val="23"/>
              </w:rPr>
              <w:t>83</w:t>
            </w:r>
          </w:p>
        </w:tc>
        <w:tc>
          <w:tcPr>
            <w:tcW w:w="1275" w:type="dxa"/>
            <w:vAlign w:val="center"/>
          </w:tcPr>
          <w:p w:rsidR="00D31008" w:rsidRPr="00A451E0" w:rsidRDefault="00E20945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99</w:t>
            </w:r>
            <w:r w:rsidR="00D31008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58</w:t>
            </w:r>
            <w:r w:rsidR="00781AAA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F267C0">
        <w:tc>
          <w:tcPr>
            <w:tcW w:w="739" w:type="dxa"/>
            <w:vAlign w:val="center"/>
          </w:tcPr>
          <w:p w:rsidR="00F267C0" w:rsidRPr="00A451E0" w:rsidRDefault="00F267C0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9.</w:t>
            </w:r>
          </w:p>
        </w:tc>
        <w:tc>
          <w:tcPr>
            <w:tcW w:w="5323" w:type="dxa"/>
            <w:vAlign w:val="center"/>
          </w:tcPr>
          <w:p w:rsidR="00F267C0" w:rsidRPr="00A451E0" w:rsidRDefault="00F267C0" w:rsidP="0013078C">
            <w:pPr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 xml:space="preserve">Муниципальная программа «Повышение безопасности дорожного движения и снижение дорожно- транспортного травматизма в ЗАТО г.Североморск» на </w:t>
            </w:r>
            <w:r w:rsidR="00A97DFD" w:rsidRPr="00A451E0">
              <w:rPr>
                <w:b/>
                <w:bCs/>
                <w:sz w:val="23"/>
                <w:szCs w:val="23"/>
              </w:rPr>
              <w:t xml:space="preserve">2021-2025 </w:t>
            </w:r>
            <w:r w:rsidRPr="00A451E0">
              <w:rPr>
                <w:b/>
                <w:sz w:val="23"/>
                <w:szCs w:val="23"/>
              </w:rPr>
              <w:t>годы</w:t>
            </w:r>
          </w:p>
        </w:tc>
        <w:tc>
          <w:tcPr>
            <w:tcW w:w="1560" w:type="dxa"/>
            <w:gridSpan w:val="2"/>
            <w:vAlign w:val="center"/>
          </w:tcPr>
          <w:p w:rsidR="00F267C0" w:rsidRPr="00A451E0" w:rsidRDefault="00781AAA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3</w:t>
            </w:r>
            <w:r w:rsidR="00F267C0" w:rsidRPr="00A451E0">
              <w:rPr>
                <w:b/>
                <w:sz w:val="23"/>
                <w:szCs w:val="23"/>
              </w:rPr>
              <w:t> </w:t>
            </w:r>
            <w:r w:rsidR="00600F63" w:rsidRPr="00A451E0">
              <w:rPr>
                <w:b/>
                <w:sz w:val="23"/>
                <w:szCs w:val="23"/>
              </w:rPr>
              <w:t>0</w:t>
            </w:r>
            <w:r w:rsidR="00E20945" w:rsidRPr="00A451E0">
              <w:rPr>
                <w:b/>
                <w:sz w:val="23"/>
                <w:szCs w:val="23"/>
              </w:rPr>
              <w:t>45</w:t>
            </w:r>
            <w:r w:rsidR="00F267C0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00</w:t>
            </w:r>
          </w:p>
        </w:tc>
        <w:tc>
          <w:tcPr>
            <w:tcW w:w="1559" w:type="dxa"/>
            <w:gridSpan w:val="2"/>
            <w:vAlign w:val="center"/>
          </w:tcPr>
          <w:p w:rsidR="00F267C0" w:rsidRPr="00A451E0" w:rsidRDefault="00E20945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2 211</w:t>
            </w:r>
            <w:r w:rsidR="00F267C0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9</w:t>
            </w:r>
            <w:r w:rsidR="00F267C0" w:rsidRPr="00A451E0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275" w:type="dxa"/>
            <w:vAlign w:val="center"/>
          </w:tcPr>
          <w:p w:rsidR="00F267C0" w:rsidRPr="00A451E0" w:rsidRDefault="00E20945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72</w:t>
            </w:r>
            <w:r w:rsidR="00781AAA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64</w:t>
            </w:r>
            <w:r w:rsidR="00781AAA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9B79E2">
        <w:tc>
          <w:tcPr>
            <w:tcW w:w="739" w:type="dxa"/>
            <w:vAlign w:val="center"/>
          </w:tcPr>
          <w:p w:rsidR="00932B46" w:rsidRPr="00A451E0" w:rsidRDefault="00932B46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10.</w:t>
            </w:r>
          </w:p>
        </w:tc>
        <w:tc>
          <w:tcPr>
            <w:tcW w:w="5323" w:type="dxa"/>
            <w:vAlign w:val="center"/>
          </w:tcPr>
          <w:p w:rsidR="00932B46" w:rsidRPr="00A451E0" w:rsidRDefault="00932B46" w:rsidP="0013078C">
            <w:pPr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Муниципальная программа «Профилактика терроризма, экстремизма и ликвидация последствий проявлений терроризма и экстремизма на территории ЗАТО г.Североморск</w:t>
            </w:r>
            <w:r w:rsidR="00CB7F81" w:rsidRPr="00A451E0">
              <w:rPr>
                <w:b/>
                <w:sz w:val="23"/>
                <w:szCs w:val="23"/>
              </w:rPr>
              <w:t xml:space="preserve"> на </w:t>
            </w:r>
            <w:r w:rsidR="00A97DFD" w:rsidRPr="00A451E0">
              <w:rPr>
                <w:b/>
                <w:bCs/>
                <w:sz w:val="23"/>
                <w:szCs w:val="23"/>
              </w:rPr>
              <w:t xml:space="preserve">2021-2025 </w:t>
            </w:r>
            <w:r w:rsidR="00CB7F81" w:rsidRPr="00A451E0">
              <w:rPr>
                <w:b/>
                <w:sz w:val="23"/>
                <w:szCs w:val="23"/>
              </w:rPr>
              <w:t>годы»</w:t>
            </w:r>
            <w:r w:rsidRPr="00A451E0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932B46" w:rsidRPr="00A451E0" w:rsidRDefault="00F267C0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9</w:t>
            </w:r>
            <w:r w:rsidR="00932B46" w:rsidRPr="00A451E0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559" w:type="dxa"/>
            <w:gridSpan w:val="2"/>
            <w:vAlign w:val="center"/>
          </w:tcPr>
          <w:p w:rsidR="00932B46" w:rsidRPr="00A451E0" w:rsidRDefault="00E20945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53</w:t>
            </w:r>
            <w:r w:rsidR="00932B46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50</w:t>
            </w:r>
          </w:p>
        </w:tc>
        <w:tc>
          <w:tcPr>
            <w:tcW w:w="1275" w:type="dxa"/>
            <w:vAlign w:val="center"/>
          </w:tcPr>
          <w:p w:rsidR="00932B46" w:rsidRPr="00A451E0" w:rsidRDefault="00E20945" w:rsidP="00E20945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59</w:t>
            </w:r>
            <w:r w:rsidR="00D04E73" w:rsidRPr="00A451E0">
              <w:rPr>
                <w:b/>
                <w:sz w:val="23"/>
                <w:szCs w:val="23"/>
              </w:rPr>
              <w:t>,</w:t>
            </w:r>
            <w:r w:rsidRPr="00A451E0">
              <w:rPr>
                <w:b/>
                <w:sz w:val="23"/>
                <w:szCs w:val="23"/>
              </w:rPr>
              <w:t>44</w:t>
            </w:r>
            <w:r w:rsidR="00D04E73" w:rsidRPr="00A451E0">
              <w:rPr>
                <w:b/>
                <w:sz w:val="23"/>
                <w:szCs w:val="23"/>
              </w:rPr>
              <w:t>%</w:t>
            </w:r>
          </w:p>
        </w:tc>
      </w:tr>
      <w:tr w:rsidR="0013078C" w:rsidRPr="00A451E0" w:rsidTr="00C423DC">
        <w:tc>
          <w:tcPr>
            <w:tcW w:w="6062" w:type="dxa"/>
            <w:gridSpan w:val="2"/>
            <w:vAlign w:val="center"/>
          </w:tcPr>
          <w:p w:rsidR="007F45AC" w:rsidRPr="00A451E0" w:rsidRDefault="007F45AC" w:rsidP="0013078C">
            <w:pPr>
              <w:jc w:val="center"/>
              <w:rPr>
                <w:b/>
                <w:sz w:val="23"/>
                <w:szCs w:val="23"/>
              </w:rPr>
            </w:pPr>
            <w:r w:rsidRPr="00A451E0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551" w:type="dxa"/>
            <w:vAlign w:val="center"/>
          </w:tcPr>
          <w:p w:rsidR="007F45AC" w:rsidRPr="00A451E0" w:rsidRDefault="007F45AC" w:rsidP="00814C8A">
            <w:pPr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A451E0">
              <w:rPr>
                <w:b/>
                <w:bCs/>
                <w:sz w:val="23"/>
                <w:szCs w:val="23"/>
              </w:rPr>
              <w:t>3 </w:t>
            </w:r>
            <w:r w:rsidR="00E20945" w:rsidRPr="00A451E0">
              <w:rPr>
                <w:b/>
                <w:bCs/>
                <w:sz w:val="23"/>
                <w:szCs w:val="23"/>
              </w:rPr>
              <w:t>92</w:t>
            </w:r>
            <w:r w:rsidR="00814C8A" w:rsidRPr="00A451E0">
              <w:rPr>
                <w:b/>
                <w:bCs/>
                <w:sz w:val="23"/>
                <w:szCs w:val="23"/>
                <w:lang w:val="en-US"/>
              </w:rPr>
              <w:t>3</w:t>
            </w:r>
            <w:r w:rsidRPr="00A451E0">
              <w:rPr>
                <w:b/>
                <w:bCs/>
                <w:sz w:val="23"/>
                <w:szCs w:val="23"/>
              </w:rPr>
              <w:t> </w:t>
            </w:r>
            <w:r w:rsidR="00814C8A" w:rsidRPr="00A451E0">
              <w:rPr>
                <w:b/>
                <w:bCs/>
                <w:sz w:val="23"/>
                <w:szCs w:val="23"/>
                <w:lang w:val="en-US"/>
              </w:rPr>
              <w:t>388</w:t>
            </w:r>
            <w:r w:rsidRPr="00A451E0">
              <w:rPr>
                <w:b/>
                <w:bCs/>
                <w:sz w:val="23"/>
                <w:szCs w:val="23"/>
              </w:rPr>
              <w:t>,</w:t>
            </w:r>
            <w:r w:rsidR="00814C8A" w:rsidRPr="00A451E0">
              <w:rPr>
                <w:b/>
                <w:bCs/>
                <w:sz w:val="23"/>
                <w:szCs w:val="23"/>
                <w:lang w:val="en-US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:rsidR="007F45AC" w:rsidRPr="00A451E0" w:rsidRDefault="00E20945" w:rsidP="00E20945">
            <w:pPr>
              <w:jc w:val="center"/>
              <w:rPr>
                <w:b/>
                <w:bCs/>
                <w:sz w:val="23"/>
                <w:szCs w:val="23"/>
              </w:rPr>
            </w:pPr>
            <w:r w:rsidRPr="00A451E0">
              <w:rPr>
                <w:b/>
                <w:bCs/>
                <w:sz w:val="23"/>
                <w:szCs w:val="23"/>
              </w:rPr>
              <w:t>3</w:t>
            </w:r>
            <w:r w:rsidR="007F45AC" w:rsidRPr="00A451E0">
              <w:rPr>
                <w:b/>
                <w:bCs/>
                <w:sz w:val="23"/>
                <w:szCs w:val="23"/>
              </w:rPr>
              <w:t> </w:t>
            </w:r>
            <w:r w:rsidRPr="00A451E0">
              <w:rPr>
                <w:b/>
                <w:bCs/>
                <w:sz w:val="23"/>
                <w:szCs w:val="23"/>
              </w:rPr>
              <w:t>846</w:t>
            </w:r>
            <w:r w:rsidR="007F45AC" w:rsidRPr="00A451E0">
              <w:rPr>
                <w:b/>
                <w:bCs/>
                <w:sz w:val="23"/>
                <w:szCs w:val="23"/>
              </w:rPr>
              <w:t> </w:t>
            </w:r>
            <w:r w:rsidRPr="00A451E0">
              <w:rPr>
                <w:b/>
                <w:bCs/>
                <w:sz w:val="23"/>
                <w:szCs w:val="23"/>
              </w:rPr>
              <w:t>740</w:t>
            </w:r>
            <w:r w:rsidR="007F45AC" w:rsidRPr="00A451E0">
              <w:rPr>
                <w:b/>
                <w:bCs/>
                <w:sz w:val="23"/>
                <w:szCs w:val="23"/>
              </w:rPr>
              <w:t>,</w:t>
            </w:r>
            <w:r w:rsidRPr="00A451E0">
              <w:rPr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1284" w:type="dxa"/>
            <w:gridSpan w:val="2"/>
            <w:vAlign w:val="center"/>
          </w:tcPr>
          <w:p w:rsidR="007F45AC" w:rsidRPr="00A451E0" w:rsidRDefault="00E20945" w:rsidP="00814C8A">
            <w:pPr>
              <w:jc w:val="center"/>
              <w:outlineLvl w:val="2"/>
              <w:rPr>
                <w:b/>
                <w:bCs/>
                <w:sz w:val="23"/>
                <w:szCs w:val="23"/>
              </w:rPr>
            </w:pPr>
            <w:r w:rsidRPr="00A451E0">
              <w:rPr>
                <w:b/>
                <w:bCs/>
                <w:sz w:val="23"/>
                <w:szCs w:val="23"/>
              </w:rPr>
              <w:t>98</w:t>
            </w:r>
            <w:r w:rsidR="007F45AC" w:rsidRPr="00A451E0">
              <w:rPr>
                <w:b/>
                <w:bCs/>
                <w:sz w:val="23"/>
                <w:szCs w:val="23"/>
              </w:rPr>
              <w:t>,</w:t>
            </w:r>
            <w:r w:rsidRPr="00A451E0">
              <w:rPr>
                <w:b/>
                <w:bCs/>
                <w:sz w:val="23"/>
                <w:szCs w:val="23"/>
              </w:rPr>
              <w:t>0</w:t>
            </w:r>
            <w:r w:rsidR="00814C8A" w:rsidRPr="00A451E0">
              <w:rPr>
                <w:b/>
                <w:bCs/>
                <w:sz w:val="23"/>
                <w:szCs w:val="23"/>
                <w:lang w:val="en-US"/>
              </w:rPr>
              <w:t>5</w:t>
            </w:r>
            <w:r w:rsidR="007F45AC" w:rsidRPr="00A451E0">
              <w:rPr>
                <w:b/>
                <w:bCs/>
                <w:sz w:val="23"/>
                <w:szCs w:val="23"/>
              </w:rPr>
              <w:t>%</w:t>
            </w:r>
          </w:p>
        </w:tc>
      </w:tr>
    </w:tbl>
    <w:p w:rsidR="005626D5" w:rsidRPr="00A451E0" w:rsidRDefault="005626D5" w:rsidP="0013078C">
      <w:pPr>
        <w:ind w:firstLine="709"/>
        <w:jc w:val="both"/>
      </w:pPr>
    </w:p>
    <w:p w:rsidR="00D02D60" w:rsidRPr="00A451E0" w:rsidRDefault="00A55417" w:rsidP="0013078C">
      <w:pPr>
        <w:ind w:firstLine="709"/>
        <w:jc w:val="both"/>
      </w:pPr>
      <w:r w:rsidRPr="00A451E0">
        <w:lastRenderedPageBreak/>
        <w:t>Результаты реализации муниципальных программ и входящих в них подпрограмм представлены ниже по каждой из программ (подпрограмм).</w:t>
      </w:r>
    </w:p>
    <w:p w:rsidR="00A55417" w:rsidRPr="00A451E0" w:rsidRDefault="00A55417" w:rsidP="0013078C">
      <w:r w:rsidRPr="00A451E0">
        <w:br w:type="page"/>
      </w:r>
    </w:p>
    <w:p w:rsidR="00E87B3C" w:rsidRPr="00A451E0" w:rsidRDefault="006310A1" w:rsidP="0013078C">
      <w:pPr>
        <w:ind w:firstLine="709"/>
        <w:jc w:val="center"/>
        <w:rPr>
          <w:b/>
          <w:sz w:val="28"/>
          <w:szCs w:val="28"/>
        </w:rPr>
      </w:pPr>
      <w:r w:rsidRPr="00A451E0">
        <w:rPr>
          <w:b/>
        </w:rPr>
        <w:lastRenderedPageBreak/>
        <w:t xml:space="preserve">1. </w:t>
      </w:r>
      <w:r w:rsidR="00E87B3C" w:rsidRPr="00A451E0">
        <w:rPr>
          <w:b/>
          <w:sz w:val="28"/>
          <w:szCs w:val="28"/>
        </w:rPr>
        <w:t xml:space="preserve">Отчет о реализации </w:t>
      </w:r>
      <w:r w:rsidR="00E4743B" w:rsidRPr="00A451E0">
        <w:rPr>
          <w:b/>
          <w:sz w:val="28"/>
          <w:szCs w:val="28"/>
        </w:rPr>
        <w:t>муниципальной</w:t>
      </w:r>
      <w:r w:rsidR="00E87B3C" w:rsidRPr="00A451E0">
        <w:rPr>
          <w:b/>
          <w:sz w:val="28"/>
          <w:szCs w:val="28"/>
        </w:rPr>
        <w:t xml:space="preserve"> программы</w:t>
      </w:r>
    </w:p>
    <w:p w:rsidR="00F41344" w:rsidRPr="00A451E0" w:rsidRDefault="00E87B3C" w:rsidP="0013078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451E0">
        <w:rPr>
          <w:b/>
          <w:sz w:val="28"/>
          <w:szCs w:val="28"/>
          <w:u w:val="single"/>
        </w:rPr>
        <w:t>«</w:t>
      </w:r>
      <w:r w:rsidR="00B14867" w:rsidRPr="00A451E0">
        <w:rPr>
          <w:b/>
          <w:sz w:val="28"/>
          <w:szCs w:val="28"/>
          <w:u w:val="single"/>
        </w:rPr>
        <w:t>Улучшение кач</w:t>
      </w:r>
      <w:r w:rsidR="004005D5" w:rsidRPr="00A451E0">
        <w:rPr>
          <w:b/>
          <w:sz w:val="28"/>
          <w:szCs w:val="28"/>
          <w:u w:val="single"/>
        </w:rPr>
        <w:t>е</w:t>
      </w:r>
      <w:r w:rsidR="00B14867" w:rsidRPr="00A451E0">
        <w:rPr>
          <w:b/>
          <w:sz w:val="28"/>
          <w:szCs w:val="28"/>
          <w:u w:val="single"/>
        </w:rPr>
        <w:t xml:space="preserve">ства и безопасности жизни </w:t>
      </w:r>
      <w:r w:rsidR="005E2B4E" w:rsidRPr="00A451E0">
        <w:rPr>
          <w:b/>
          <w:sz w:val="28"/>
          <w:szCs w:val="28"/>
          <w:u w:val="single"/>
        </w:rPr>
        <w:t>населения»</w:t>
      </w:r>
    </w:p>
    <w:p w:rsidR="00E87B3C" w:rsidRPr="00A451E0" w:rsidRDefault="00E87B3C" w:rsidP="0013078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A451E0">
        <w:rPr>
          <w:b/>
          <w:bCs/>
          <w:sz w:val="28"/>
          <w:szCs w:val="28"/>
          <w:u w:val="single"/>
        </w:rPr>
        <w:t>на 20</w:t>
      </w:r>
      <w:r w:rsidR="00071599" w:rsidRPr="00A451E0">
        <w:rPr>
          <w:b/>
          <w:bCs/>
          <w:sz w:val="28"/>
          <w:szCs w:val="28"/>
          <w:u w:val="single"/>
        </w:rPr>
        <w:t>21</w:t>
      </w:r>
      <w:r w:rsidRPr="00A451E0">
        <w:rPr>
          <w:b/>
          <w:bCs/>
          <w:sz w:val="28"/>
          <w:szCs w:val="28"/>
          <w:u w:val="single"/>
        </w:rPr>
        <w:t>-20</w:t>
      </w:r>
      <w:r w:rsidR="00DE2DD4" w:rsidRPr="00A451E0">
        <w:rPr>
          <w:b/>
          <w:bCs/>
          <w:sz w:val="28"/>
          <w:szCs w:val="28"/>
          <w:u w:val="single"/>
        </w:rPr>
        <w:t>2</w:t>
      </w:r>
      <w:r w:rsidR="00071599" w:rsidRPr="00A451E0">
        <w:rPr>
          <w:b/>
          <w:bCs/>
          <w:sz w:val="28"/>
          <w:szCs w:val="28"/>
          <w:u w:val="single"/>
        </w:rPr>
        <w:t>5</w:t>
      </w:r>
      <w:r w:rsidR="00B36B5A" w:rsidRPr="00A451E0">
        <w:rPr>
          <w:b/>
          <w:bCs/>
          <w:sz w:val="28"/>
          <w:szCs w:val="28"/>
          <w:u w:val="single"/>
        </w:rPr>
        <w:t xml:space="preserve"> </w:t>
      </w:r>
      <w:r w:rsidR="005E2B4E" w:rsidRPr="00A451E0">
        <w:rPr>
          <w:b/>
          <w:bCs/>
          <w:sz w:val="28"/>
          <w:szCs w:val="28"/>
          <w:u w:val="single"/>
        </w:rPr>
        <w:t>годы.</w:t>
      </w:r>
    </w:p>
    <w:p w:rsidR="006F01E0" w:rsidRPr="00A451E0" w:rsidRDefault="006F01E0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i/>
          <w:sz w:val="24"/>
          <w:szCs w:val="24"/>
        </w:rPr>
      </w:pPr>
    </w:p>
    <w:p w:rsidR="006F01E0" w:rsidRPr="00A451E0" w:rsidRDefault="006F01E0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A451E0">
        <w:rPr>
          <w:i/>
          <w:sz w:val="24"/>
          <w:szCs w:val="24"/>
        </w:rPr>
        <w:t>Цель Программы:</w:t>
      </w:r>
      <w:r w:rsidRPr="00A451E0">
        <w:rPr>
          <w:sz w:val="24"/>
          <w:szCs w:val="24"/>
        </w:rPr>
        <w:t xml:space="preserve"> </w:t>
      </w:r>
      <w:r w:rsidR="005E2B4E" w:rsidRPr="00A451E0">
        <w:rPr>
          <w:sz w:val="24"/>
          <w:szCs w:val="24"/>
        </w:rPr>
        <w:t xml:space="preserve">формирование условий, способствующих улучшению качества и безопасности жизни </w:t>
      </w:r>
      <w:r w:rsidR="000C5005" w:rsidRPr="00A451E0">
        <w:rPr>
          <w:sz w:val="24"/>
          <w:szCs w:val="24"/>
        </w:rPr>
        <w:t xml:space="preserve">населения </w:t>
      </w:r>
      <w:r w:rsidRPr="00A451E0">
        <w:rPr>
          <w:sz w:val="24"/>
          <w:szCs w:val="24"/>
        </w:rPr>
        <w:t>ЗАТО г.Североморск.</w:t>
      </w:r>
    </w:p>
    <w:p w:rsidR="0045277F" w:rsidRPr="00A451E0" w:rsidRDefault="0045277F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Заказчиком-координатором Программы является </w:t>
      </w:r>
      <w:r w:rsidR="005E2B4E" w:rsidRPr="00A451E0">
        <w:rPr>
          <w:b/>
          <w:sz w:val="24"/>
          <w:szCs w:val="24"/>
        </w:rPr>
        <w:t>Администрация ЗАТО г.Североморск</w:t>
      </w:r>
      <w:r w:rsidRPr="00A451E0">
        <w:rPr>
          <w:b/>
          <w:sz w:val="24"/>
          <w:szCs w:val="24"/>
        </w:rPr>
        <w:t>, заказчик</w:t>
      </w:r>
      <w:r w:rsidR="001C7B01" w:rsidRPr="00A451E0">
        <w:rPr>
          <w:b/>
          <w:sz w:val="24"/>
          <w:szCs w:val="24"/>
        </w:rPr>
        <w:t>а</w:t>
      </w:r>
      <w:r w:rsidRPr="00A451E0">
        <w:rPr>
          <w:b/>
          <w:sz w:val="24"/>
          <w:szCs w:val="24"/>
        </w:rPr>
        <w:t>м</w:t>
      </w:r>
      <w:r w:rsidR="001C7B01" w:rsidRPr="00A451E0">
        <w:rPr>
          <w:b/>
          <w:sz w:val="24"/>
          <w:szCs w:val="24"/>
        </w:rPr>
        <w:t>и</w:t>
      </w:r>
      <w:r w:rsidR="00243104" w:rsidRPr="00A451E0">
        <w:rPr>
          <w:b/>
          <w:sz w:val="24"/>
          <w:szCs w:val="24"/>
        </w:rPr>
        <w:t xml:space="preserve"> </w:t>
      </w:r>
      <w:r w:rsidR="001C7B01" w:rsidRPr="00A451E0">
        <w:rPr>
          <w:b/>
          <w:sz w:val="24"/>
          <w:szCs w:val="24"/>
        </w:rPr>
        <w:t>–</w:t>
      </w:r>
      <w:r w:rsidR="008A0C35" w:rsidRPr="00A451E0">
        <w:rPr>
          <w:b/>
          <w:sz w:val="24"/>
          <w:szCs w:val="24"/>
        </w:rPr>
        <w:t xml:space="preserve"> </w:t>
      </w:r>
      <w:r w:rsidR="00E700DE" w:rsidRPr="00A451E0">
        <w:rPr>
          <w:b/>
          <w:sz w:val="24"/>
          <w:szCs w:val="24"/>
        </w:rPr>
        <w:t>Администрация ЗАТО г.</w:t>
      </w:r>
      <w:r w:rsidR="005E2B4E" w:rsidRPr="00A451E0">
        <w:rPr>
          <w:b/>
          <w:sz w:val="24"/>
          <w:szCs w:val="24"/>
        </w:rPr>
        <w:t>Североморск в лице отдел</w:t>
      </w:r>
      <w:r w:rsidR="00175437" w:rsidRPr="00A451E0">
        <w:rPr>
          <w:b/>
          <w:sz w:val="24"/>
          <w:szCs w:val="24"/>
        </w:rPr>
        <w:t>а</w:t>
      </w:r>
      <w:r w:rsidR="005E2B4E" w:rsidRPr="00A451E0">
        <w:rPr>
          <w:b/>
          <w:sz w:val="24"/>
          <w:szCs w:val="24"/>
        </w:rPr>
        <w:t xml:space="preserve"> по</w:t>
      </w:r>
      <w:r w:rsidR="001C71DB" w:rsidRPr="00A451E0">
        <w:rPr>
          <w:b/>
          <w:sz w:val="24"/>
          <w:szCs w:val="24"/>
        </w:rPr>
        <w:t xml:space="preserve"> работе с граждан</w:t>
      </w:r>
      <w:r w:rsidR="000C5005" w:rsidRPr="00A451E0">
        <w:rPr>
          <w:b/>
          <w:sz w:val="24"/>
          <w:szCs w:val="24"/>
        </w:rPr>
        <w:t>ами</w:t>
      </w:r>
      <w:r w:rsidR="001C71DB" w:rsidRPr="00A451E0">
        <w:rPr>
          <w:b/>
          <w:sz w:val="24"/>
          <w:szCs w:val="24"/>
        </w:rPr>
        <w:t xml:space="preserve">, </w:t>
      </w:r>
      <w:r w:rsidR="00175437" w:rsidRPr="00A451E0">
        <w:rPr>
          <w:b/>
          <w:sz w:val="24"/>
          <w:szCs w:val="24"/>
        </w:rPr>
        <w:t xml:space="preserve">а также </w:t>
      </w:r>
      <w:r w:rsidR="001C7B01" w:rsidRPr="00A451E0">
        <w:rPr>
          <w:b/>
          <w:sz w:val="24"/>
          <w:szCs w:val="24"/>
        </w:rPr>
        <w:t>К</w:t>
      </w:r>
      <w:r w:rsidR="00E700DE" w:rsidRPr="00A451E0">
        <w:rPr>
          <w:b/>
          <w:sz w:val="24"/>
          <w:szCs w:val="24"/>
        </w:rPr>
        <w:t>омитет по развитию городского хозяйств</w:t>
      </w:r>
      <w:r w:rsidR="00BE208A" w:rsidRPr="00A451E0">
        <w:rPr>
          <w:b/>
          <w:sz w:val="24"/>
          <w:szCs w:val="24"/>
        </w:rPr>
        <w:t xml:space="preserve">а, </w:t>
      </w:r>
      <w:r w:rsidR="000C5005" w:rsidRPr="00A451E0">
        <w:rPr>
          <w:b/>
          <w:sz w:val="24"/>
          <w:szCs w:val="24"/>
        </w:rPr>
        <w:t>К</w:t>
      </w:r>
      <w:r w:rsidR="00BE208A" w:rsidRPr="00A451E0">
        <w:rPr>
          <w:b/>
          <w:sz w:val="24"/>
          <w:szCs w:val="24"/>
        </w:rPr>
        <w:t>омитет имущественных отношений</w:t>
      </w:r>
      <w:r w:rsidR="000C5005" w:rsidRPr="00A451E0">
        <w:rPr>
          <w:b/>
          <w:sz w:val="24"/>
          <w:szCs w:val="24"/>
        </w:rPr>
        <w:t>, Управление образования, Управление финансов</w:t>
      </w:r>
      <w:r w:rsidR="00BE208A" w:rsidRPr="00A451E0">
        <w:rPr>
          <w:b/>
          <w:sz w:val="24"/>
          <w:szCs w:val="24"/>
        </w:rPr>
        <w:t xml:space="preserve"> </w:t>
      </w:r>
      <w:r w:rsidR="00E21629" w:rsidRPr="00A451E0">
        <w:rPr>
          <w:b/>
          <w:sz w:val="24"/>
          <w:szCs w:val="24"/>
        </w:rPr>
        <w:t>и</w:t>
      </w:r>
      <w:r w:rsidR="001C7B01" w:rsidRPr="00A451E0">
        <w:rPr>
          <w:b/>
          <w:sz w:val="24"/>
          <w:szCs w:val="24"/>
        </w:rPr>
        <w:t xml:space="preserve"> </w:t>
      </w:r>
      <w:r w:rsidR="008A0C35" w:rsidRPr="00A451E0">
        <w:rPr>
          <w:b/>
          <w:sz w:val="24"/>
          <w:szCs w:val="24"/>
        </w:rPr>
        <w:t xml:space="preserve">Управление </w:t>
      </w:r>
      <w:r w:rsidR="00175437" w:rsidRPr="00A451E0">
        <w:rPr>
          <w:b/>
          <w:sz w:val="24"/>
          <w:szCs w:val="24"/>
        </w:rPr>
        <w:t>культуры</w:t>
      </w:r>
      <w:r w:rsidR="00BE208A" w:rsidRPr="00A451E0">
        <w:rPr>
          <w:b/>
          <w:sz w:val="24"/>
          <w:szCs w:val="24"/>
        </w:rPr>
        <w:t xml:space="preserve">, спорта, молодежной политики </w:t>
      </w:r>
      <w:r w:rsidR="00175437" w:rsidRPr="00A451E0">
        <w:rPr>
          <w:b/>
          <w:sz w:val="24"/>
          <w:szCs w:val="24"/>
        </w:rPr>
        <w:t>и международных связей</w:t>
      </w:r>
      <w:r w:rsidR="008A0C35" w:rsidRPr="00A451E0">
        <w:rPr>
          <w:b/>
          <w:sz w:val="24"/>
          <w:szCs w:val="24"/>
        </w:rPr>
        <w:t>.</w:t>
      </w:r>
    </w:p>
    <w:p w:rsidR="00510CE5" w:rsidRPr="00A451E0" w:rsidRDefault="00510CE5" w:rsidP="0013078C">
      <w:pPr>
        <w:ind w:firstLine="709"/>
        <w:jc w:val="both"/>
        <w:rPr>
          <w:b/>
        </w:rPr>
      </w:pPr>
      <w:r w:rsidRPr="00A451E0">
        <w:rPr>
          <w:b/>
          <w:iCs/>
        </w:rPr>
        <w:t>Задачи программы: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1. Развитие творческого и интеллектуального потенциала детей и молодежи;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2. Формирование здорового образа жизни населения ЗАТО г.Североморск и развитие спорта;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3. Формирование у населения негативного отношения к незаконному потреблению наркотических средств и психотропных веществ, злоупотреблению алкоголем и пропаганда здорового образа жизни;</w:t>
      </w:r>
    </w:p>
    <w:p w:rsidR="002D0F68" w:rsidRPr="00A451E0" w:rsidRDefault="002D0F68" w:rsidP="0013078C">
      <w:pPr>
        <w:ind w:firstLine="709"/>
        <w:jc w:val="both"/>
        <w:rPr>
          <w:spacing w:val="-4"/>
        </w:rPr>
      </w:pPr>
      <w:r w:rsidRPr="00A451E0">
        <w:rPr>
          <w:spacing w:val="-4"/>
        </w:rPr>
        <w:t>4. Повышение качества и доступности дополнительных мер социальной поддержки населения в ЗАТО г. Североморск;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5. Интеграция инвалидов в общество, обеспечение беспрепятственного доступа к приоритетным объектам и услугам;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6. Создание условий, направленных на контроль над криминогенной ситуацией, снижение количества правонарушений в ЗАТО г.Североморск, совершенствование системы мер по противодействию терроризму, экстремизму и чрезвычайным происшествиям природного или техногенного характера и минимизация их последствий;</w:t>
      </w:r>
    </w:p>
    <w:p w:rsidR="002D0F68" w:rsidRPr="00A451E0" w:rsidRDefault="002D0F68" w:rsidP="0013078C">
      <w:pPr>
        <w:tabs>
          <w:tab w:val="left" w:pos="709"/>
        </w:tabs>
        <w:ind w:firstLine="709"/>
        <w:jc w:val="both"/>
        <w:rPr>
          <w:spacing w:val="-4"/>
        </w:rPr>
      </w:pPr>
      <w:r w:rsidRPr="00A451E0">
        <w:rPr>
          <w:spacing w:val="-4"/>
        </w:rPr>
        <w:t>7. Формирование современной и эффективной транспортной инфраструктуры и повышение доступности услуг транспортного комплекса для населения муниципального образования ЗАТО г. Североморск;</w:t>
      </w:r>
    </w:p>
    <w:p w:rsidR="002D0F68" w:rsidRPr="00A451E0" w:rsidRDefault="002D0F68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A451E0">
        <w:rPr>
          <w:spacing w:val="-4"/>
          <w:sz w:val="24"/>
          <w:szCs w:val="24"/>
        </w:rPr>
        <w:t>8. Повышение уровня экологической безопасности, сохранение природной среды, восстановление нарушенных природных систем</w:t>
      </w:r>
      <w:r w:rsidR="000F518F" w:rsidRPr="00A451E0">
        <w:rPr>
          <w:spacing w:val="-4"/>
          <w:sz w:val="24"/>
          <w:szCs w:val="24"/>
        </w:rPr>
        <w:t>,</w:t>
      </w:r>
      <w:r w:rsidRPr="00A451E0">
        <w:rPr>
          <w:rFonts w:eastAsia="Calibri"/>
          <w:sz w:val="24"/>
          <w:szCs w:val="24"/>
          <w:lang w:eastAsia="en-US"/>
        </w:rPr>
        <w:t xml:space="preserve"> ранее подвергшихся негативному антропогенному и техногенному воздействию в результате прошлой хозяйственной деятельности муниципального образования ЗАТО г</w:t>
      </w:r>
      <w:r w:rsidRPr="00A451E0">
        <w:rPr>
          <w:rFonts w:eastAsia="Calibri"/>
          <w:spacing w:val="20"/>
          <w:sz w:val="24"/>
          <w:szCs w:val="24"/>
          <w:lang w:eastAsia="en-US"/>
        </w:rPr>
        <w:t>.</w:t>
      </w:r>
      <w:r w:rsidRPr="00A451E0">
        <w:rPr>
          <w:rFonts w:eastAsia="Calibri"/>
          <w:sz w:val="24"/>
          <w:szCs w:val="24"/>
          <w:lang w:eastAsia="en-US"/>
        </w:rPr>
        <w:t>Североморск.</w:t>
      </w:r>
    </w:p>
    <w:p w:rsidR="002D0F68" w:rsidRPr="00A451E0" w:rsidRDefault="002D0F68" w:rsidP="0013078C">
      <w:pPr>
        <w:ind w:firstLine="709"/>
        <w:jc w:val="both"/>
        <w:rPr>
          <w:b/>
          <w:i/>
        </w:rPr>
      </w:pPr>
      <w:r w:rsidRPr="00A451E0">
        <w:rPr>
          <w:b/>
          <w:i/>
        </w:rPr>
        <w:t>Ожидаемыми результатами реализации программы будут являться:</w:t>
      </w:r>
    </w:p>
    <w:p w:rsidR="00295AB2" w:rsidRPr="00A451E0" w:rsidRDefault="00295AB2" w:rsidP="0013078C">
      <w:pPr>
        <w:tabs>
          <w:tab w:val="left" w:pos="416"/>
        </w:tabs>
        <w:contextualSpacing/>
        <w:jc w:val="both"/>
      </w:pPr>
      <w:r w:rsidRPr="00A451E0">
        <w:t>-увеличение количества молодежи, охваченной мероприятиями по молодежной политике к 2025 году до 4,7 тыс.</w:t>
      </w:r>
      <w:r w:rsidR="0083514B" w:rsidRPr="00A451E0">
        <w:t xml:space="preserve"> </w:t>
      </w:r>
      <w:r w:rsidRPr="00A451E0">
        <w:t>чел.</w:t>
      </w:r>
    </w:p>
    <w:p w:rsidR="00295AB2" w:rsidRPr="00A451E0" w:rsidRDefault="00295AB2" w:rsidP="0013078C">
      <w:pPr>
        <w:tabs>
          <w:tab w:val="left" w:pos="416"/>
        </w:tabs>
        <w:contextualSpacing/>
        <w:jc w:val="both"/>
      </w:pPr>
      <w:r w:rsidRPr="00A451E0">
        <w:t>-увеличение доли граждан систематически занимающихся физической культурой и спортом к 2025 году до 57,0%;</w:t>
      </w:r>
    </w:p>
    <w:p w:rsidR="00295AB2" w:rsidRPr="00A451E0" w:rsidRDefault="00295AB2" w:rsidP="0013078C">
      <w:pPr>
        <w:tabs>
          <w:tab w:val="left" w:pos="416"/>
        </w:tabs>
        <w:contextualSpacing/>
        <w:jc w:val="both"/>
      </w:pPr>
      <w:r w:rsidRPr="00A451E0">
        <w:t>-увеличение доли населения, информированных о вреде потребления наркотических средств, психоактивных веществ и алкоголя к 2025 году до 17,8%.</w:t>
      </w:r>
    </w:p>
    <w:p w:rsidR="00295AB2" w:rsidRPr="00A451E0" w:rsidRDefault="00295AB2" w:rsidP="0013078C">
      <w:pPr>
        <w:tabs>
          <w:tab w:val="left" w:pos="709"/>
        </w:tabs>
        <w:jc w:val="both"/>
        <w:rPr>
          <w:spacing w:val="-4"/>
        </w:rPr>
      </w:pPr>
      <w:r w:rsidRPr="00A451E0">
        <w:rPr>
          <w:spacing w:val="-4"/>
        </w:rPr>
        <w:t>- Общее количество отдельных категорий граждан – получателей дополнительных мер социальной поддержки в 2025 году составит 92 чел.</w:t>
      </w:r>
    </w:p>
    <w:p w:rsidR="00295AB2" w:rsidRPr="00A451E0" w:rsidRDefault="00295AB2" w:rsidP="0013078C">
      <w:pPr>
        <w:tabs>
          <w:tab w:val="left" w:pos="709"/>
        </w:tabs>
        <w:jc w:val="both"/>
        <w:rPr>
          <w:spacing w:val="-4"/>
        </w:rPr>
      </w:pPr>
      <w:r w:rsidRPr="00A451E0">
        <w:rPr>
          <w:spacing w:val="-4"/>
        </w:rPr>
        <w:t>-Увеличение доли инвалидов, родителей детей-инвалидов, их опекунов, попечителей, получивших помощь по вопросам социальной поддержки и социальной реабилитации на конец реализации подпрограммы до 100%</w:t>
      </w:r>
    </w:p>
    <w:p w:rsidR="00295AB2" w:rsidRPr="00A451E0" w:rsidRDefault="00295AB2" w:rsidP="0013078C">
      <w:pPr>
        <w:jc w:val="both"/>
        <w:rPr>
          <w:spacing w:val="-4"/>
        </w:rPr>
      </w:pPr>
      <w:r w:rsidRPr="00A451E0">
        <w:rPr>
          <w:rFonts w:eastAsia="Calibri"/>
          <w:bCs/>
          <w:spacing w:val="-4"/>
        </w:rPr>
        <w:t xml:space="preserve">- </w:t>
      </w:r>
      <w:r w:rsidRPr="00A451E0">
        <w:rPr>
          <w:spacing w:val="-4"/>
        </w:rPr>
        <w:t xml:space="preserve">Снижение удельного веса преступлений, совершенных в общественных местах, к общему числу зарегистрированных преступлений </w:t>
      </w:r>
      <w:r w:rsidRPr="00A451E0">
        <w:t xml:space="preserve">к </w:t>
      </w:r>
      <w:r w:rsidRPr="00A451E0">
        <w:rPr>
          <w:spacing w:val="-4"/>
        </w:rPr>
        <w:t>2026 году до 6,4 %.</w:t>
      </w:r>
    </w:p>
    <w:p w:rsidR="00295AB2" w:rsidRPr="00A451E0" w:rsidRDefault="00295AB2" w:rsidP="0013078C">
      <w:pPr>
        <w:jc w:val="both"/>
        <w:rPr>
          <w:rFonts w:eastAsia="Courier New"/>
          <w:spacing w:val="-4"/>
        </w:rPr>
      </w:pPr>
      <w:r w:rsidRPr="00A451E0">
        <w:t xml:space="preserve">- </w:t>
      </w:r>
      <w:r w:rsidRPr="00A451E0">
        <w:rPr>
          <w:rFonts w:eastAsia="Courier New"/>
          <w:spacing w:val="-4"/>
        </w:rPr>
        <w:t>Доля населения, проживающего в населенных пунктах, имеющих регулярное автобусное сообщение с административным центром – 100%.</w:t>
      </w:r>
    </w:p>
    <w:p w:rsidR="002D0F68" w:rsidRPr="00A451E0" w:rsidRDefault="00295AB2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A451E0">
        <w:rPr>
          <w:rFonts w:eastAsia="Courier New"/>
          <w:spacing w:val="-4"/>
          <w:sz w:val="24"/>
          <w:szCs w:val="24"/>
        </w:rPr>
        <w:t>-</w:t>
      </w:r>
      <w:r w:rsidRPr="00A451E0">
        <w:rPr>
          <w:rFonts w:eastAsia="Calibri"/>
          <w:sz w:val="24"/>
          <w:szCs w:val="24"/>
          <w:lang w:eastAsia="en-US"/>
        </w:rPr>
        <w:t xml:space="preserve"> Доля предотвращенного экологического ущерба в результате реализации программных мероприятий в общей величине выявленного экологического ущерба – 100%</w:t>
      </w:r>
    </w:p>
    <w:p w:rsidR="00175437" w:rsidRPr="00A451E0" w:rsidRDefault="00175437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В состав муниципальной программы входят </w:t>
      </w:r>
      <w:r w:rsidR="00574001" w:rsidRPr="00A451E0">
        <w:rPr>
          <w:b/>
          <w:sz w:val="24"/>
          <w:szCs w:val="24"/>
        </w:rPr>
        <w:t>восемь</w:t>
      </w:r>
      <w:r w:rsidRPr="00A451E0">
        <w:rPr>
          <w:b/>
          <w:sz w:val="24"/>
          <w:szCs w:val="24"/>
        </w:rPr>
        <w:t xml:space="preserve"> подпрограмм:</w:t>
      </w:r>
    </w:p>
    <w:p w:rsidR="00175437" w:rsidRPr="00A451E0" w:rsidRDefault="00175437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A451E0">
        <w:rPr>
          <w:b/>
          <w:sz w:val="24"/>
          <w:szCs w:val="24"/>
        </w:rPr>
        <w:t xml:space="preserve">- </w:t>
      </w:r>
      <w:r w:rsidRPr="00A451E0">
        <w:rPr>
          <w:sz w:val="24"/>
          <w:szCs w:val="24"/>
        </w:rPr>
        <w:t xml:space="preserve">Подпрограмма </w:t>
      </w:r>
      <w:r w:rsidRPr="00A451E0">
        <w:rPr>
          <w:bCs/>
          <w:sz w:val="24"/>
          <w:szCs w:val="24"/>
        </w:rPr>
        <w:t>«Молодежь Североморска» на 20</w:t>
      </w:r>
      <w:r w:rsidR="000C5005" w:rsidRPr="00A451E0">
        <w:rPr>
          <w:bCs/>
          <w:sz w:val="24"/>
          <w:szCs w:val="24"/>
        </w:rPr>
        <w:t>21</w:t>
      </w:r>
      <w:r w:rsidRPr="00A451E0">
        <w:rPr>
          <w:bCs/>
          <w:sz w:val="24"/>
          <w:szCs w:val="24"/>
        </w:rPr>
        <w:t>-20</w:t>
      </w:r>
      <w:r w:rsidR="00DE2DD4" w:rsidRPr="00A451E0">
        <w:rPr>
          <w:bCs/>
          <w:sz w:val="24"/>
          <w:szCs w:val="24"/>
        </w:rPr>
        <w:t>2</w:t>
      </w:r>
      <w:r w:rsidR="000C5005" w:rsidRPr="00A451E0">
        <w:rPr>
          <w:bCs/>
          <w:sz w:val="24"/>
          <w:szCs w:val="24"/>
        </w:rPr>
        <w:t>5</w:t>
      </w:r>
      <w:r w:rsidRPr="00A451E0">
        <w:rPr>
          <w:bCs/>
          <w:sz w:val="24"/>
          <w:szCs w:val="24"/>
        </w:rPr>
        <w:t xml:space="preserve"> годы</w:t>
      </w:r>
      <w:r w:rsidR="00B40E6C" w:rsidRPr="00A451E0">
        <w:rPr>
          <w:bCs/>
          <w:sz w:val="24"/>
          <w:szCs w:val="24"/>
        </w:rPr>
        <w:t>;</w:t>
      </w:r>
    </w:p>
    <w:p w:rsidR="00175437" w:rsidRPr="00A451E0" w:rsidRDefault="00175437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A451E0">
        <w:rPr>
          <w:b/>
          <w:sz w:val="24"/>
          <w:szCs w:val="24"/>
        </w:rPr>
        <w:t xml:space="preserve">- </w:t>
      </w:r>
      <w:r w:rsidR="00796144" w:rsidRPr="00A451E0">
        <w:rPr>
          <w:sz w:val="24"/>
          <w:szCs w:val="24"/>
        </w:rPr>
        <w:t xml:space="preserve">Подпрограмма </w:t>
      </w:r>
      <w:r w:rsidRPr="00A451E0">
        <w:rPr>
          <w:bCs/>
          <w:sz w:val="24"/>
          <w:szCs w:val="24"/>
        </w:rPr>
        <w:t xml:space="preserve">«Развитие физической культуры и спорта и формирование здорового образа жизни </w:t>
      </w:r>
      <w:r w:rsidRPr="00A451E0">
        <w:rPr>
          <w:bCs/>
          <w:sz w:val="24"/>
          <w:szCs w:val="24"/>
        </w:rPr>
        <w:lastRenderedPageBreak/>
        <w:t xml:space="preserve">в ЗАТО г.Североморск»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Pr="00A451E0">
        <w:rPr>
          <w:bCs/>
          <w:sz w:val="24"/>
          <w:szCs w:val="24"/>
        </w:rPr>
        <w:t>годы</w:t>
      </w:r>
      <w:r w:rsidR="00B40E6C" w:rsidRPr="00A451E0">
        <w:rPr>
          <w:bCs/>
          <w:sz w:val="24"/>
          <w:szCs w:val="24"/>
        </w:rPr>
        <w:t>;</w:t>
      </w:r>
    </w:p>
    <w:p w:rsidR="00DE2DD4" w:rsidRPr="00A451E0" w:rsidRDefault="0079614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bCs/>
          <w:sz w:val="24"/>
          <w:szCs w:val="24"/>
        </w:rPr>
        <w:t>-</w:t>
      </w:r>
      <w:r w:rsidR="006510C1" w:rsidRPr="00A451E0">
        <w:rPr>
          <w:bCs/>
          <w:sz w:val="24"/>
          <w:szCs w:val="24"/>
        </w:rPr>
        <w:t> </w:t>
      </w:r>
      <w:r w:rsidRPr="00A451E0">
        <w:rPr>
          <w:sz w:val="24"/>
          <w:szCs w:val="24"/>
        </w:rPr>
        <w:t>Подпрограмма «Профилактика наркомании, алког</w:t>
      </w:r>
      <w:r w:rsidR="00E700DE" w:rsidRPr="00A451E0">
        <w:rPr>
          <w:sz w:val="24"/>
          <w:szCs w:val="24"/>
        </w:rPr>
        <w:t>олизма и т</w:t>
      </w:r>
      <w:r w:rsidR="00161309" w:rsidRPr="00A451E0">
        <w:rPr>
          <w:sz w:val="24"/>
          <w:szCs w:val="24"/>
        </w:rPr>
        <w:t>о</w:t>
      </w:r>
      <w:r w:rsidR="00E700DE" w:rsidRPr="00A451E0">
        <w:rPr>
          <w:sz w:val="24"/>
          <w:szCs w:val="24"/>
        </w:rPr>
        <w:t>ксикомании в ЗАТО г.</w:t>
      </w:r>
      <w:r w:rsidRPr="00A451E0">
        <w:rPr>
          <w:sz w:val="24"/>
          <w:szCs w:val="24"/>
        </w:rPr>
        <w:t>Североморск</w:t>
      </w:r>
      <w:r w:rsidR="00A74A25" w:rsidRPr="00A451E0">
        <w:rPr>
          <w:sz w:val="24"/>
          <w:szCs w:val="24"/>
        </w:rPr>
        <w:t xml:space="preserve">» </w:t>
      </w:r>
      <w:r w:rsidRPr="00A451E0">
        <w:rPr>
          <w:sz w:val="24"/>
          <w:szCs w:val="24"/>
        </w:rPr>
        <w:t xml:space="preserve">на </w:t>
      </w:r>
      <w:r w:rsidR="000C5005" w:rsidRPr="00A451E0">
        <w:rPr>
          <w:bCs/>
          <w:sz w:val="24"/>
          <w:szCs w:val="24"/>
        </w:rPr>
        <w:t xml:space="preserve">2021-2025 </w:t>
      </w:r>
      <w:r w:rsidRPr="00A451E0">
        <w:rPr>
          <w:sz w:val="24"/>
          <w:szCs w:val="24"/>
        </w:rPr>
        <w:t>годы</w:t>
      </w:r>
      <w:r w:rsidR="00B40E6C" w:rsidRPr="00A451E0">
        <w:rPr>
          <w:sz w:val="24"/>
          <w:szCs w:val="24"/>
        </w:rPr>
        <w:t>;</w:t>
      </w:r>
    </w:p>
    <w:p w:rsidR="00796144" w:rsidRPr="00A451E0" w:rsidRDefault="00DE2DD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A451E0">
        <w:rPr>
          <w:sz w:val="24"/>
          <w:szCs w:val="24"/>
        </w:rPr>
        <w:t>-</w:t>
      </w:r>
      <w:r w:rsidR="006510C1" w:rsidRPr="00A451E0">
        <w:rPr>
          <w:sz w:val="24"/>
          <w:szCs w:val="24"/>
        </w:rPr>
        <w:t> </w:t>
      </w:r>
      <w:r w:rsidR="00796144" w:rsidRPr="00A451E0">
        <w:rPr>
          <w:sz w:val="24"/>
          <w:szCs w:val="24"/>
        </w:rPr>
        <w:t>Подпрограмма «Дополнительные меры с</w:t>
      </w:r>
      <w:r w:rsidR="00796144" w:rsidRPr="00A451E0">
        <w:rPr>
          <w:bCs/>
          <w:sz w:val="24"/>
          <w:szCs w:val="24"/>
        </w:rPr>
        <w:t xml:space="preserve">оциальной поддержки отдельных категорий граждан ЗАТО г.Североморск»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="00796144" w:rsidRPr="00A451E0">
        <w:rPr>
          <w:bCs/>
          <w:sz w:val="24"/>
          <w:szCs w:val="24"/>
        </w:rPr>
        <w:t>годы</w:t>
      </w:r>
      <w:r w:rsidR="00B40E6C" w:rsidRPr="00A451E0">
        <w:rPr>
          <w:bCs/>
          <w:sz w:val="24"/>
          <w:szCs w:val="24"/>
        </w:rPr>
        <w:t>;</w:t>
      </w:r>
    </w:p>
    <w:p w:rsidR="00796144" w:rsidRPr="00A451E0" w:rsidRDefault="0079614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bCs/>
          <w:sz w:val="24"/>
          <w:szCs w:val="24"/>
        </w:rPr>
        <w:t>-</w:t>
      </w:r>
      <w:r w:rsidR="00562E3D" w:rsidRPr="00A451E0">
        <w:rPr>
          <w:sz w:val="24"/>
          <w:szCs w:val="24"/>
        </w:rPr>
        <w:t xml:space="preserve"> Подпрогра</w:t>
      </w:r>
      <w:r w:rsidR="00B40E6C" w:rsidRPr="00A451E0">
        <w:rPr>
          <w:sz w:val="24"/>
          <w:szCs w:val="24"/>
        </w:rPr>
        <w:t>мма «Доступная среда в ЗАТО г.</w:t>
      </w:r>
      <w:r w:rsidR="00562E3D" w:rsidRPr="00A451E0">
        <w:rPr>
          <w:sz w:val="24"/>
          <w:szCs w:val="24"/>
        </w:rPr>
        <w:t xml:space="preserve">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="00562E3D" w:rsidRPr="00A451E0">
        <w:rPr>
          <w:sz w:val="24"/>
          <w:szCs w:val="24"/>
        </w:rPr>
        <w:t>годы</w:t>
      </w:r>
      <w:r w:rsidR="00B40E6C" w:rsidRPr="00A451E0">
        <w:rPr>
          <w:sz w:val="24"/>
          <w:szCs w:val="24"/>
        </w:rPr>
        <w:t>;</w:t>
      </w:r>
    </w:p>
    <w:p w:rsidR="00844BEE" w:rsidRPr="00A451E0" w:rsidRDefault="00844BE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bCs/>
          <w:sz w:val="24"/>
          <w:szCs w:val="24"/>
        </w:rPr>
        <w:t xml:space="preserve">- </w:t>
      </w:r>
      <w:r w:rsidRPr="00A451E0">
        <w:rPr>
          <w:sz w:val="24"/>
          <w:szCs w:val="24"/>
        </w:rPr>
        <w:t xml:space="preserve">Подпрограмма «Профилактика правонарушений в ЗАТО г.Североморск»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Pr="00A451E0">
        <w:rPr>
          <w:sz w:val="24"/>
          <w:szCs w:val="24"/>
        </w:rPr>
        <w:t>годы.</w:t>
      </w:r>
    </w:p>
    <w:p w:rsidR="006510C1" w:rsidRPr="00A451E0" w:rsidRDefault="006510C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- Подпрограмма «Транспортная инфраструктура ЗАТО г.Североморск»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Pr="00A451E0">
        <w:rPr>
          <w:sz w:val="24"/>
          <w:szCs w:val="24"/>
        </w:rPr>
        <w:t>годы;</w:t>
      </w:r>
    </w:p>
    <w:p w:rsidR="00562E3D" w:rsidRPr="00A451E0" w:rsidRDefault="00562E3D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bCs/>
          <w:sz w:val="24"/>
          <w:szCs w:val="24"/>
        </w:rPr>
      </w:pPr>
      <w:r w:rsidRPr="00A451E0">
        <w:rPr>
          <w:sz w:val="24"/>
          <w:szCs w:val="24"/>
        </w:rPr>
        <w:t>- Подпрограмма «</w:t>
      </w:r>
      <w:r w:rsidR="00E700DE" w:rsidRPr="00A451E0">
        <w:rPr>
          <w:bCs/>
          <w:sz w:val="24"/>
          <w:szCs w:val="24"/>
        </w:rPr>
        <w:t>Охрана окружающей среды ЗАТО г.</w:t>
      </w:r>
      <w:r w:rsidRPr="00A451E0">
        <w:rPr>
          <w:bCs/>
          <w:sz w:val="24"/>
          <w:szCs w:val="24"/>
        </w:rPr>
        <w:t xml:space="preserve">Североморск» на </w:t>
      </w:r>
      <w:r w:rsidR="000C5005" w:rsidRPr="00A451E0">
        <w:rPr>
          <w:bCs/>
          <w:sz w:val="24"/>
          <w:szCs w:val="24"/>
        </w:rPr>
        <w:t xml:space="preserve">2021-2025 </w:t>
      </w:r>
      <w:r w:rsidRPr="00A451E0">
        <w:rPr>
          <w:bCs/>
          <w:sz w:val="24"/>
          <w:szCs w:val="24"/>
        </w:rPr>
        <w:t>год</w:t>
      </w:r>
      <w:r w:rsidR="00DE2DD4" w:rsidRPr="00A451E0">
        <w:rPr>
          <w:bCs/>
          <w:sz w:val="24"/>
          <w:szCs w:val="24"/>
        </w:rPr>
        <w:t>ы</w:t>
      </w:r>
      <w:r w:rsidR="00B40E6C" w:rsidRPr="00A451E0">
        <w:rPr>
          <w:bCs/>
          <w:sz w:val="24"/>
          <w:szCs w:val="24"/>
        </w:rPr>
        <w:t>;</w:t>
      </w:r>
    </w:p>
    <w:p w:rsidR="0083514B" w:rsidRPr="00A451E0" w:rsidRDefault="0083514B" w:rsidP="00F90CAE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rPr>
          <w:b/>
        </w:rPr>
        <w:t>За январь-</w:t>
      </w:r>
      <w:r w:rsidR="000F518F" w:rsidRPr="00A451E0">
        <w:rPr>
          <w:b/>
        </w:rPr>
        <w:t>дека</w:t>
      </w:r>
      <w:r w:rsidRPr="00A451E0">
        <w:rPr>
          <w:b/>
        </w:rPr>
        <w:t>брь 2021 года</w:t>
      </w:r>
      <w:r w:rsidRPr="00A451E0">
        <w:t xml:space="preserve"> </w:t>
      </w:r>
      <w:r w:rsidRPr="00A451E0">
        <w:rPr>
          <w:b/>
          <w:bCs/>
        </w:rPr>
        <w:t>из 8</w:t>
      </w:r>
      <w:r w:rsidR="000F518F" w:rsidRPr="00A451E0">
        <w:rPr>
          <w:b/>
          <w:bCs/>
        </w:rPr>
        <w:t>2 729</w:t>
      </w:r>
      <w:r w:rsidRPr="00A451E0">
        <w:rPr>
          <w:b/>
          <w:bCs/>
        </w:rPr>
        <w:t>,</w:t>
      </w:r>
      <w:r w:rsidR="000F518F" w:rsidRPr="00A451E0">
        <w:rPr>
          <w:b/>
          <w:bCs/>
        </w:rPr>
        <w:t>83</w:t>
      </w:r>
      <w:r w:rsidRPr="00A451E0">
        <w:rPr>
          <w:b/>
          <w:bCs/>
        </w:rPr>
        <w:t> тыс</w:t>
      </w:r>
      <w:r w:rsidRPr="00A451E0">
        <w:rPr>
          <w:b/>
        </w:rPr>
        <w:t>. руб.</w:t>
      </w:r>
      <w:r w:rsidRPr="00A451E0">
        <w:t xml:space="preserve">, предусмотренных на муниципальную программу было освоено </w:t>
      </w:r>
      <w:r w:rsidR="000F518F" w:rsidRPr="00A451E0">
        <w:rPr>
          <w:b/>
        </w:rPr>
        <w:t>59</w:t>
      </w:r>
      <w:r w:rsidRPr="00A451E0">
        <w:rPr>
          <w:b/>
          <w:bCs/>
        </w:rPr>
        <w:t> </w:t>
      </w:r>
      <w:r w:rsidR="000F518F" w:rsidRPr="00A451E0">
        <w:rPr>
          <w:b/>
          <w:bCs/>
        </w:rPr>
        <w:t>653</w:t>
      </w:r>
      <w:r w:rsidRPr="00A451E0">
        <w:rPr>
          <w:b/>
          <w:bCs/>
        </w:rPr>
        <w:t>,</w:t>
      </w:r>
      <w:r w:rsidR="000F518F" w:rsidRPr="00A451E0">
        <w:rPr>
          <w:b/>
          <w:bCs/>
        </w:rPr>
        <w:t>80</w:t>
      </w:r>
      <w:r w:rsidRPr="00A451E0">
        <w:rPr>
          <w:b/>
        </w:rPr>
        <w:t> тыс. руб</w:t>
      </w:r>
      <w:r w:rsidRPr="00A451E0">
        <w:t>., или</w:t>
      </w:r>
      <w:r w:rsidR="000F518F" w:rsidRPr="00A451E0">
        <w:rPr>
          <w:b/>
        </w:rPr>
        <w:t xml:space="preserve"> 72</w:t>
      </w:r>
      <w:r w:rsidRPr="00A451E0">
        <w:rPr>
          <w:b/>
        </w:rPr>
        <w:t>,1</w:t>
      </w:r>
      <w:r w:rsidR="000F518F" w:rsidRPr="00A451E0">
        <w:rPr>
          <w:b/>
        </w:rPr>
        <w:t>1</w:t>
      </w:r>
      <w:r w:rsidRPr="00A451E0">
        <w:rPr>
          <w:b/>
        </w:rPr>
        <w:t xml:space="preserve">% </w:t>
      </w:r>
      <w:r w:rsidRPr="00A451E0">
        <w:t>от запланированного объема финансирования.</w:t>
      </w:r>
    </w:p>
    <w:p w:rsidR="00566742" w:rsidRPr="00A451E0" w:rsidRDefault="00566742" w:rsidP="00566742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Cs/>
          <w:sz w:val="24"/>
          <w:szCs w:val="24"/>
        </w:rPr>
      </w:pPr>
      <w:r w:rsidRPr="00A451E0">
        <w:rPr>
          <w:bCs/>
          <w:sz w:val="24"/>
          <w:szCs w:val="24"/>
        </w:rPr>
        <w:t>Освоение средств по подпрограммам составило от 98% до 100%.</w:t>
      </w:r>
    </w:p>
    <w:p w:rsidR="00E45CD6" w:rsidRPr="00A451E0" w:rsidRDefault="00566742" w:rsidP="00F90CAE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  <w:rPr>
          <w:bCs/>
        </w:rPr>
      </w:pPr>
      <w:r w:rsidRPr="00A451E0">
        <w:t>П</w:t>
      </w:r>
      <w:r w:rsidR="00E45CD6" w:rsidRPr="00A451E0">
        <w:t xml:space="preserve">о подпрограмме </w:t>
      </w:r>
      <w:r w:rsidR="00E45CD6" w:rsidRPr="00A451E0">
        <w:rPr>
          <w:bCs/>
          <w:u w:val="single"/>
          <w:lang w:val="x-none"/>
        </w:rPr>
        <w:t>«Развитие физической культуры и спорта и формирование здорового образа жизни в ЗАТО г.Североморск» на 20</w:t>
      </w:r>
      <w:r w:rsidR="00E45CD6" w:rsidRPr="00A451E0">
        <w:rPr>
          <w:bCs/>
          <w:u w:val="single"/>
        </w:rPr>
        <w:t>21</w:t>
      </w:r>
      <w:r w:rsidR="00E45CD6" w:rsidRPr="00A451E0">
        <w:rPr>
          <w:bCs/>
          <w:u w:val="single"/>
          <w:lang w:val="x-none"/>
        </w:rPr>
        <w:t>-202</w:t>
      </w:r>
      <w:r w:rsidR="00E45CD6" w:rsidRPr="00A451E0">
        <w:rPr>
          <w:bCs/>
          <w:u w:val="single"/>
        </w:rPr>
        <w:t>5</w:t>
      </w:r>
      <w:r w:rsidR="00E45CD6" w:rsidRPr="00A451E0">
        <w:rPr>
          <w:bCs/>
          <w:u w:val="single"/>
          <w:lang w:val="x-none"/>
        </w:rPr>
        <w:t xml:space="preserve"> год</w:t>
      </w:r>
      <w:r w:rsidR="00E45CD6" w:rsidRPr="00A451E0">
        <w:rPr>
          <w:bCs/>
          <w:u w:val="single"/>
        </w:rPr>
        <w:t xml:space="preserve">ы </w:t>
      </w:r>
      <w:r w:rsidRPr="00A451E0">
        <w:t xml:space="preserve">освоение средств </w:t>
      </w:r>
      <w:r w:rsidR="00E45CD6" w:rsidRPr="00A451E0">
        <w:rPr>
          <w:bCs/>
        </w:rPr>
        <w:t>составило</w:t>
      </w:r>
      <w:r w:rsidR="00934406" w:rsidRPr="00A451E0">
        <w:rPr>
          <w:bCs/>
        </w:rPr>
        <w:t xml:space="preserve"> </w:t>
      </w:r>
      <w:r w:rsidR="00E45CD6" w:rsidRPr="00A451E0">
        <w:rPr>
          <w:bCs/>
        </w:rPr>
        <w:t>13</w:t>
      </w:r>
      <w:r w:rsidR="00934406" w:rsidRPr="00A451E0">
        <w:rPr>
          <w:bCs/>
        </w:rPr>
        <w:t> </w:t>
      </w:r>
      <w:r w:rsidR="00E45CD6" w:rsidRPr="00A451E0">
        <w:rPr>
          <w:bCs/>
        </w:rPr>
        <w:t>606,64 тыс. руб. или 37,4%.</w:t>
      </w:r>
      <w:r w:rsidR="00900BBF" w:rsidRPr="00A451E0">
        <w:rPr>
          <w:bCs/>
        </w:rPr>
        <w:t xml:space="preserve"> </w:t>
      </w:r>
    </w:p>
    <w:p w:rsidR="00566742" w:rsidRPr="00A451E0" w:rsidRDefault="00566742" w:rsidP="00566742">
      <w:pPr>
        <w:ind w:firstLine="851"/>
        <w:jc w:val="both"/>
        <w:rPr>
          <w:bCs/>
        </w:rPr>
      </w:pPr>
      <w:r w:rsidRPr="00A451E0">
        <w:rPr>
          <w:bCs/>
        </w:rPr>
        <w:t>Целевой показатель результативности</w:t>
      </w:r>
      <w:r w:rsidRPr="00A451E0">
        <w:t xml:space="preserve"> </w:t>
      </w:r>
      <w:r w:rsidRPr="00A451E0">
        <w:rPr>
          <w:bCs/>
        </w:rPr>
        <w:t>«Увеличение доли граждан, систематически занимающихся физической» исполнен на 100 %.</w:t>
      </w:r>
    </w:p>
    <w:p w:rsidR="00566742" w:rsidRPr="00A451E0" w:rsidRDefault="00566742" w:rsidP="00566742">
      <w:pPr>
        <w:spacing w:line="256" w:lineRule="auto"/>
        <w:ind w:firstLine="851"/>
        <w:jc w:val="both"/>
      </w:pPr>
      <w:r w:rsidRPr="00A451E0">
        <w:rPr>
          <w:u w:val="single"/>
        </w:rPr>
        <w:t>По Основному мероприятию 1. «Обеспечение организации и проведения физкультурных и массовых спортивных мероприятий»</w:t>
      </w:r>
      <w:r w:rsidRPr="00A451E0">
        <w:t xml:space="preserve"> финансировани</w:t>
      </w:r>
      <w:r w:rsidR="007B7968" w:rsidRPr="00A451E0">
        <w:t>е</w:t>
      </w:r>
      <w:r w:rsidRPr="00A451E0">
        <w:t xml:space="preserve"> </w:t>
      </w:r>
      <w:r w:rsidR="007B7968" w:rsidRPr="00A451E0">
        <w:t xml:space="preserve">освоено на </w:t>
      </w:r>
      <w:r w:rsidRPr="00A451E0">
        <w:t>99,94%.</w:t>
      </w:r>
    </w:p>
    <w:p w:rsidR="00566742" w:rsidRPr="00A451E0" w:rsidRDefault="00835AD1" w:rsidP="00566742">
      <w:pPr>
        <w:spacing w:line="256" w:lineRule="auto"/>
        <w:ind w:firstLine="851"/>
        <w:jc w:val="both"/>
      </w:pPr>
      <w:r w:rsidRPr="00A451E0">
        <w:t xml:space="preserve">Показатель </w:t>
      </w:r>
      <w:r w:rsidR="00566742" w:rsidRPr="00A451E0">
        <w:t xml:space="preserve">«Количество человек, выполнивших нормы ВФСК "ГТО"» </w:t>
      </w:r>
      <w:r w:rsidRPr="00A451E0">
        <w:t>исполнен на</w:t>
      </w:r>
      <w:r w:rsidR="00566742" w:rsidRPr="00A451E0">
        <w:t xml:space="preserve"> 216% (данные по Североморску из Мурманского</w:t>
      </w:r>
      <w:r w:rsidRPr="00A451E0">
        <w:t xml:space="preserve"> ГАУ МО </w:t>
      </w:r>
      <w:r w:rsidR="00566742" w:rsidRPr="00A451E0">
        <w:t>Центр спортивной подготовки (региональный центр)</w:t>
      </w:r>
      <w:r w:rsidRPr="00A451E0">
        <w:t xml:space="preserve">. </w:t>
      </w:r>
      <w:r w:rsidR="00566742" w:rsidRPr="00A451E0">
        <w:t>Значкисты ГТО: Золото – 21</w:t>
      </w:r>
      <w:r w:rsidRPr="00A451E0">
        <w:t xml:space="preserve"> чел.</w:t>
      </w:r>
      <w:r w:rsidR="00566742" w:rsidRPr="00A451E0">
        <w:t>, Серебро – 16</w:t>
      </w:r>
      <w:r w:rsidRPr="00A451E0">
        <w:t xml:space="preserve"> чел.</w:t>
      </w:r>
      <w:r w:rsidR="00566742" w:rsidRPr="00A451E0">
        <w:t xml:space="preserve">, Бронза </w:t>
      </w:r>
      <w:r w:rsidRPr="00A451E0">
        <w:t>–</w:t>
      </w:r>
      <w:r w:rsidR="00566742" w:rsidRPr="00A451E0">
        <w:t xml:space="preserve"> 17</w:t>
      </w:r>
      <w:r w:rsidRPr="00A451E0">
        <w:t xml:space="preserve"> чел.</w:t>
      </w:r>
    </w:p>
    <w:p w:rsidR="00566742" w:rsidRPr="00A451E0" w:rsidRDefault="00835AD1" w:rsidP="00566742">
      <w:pPr>
        <w:spacing w:line="256" w:lineRule="auto"/>
        <w:ind w:firstLine="851"/>
        <w:jc w:val="both"/>
      </w:pPr>
      <w:r w:rsidRPr="00A451E0">
        <w:t>Показатель</w:t>
      </w:r>
      <w:r w:rsidR="00566742" w:rsidRPr="00A451E0">
        <w:t xml:space="preserve"> «Число людей с ограниченными возможностями здоровья, принимающими участие в физкультурных мероприятиях» </w:t>
      </w:r>
      <w:r w:rsidRPr="00A451E0">
        <w:t>исполнен на</w:t>
      </w:r>
      <w:r w:rsidR="00566742" w:rsidRPr="00A451E0">
        <w:t xml:space="preserve"> 53,33%</w:t>
      </w:r>
      <w:r w:rsidRPr="00A451E0">
        <w:t>. Это связано с отменой</w:t>
      </w:r>
      <w:r w:rsidR="00566742" w:rsidRPr="00A451E0">
        <w:t xml:space="preserve"> одно</w:t>
      </w:r>
      <w:r w:rsidRPr="00A451E0">
        <w:t>го</w:t>
      </w:r>
      <w:r w:rsidR="00566742" w:rsidRPr="00A451E0">
        <w:t xml:space="preserve"> мероприяти</w:t>
      </w:r>
      <w:r w:rsidRPr="00A451E0">
        <w:t>я</w:t>
      </w:r>
      <w:r w:rsidR="00566742" w:rsidRPr="00A451E0">
        <w:t xml:space="preserve"> в связи с ограничительными мерами</w:t>
      </w:r>
      <w:r w:rsidR="00206FCA" w:rsidRPr="00A451E0">
        <w:t xml:space="preserve"> по</w:t>
      </w:r>
      <w:r w:rsidR="00566742" w:rsidRPr="00A451E0">
        <w:t xml:space="preserve"> СОVID-19.</w:t>
      </w:r>
    </w:p>
    <w:p w:rsidR="00566742" w:rsidRPr="00A451E0" w:rsidRDefault="00566742" w:rsidP="00566742">
      <w:pPr>
        <w:ind w:firstLine="851"/>
        <w:jc w:val="both"/>
      </w:pPr>
      <w:r w:rsidRPr="00A451E0">
        <w:t xml:space="preserve">По основному мероприятию 2. «Развитие спортивной инфраструктуры ЗАТО г. Североморск» </w:t>
      </w:r>
      <w:r w:rsidR="00F7137A" w:rsidRPr="00A451E0">
        <w:t>освоение средств составило 560</w:t>
      </w:r>
      <w:r w:rsidRPr="00A451E0">
        <w:t>,</w:t>
      </w:r>
      <w:r w:rsidR="00206FCA" w:rsidRPr="00A451E0">
        <w:t>00</w:t>
      </w:r>
      <w:r w:rsidRPr="00A451E0">
        <w:t xml:space="preserve"> тыс.руб., </w:t>
      </w:r>
      <w:r w:rsidR="00F7137A" w:rsidRPr="00A451E0">
        <w:t>или</w:t>
      </w:r>
      <w:r w:rsidRPr="00A451E0">
        <w:t xml:space="preserve"> </w:t>
      </w:r>
      <w:r w:rsidR="00F7137A" w:rsidRPr="00A451E0">
        <w:t>2</w:t>
      </w:r>
      <w:r w:rsidRPr="00A451E0">
        <w:t>,</w:t>
      </w:r>
      <w:r w:rsidR="00F7137A" w:rsidRPr="00A451E0">
        <w:t>4</w:t>
      </w:r>
      <w:r w:rsidRPr="00A451E0">
        <w:t xml:space="preserve"> %.</w:t>
      </w:r>
    </w:p>
    <w:p w:rsidR="00566742" w:rsidRPr="00A451E0" w:rsidRDefault="00566742" w:rsidP="00F7137A">
      <w:pPr>
        <w:ind w:firstLine="851"/>
        <w:jc w:val="both"/>
      </w:pPr>
      <w:r w:rsidRPr="00A451E0">
        <w:t xml:space="preserve">по мероприятию п.2.2 «Субсидия бюджетам муниципальных образований на подготовку территории-основания и установку комплекта спортивно-технологического оборудования для создания или модернизации физкультурно-оздоровительных комплексов открытого типа» на 2021 год предусмотрено финансирование </w:t>
      </w:r>
      <w:r w:rsidR="00F7137A" w:rsidRPr="00A451E0">
        <w:t xml:space="preserve">из областного бюджета </w:t>
      </w:r>
      <w:r w:rsidRPr="00A451E0">
        <w:t>в сумме 18</w:t>
      </w:r>
      <w:r w:rsidR="00F7137A" w:rsidRPr="00A451E0">
        <w:t> </w:t>
      </w:r>
      <w:r w:rsidRPr="00A451E0">
        <w:t>860,40 тыс. руб.</w:t>
      </w:r>
      <w:r w:rsidR="00F7137A" w:rsidRPr="00A451E0">
        <w:t xml:space="preserve"> с софинансирование из местного бюджета </w:t>
      </w:r>
      <w:r w:rsidRPr="00A451E0">
        <w:t>в сумме 3</w:t>
      </w:r>
      <w:r w:rsidR="00F7137A" w:rsidRPr="00A451E0">
        <w:t> </w:t>
      </w:r>
      <w:r w:rsidRPr="00A451E0">
        <w:t>917,86 тыс. руб.</w:t>
      </w:r>
      <w:r w:rsidR="00F7137A" w:rsidRPr="00A451E0">
        <w:t xml:space="preserve"> средства не освоены.</w:t>
      </w:r>
    </w:p>
    <w:p w:rsidR="00566742" w:rsidRPr="00A451E0" w:rsidRDefault="00566742" w:rsidP="00566742">
      <w:pPr>
        <w:ind w:firstLine="851"/>
        <w:jc w:val="both"/>
      </w:pPr>
      <w:r w:rsidRPr="00A451E0">
        <w:t xml:space="preserve">В отчетном периоде заключен муниципальный контракт на выполнение работ по подготовке территории-основания и установке комплекта спортивно-технологического оборудования для создания физкультурно-оздоровительного комплекса открытого типа </w:t>
      </w:r>
      <w:r w:rsidR="00206FCA" w:rsidRPr="00A451E0">
        <w:t>в</w:t>
      </w:r>
      <w:r w:rsidRPr="00A451E0">
        <w:t xml:space="preserve"> п.г.т. Сафоново, ул. Панина, в районе д.68. На отчетную дату работы на объекте </w:t>
      </w:r>
      <w:r w:rsidR="00953577" w:rsidRPr="00A451E0">
        <w:t>не выполнены</w:t>
      </w:r>
      <w:r w:rsidRPr="00A451E0">
        <w:t>. Завершение работ по данному мероприятию планируется провести в 2022 году.</w:t>
      </w:r>
    </w:p>
    <w:p w:rsidR="00566742" w:rsidRPr="00A451E0" w:rsidRDefault="00566742" w:rsidP="00566742">
      <w:pPr>
        <w:ind w:firstLine="851"/>
        <w:jc w:val="both"/>
      </w:pPr>
      <w:r w:rsidRPr="00A451E0">
        <w:t xml:space="preserve">По Основному мероприятию 3 «Строительство, капитальный ремонт, реконструкция и модернизация спортивных объектов ЗАТО г. Североморск» </w:t>
      </w:r>
      <w:r w:rsidR="00953577" w:rsidRPr="00A451E0">
        <w:t xml:space="preserve">исполнение </w:t>
      </w:r>
      <w:r w:rsidR="00094237" w:rsidRPr="00A451E0">
        <w:t>показател</w:t>
      </w:r>
      <w:r w:rsidR="00953577" w:rsidRPr="00A451E0">
        <w:t>я</w:t>
      </w:r>
      <w:r w:rsidR="00094237" w:rsidRPr="00A451E0">
        <w:t xml:space="preserve"> результативности «Количество ПСД» </w:t>
      </w:r>
      <w:r w:rsidR="00953577" w:rsidRPr="00A451E0">
        <w:t xml:space="preserve">составило </w:t>
      </w:r>
      <w:r w:rsidR="00094237" w:rsidRPr="00A451E0">
        <w:t>0%.</w:t>
      </w:r>
      <w:r w:rsidR="00953577" w:rsidRPr="00A451E0">
        <w:t xml:space="preserve"> </w:t>
      </w:r>
      <w:r w:rsidRPr="00A451E0">
        <w:t>В отчетном периоде заключен муниципальный контракт на выполнение работ по подготовке проектной документации по объекту капитального строительства: «Строител</w:t>
      </w:r>
      <w:r w:rsidR="00094237" w:rsidRPr="00A451E0">
        <w:t xml:space="preserve">ьство крытого бассейна в ЗАТО </w:t>
      </w:r>
      <w:r w:rsidRPr="00A451E0">
        <w:t>г. Североморск</w:t>
      </w:r>
      <w:r w:rsidR="005F245C" w:rsidRPr="00A451E0">
        <w:t>»</w:t>
      </w:r>
      <w:r w:rsidRPr="00A451E0">
        <w:t xml:space="preserve"> на сумму 6</w:t>
      </w:r>
      <w:r w:rsidR="00094237" w:rsidRPr="00A451E0">
        <w:t> </w:t>
      </w:r>
      <w:r w:rsidRPr="00A451E0">
        <w:t>584,28 тыс. руб.</w:t>
      </w:r>
      <w:r w:rsidR="00094237" w:rsidRPr="00A451E0">
        <w:t xml:space="preserve"> </w:t>
      </w:r>
      <w:r w:rsidRPr="00A451E0">
        <w:t>Проектно-сметная документация проходит государственную экспертизу.</w:t>
      </w:r>
    </w:p>
    <w:p w:rsidR="00861B2F" w:rsidRPr="00A451E0" w:rsidRDefault="00861B2F" w:rsidP="00566742">
      <w:pPr>
        <w:ind w:firstLine="851"/>
        <w:jc w:val="both"/>
      </w:pPr>
      <w:r w:rsidRPr="00A451E0">
        <w:t>В целом подпрограмма реализована с приемлемым уровнем эффективности.</w:t>
      </w:r>
    </w:p>
    <w:p w:rsidR="00900BBF" w:rsidRPr="00A451E0" w:rsidRDefault="007B7968" w:rsidP="007B7968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  <w:r w:rsidRPr="00A451E0">
        <w:rPr>
          <w:bCs/>
          <w:sz w:val="24"/>
          <w:szCs w:val="24"/>
        </w:rPr>
        <w:t xml:space="preserve">Подпрограмма «Транспортная инфраструктура ЗАТО г.Североморск» на 2021-2025 годы </w:t>
      </w:r>
      <w:r w:rsidR="00900BBF" w:rsidRPr="00A451E0">
        <w:rPr>
          <w:bCs/>
          <w:sz w:val="24"/>
          <w:szCs w:val="24"/>
        </w:rPr>
        <w:t>реализован</w:t>
      </w:r>
      <w:r w:rsidRPr="00A451E0">
        <w:rPr>
          <w:bCs/>
          <w:sz w:val="24"/>
          <w:szCs w:val="24"/>
        </w:rPr>
        <w:t>а</w:t>
      </w:r>
      <w:r w:rsidR="00900BBF" w:rsidRPr="00A451E0">
        <w:rPr>
          <w:bCs/>
          <w:sz w:val="24"/>
          <w:szCs w:val="24"/>
        </w:rPr>
        <w:t xml:space="preserve"> с</w:t>
      </w:r>
      <w:r w:rsidRPr="00A451E0">
        <w:rPr>
          <w:bCs/>
          <w:sz w:val="24"/>
          <w:szCs w:val="24"/>
        </w:rPr>
        <w:t>о средним уровнем эффективности</w:t>
      </w:r>
      <w:r w:rsidRPr="00A451E0">
        <w:rPr>
          <w:b/>
          <w:bCs/>
          <w:sz w:val="24"/>
          <w:szCs w:val="24"/>
        </w:rPr>
        <w:t xml:space="preserve"> </w:t>
      </w:r>
      <w:r w:rsidR="00F90CAE" w:rsidRPr="00A451E0">
        <w:rPr>
          <w:sz w:val="24"/>
          <w:szCs w:val="24"/>
        </w:rPr>
        <w:t>по причине невыполнения показателя результативности «Количество проданных транспортных карт обучающихся, ед.» - 408 ед., при плане 1300 ед., это обусловлено</w:t>
      </w:r>
      <w:r w:rsidR="006E3F5E" w:rsidRPr="00A451E0">
        <w:rPr>
          <w:sz w:val="24"/>
          <w:szCs w:val="24"/>
        </w:rPr>
        <w:t xml:space="preserve"> расторжением соглашения о предоставлении субсидии в целях возмещения недополученных доходов, связанных с предоставлением права льготного проезда обучающимся очной формы обучения общеобразовательных организаций</w:t>
      </w:r>
      <w:r w:rsidR="00247042" w:rsidRPr="00A451E0">
        <w:rPr>
          <w:sz w:val="24"/>
          <w:szCs w:val="24"/>
        </w:rPr>
        <w:t xml:space="preserve"> </w:t>
      </w:r>
      <w:r w:rsidR="006E3F5E" w:rsidRPr="00A451E0">
        <w:rPr>
          <w:sz w:val="24"/>
          <w:szCs w:val="24"/>
        </w:rPr>
        <w:t xml:space="preserve">и </w:t>
      </w:r>
      <w:r w:rsidR="00247042" w:rsidRPr="00A451E0">
        <w:rPr>
          <w:sz w:val="24"/>
          <w:szCs w:val="24"/>
        </w:rPr>
        <w:t>передачей</w:t>
      </w:r>
      <w:r w:rsidR="006E3F5E" w:rsidRPr="00A451E0">
        <w:rPr>
          <w:sz w:val="24"/>
          <w:szCs w:val="24"/>
        </w:rPr>
        <w:t xml:space="preserve"> этих полномочий на ОАО Мурманскавтотранс с 01.06.2021 г.</w:t>
      </w:r>
    </w:p>
    <w:p w:rsidR="00F90CAE" w:rsidRPr="00A451E0" w:rsidRDefault="00E42487" w:rsidP="00F90CAE">
      <w:pPr>
        <w:ind w:firstLine="851"/>
        <w:jc w:val="both"/>
        <w:rPr>
          <w:b/>
          <w:bCs/>
        </w:rPr>
      </w:pPr>
      <w:r w:rsidRPr="00A451E0">
        <w:rPr>
          <w:b/>
          <w:bCs/>
        </w:rPr>
        <w:lastRenderedPageBreak/>
        <w:t>Остальные подпрограммы реализованы с приемлемым и высоким уровнем эффективности.</w:t>
      </w:r>
    </w:p>
    <w:p w:rsidR="009E71AC" w:rsidRPr="00A451E0" w:rsidRDefault="009E71AC" w:rsidP="00F90CAE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  <w:rPr>
          <w:bCs/>
        </w:rPr>
      </w:pPr>
    </w:p>
    <w:p w:rsidR="00D96DEF" w:rsidRPr="00A451E0" w:rsidRDefault="00D96DEF" w:rsidP="00D96DEF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 высоким уровнем эффективности.</w:t>
      </w:r>
    </w:p>
    <w:p w:rsidR="00D96DEF" w:rsidRPr="00A451E0" w:rsidRDefault="00D96DEF" w:rsidP="00F90CAE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  <w:rPr>
          <w:bCs/>
        </w:rPr>
      </w:pPr>
    </w:p>
    <w:p w:rsidR="00842A8B" w:rsidRPr="00A451E0" w:rsidRDefault="00842A8B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  <w:r w:rsidRPr="00A451E0">
        <w:rPr>
          <w:sz w:val="24"/>
          <w:szCs w:val="24"/>
        </w:rPr>
        <w:t>Подробный перечень мероприятий подпрограмм, входящих в состав муниципальной программы, сведения об освоении объемов финансирования и достижении установленных значений целевых индикаторов каждой из подпрограмм представлены в нижеследующих таблицах.</w:t>
      </w:r>
    </w:p>
    <w:p w:rsidR="006005E3" w:rsidRPr="00A451E0" w:rsidRDefault="006005E3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</w:pPr>
    </w:p>
    <w:p w:rsidR="00E87315" w:rsidRPr="00A451E0" w:rsidRDefault="00E8731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sz w:val="24"/>
          <w:szCs w:val="24"/>
        </w:rPr>
        <w:sectPr w:rsidR="00E87315" w:rsidRPr="00A451E0" w:rsidSect="009B79E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424" w:bottom="993" w:left="1134" w:header="709" w:footer="709" w:gutter="0"/>
          <w:cols w:space="708"/>
          <w:docGrid w:linePitch="360"/>
        </w:sectPr>
      </w:pPr>
    </w:p>
    <w:p w:rsidR="00356C9C" w:rsidRPr="00A451E0" w:rsidRDefault="00C22057" w:rsidP="00247218">
      <w:pPr>
        <w:pStyle w:val="a6"/>
        <w:widowControl w:val="0"/>
        <w:numPr>
          <w:ilvl w:val="0"/>
          <w:numId w:val="8"/>
        </w:numPr>
        <w:tabs>
          <w:tab w:val="left" w:pos="709"/>
        </w:tabs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Подпрограмма </w:t>
      </w:r>
      <w:r w:rsidR="00015EF6" w:rsidRPr="00A451E0">
        <w:rPr>
          <w:b/>
          <w:bCs/>
          <w:sz w:val="24"/>
          <w:szCs w:val="24"/>
        </w:rPr>
        <w:t>«Молодежь Североморска» на 20</w:t>
      </w:r>
      <w:r w:rsidR="00F163EA" w:rsidRPr="00A451E0">
        <w:rPr>
          <w:b/>
          <w:bCs/>
          <w:sz w:val="24"/>
          <w:szCs w:val="24"/>
        </w:rPr>
        <w:t>21</w:t>
      </w:r>
      <w:r w:rsidR="00015EF6" w:rsidRPr="00A451E0">
        <w:rPr>
          <w:b/>
          <w:bCs/>
          <w:sz w:val="24"/>
          <w:szCs w:val="24"/>
        </w:rPr>
        <w:t>-20</w:t>
      </w:r>
      <w:r w:rsidR="0007743F" w:rsidRPr="00A451E0">
        <w:rPr>
          <w:b/>
          <w:bCs/>
          <w:sz w:val="24"/>
          <w:szCs w:val="24"/>
        </w:rPr>
        <w:t>2</w:t>
      </w:r>
      <w:r w:rsidR="00F163EA" w:rsidRPr="00A451E0">
        <w:rPr>
          <w:b/>
          <w:bCs/>
          <w:sz w:val="24"/>
          <w:szCs w:val="24"/>
        </w:rPr>
        <w:t>5</w:t>
      </w:r>
      <w:r w:rsidR="00015EF6" w:rsidRPr="00A451E0">
        <w:rPr>
          <w:b/>
          <w:bCs/>
          <w:sz w:val="24"/>
          <w:szCs w:val="24"/>
        </w:rPr>
        <w:t xml:space="preserve"> годы</w:t>
      </w:r>
    </w:p>
    <w:p w:rsidR="009E6969" w:rsidRPr="00A451E0" w:rsidRDefault="009E6969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709"/>
        <w:gridCol w:w="1134"/>
        <w:gridCol w:w="1276"/>
        <w:gridCol w:w="992"/>
        <w:gridCol w:w="851"/>
        <w:gridCol w:w="2693"/>
        <w:gridCol w:w="709"/>
        <w:gridCol w:w="708"/>
        <w:gridCol w:w="851"/>
        <w:gridCol w:w="1984"/>
      </w:tblGrid>
      <w:tr w:rsidR="001A67C2" w:rsidRPr="00A451E0" w:rsidTr="001A67C2">
        <w:trPr>
          <w:trHeight w:val="570"/>
        </w:trPr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961" w:type="dxa"/>
            <w:gridSpan w:val="4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1A67C2" w:rsidRPr="00A451E0" w:rsidTr="001A67C2">
        <w:trPr>
          <w:trHeight w:val="1080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300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1A67C2" w:rsidRPr="00A451E0" w:rsidTr="001A67C2">
        <w:trPr>
          <w:trHeight w:val="1350"/>
        </w:trPr>
        <w:tc>
          <w:tcPr>
            <w:tcW w:w="8365" w:type="dxa"/>
            <w:gridSpan w:val="7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Развитие творческого и интеллектуального потенциала детей и молодежи.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Количество молодых людей, охваченных мероприятиями по молодежной политике, тыс.чел.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г.Североморск (УКСМПиМС)</w:t>
            </w:r>
          </w:p>
        </w:tc>
      </w:tr>
      <w:tr w:rsidR="001A67C2" w:rsidRPr="00A451E0" w:rsidTr="001A67C2">
        <w:trPr>
          <w:trHeight w:val="345"/>
        </w:trPr>
        <w:tc>
          <w:tcPr>
            <w:tcW w:w="15310" w:type="dxa"/>
            <w:gridSpan w:val="12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Обеспечение предоставления услуг в сфере молодежной политики, гражданско-патриотического воспитания, поддержки детских и молодежных общественных объединений</w:t>
            </w:r>
          </w:p>
        </w:tc>
      </w:tr>
      <w:tr w:rsidR="001A67C2" w:rsidRPr="00A451E0" w:rsidTr="001A67C2">
        <w:trPr>
          <w:trHeight w:val="855"/>
        </w:trPr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Обеспечение организации и проведения мероприятий в области молодежной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 местный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8 498,16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8 498,16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1260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направления расходов</w:t>
            </w:r>
            <w:r w:rsidRPr="00A451E0">
              <w:rPr>
                <w:sz w:val="18"/>
                <w:szCs w:val="18"/>
              </w:rPr>
              <w:br/>
              <w:t>муниципальной программы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 местный бюджет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135,11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135,11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молодежных общественных организаций, функционирующих на территории ЗАТО г.Североморск, участвующих в реализации государственной молодежной политики; шт.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г.Североморск (УКСМПиМС)</w:t>
            </w:r>
          </w:p>
        </w:tc>
      </w:tr>
      <w:tr w:rsidR="001A67C2" w:rsidRPr="00A451E0" w:rsidTr="001A67C2">
        <w:trPr>
          <w:trHeight w:val="76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Число молодых людей - участников мероприятий, направленных на развитие и продвижение талантливой молодежи; чел.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810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мероприятий, направленных на формирование гражданственности и патриотизма в молодежной среде; ед.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78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1.2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6 769,05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6 769,05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социально интегрированных участников, эффективно реализующих потенциальные возможности, в рамках государственной молодежной политики от общего количества привлеченной молодежи, %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 w:rsidP="00C652A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</w:t>
            </w:r>
            <w:r w:rsidRPr="00A451E0">
              <w:rPr>
                <w:sz w:val="18"/>
                <w:szCs w:val="18"/>
              </w:rPr>
              <w:br/>
              <w:t>политики и</w:t>
            </w:r>
            <w:r w:rsidRPr="00A451E0">
              <w:rPr>
                <w:sz w:val="18"/>
                <w:szCs w:val="18"/>
              </w:rPr>
              <w:br/>
              <w:t>международных связей</w:t>
            </w:r>
            <w:r w:rsidRPr="00A451E0">
              <w:rPr>
                <w:sz w:val="18"/>
                <w:szCs w:val="18"/>
              </w:rPr>
              <w:br/>
              <w:t>администрации ЗАТО</w:t>
            </w:r>
            <w:r w:rsidRPr="00A451E0">
              <w:rPr>
                <w:sz w:val="18"/>
                <w:szCs w:val="18"/>
              </w:rPr>
              <w:br/>
              <w:t>г.Североморск (МБУ СИАЦ)</w:t>
            </w:r>
          </w:p>
        </w:tc>
      </w:tr>
      <w:tr w:rsidR="001A67C2" w:rsidRPr="00A451E0" w:rsidTr="001A67C2">
        <w:trPr>
          <w:trHeight w:val="54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373,09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373,09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555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484,44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484,44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795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636,47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636,47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945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645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Основное мероприятие2: Укрепление материально-технической базы, ремонт и капитальный ремонт учреждений, предоставляющих услуги (работы) в сфере молодежной политики 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                                    в том числе: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ремонтных работ в соответствии с перечнем ремонтных работ, шт.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 w:rsidP="00C652A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г.Североморск (МБУ СИАЦ)</w:t>
            </w:r>
          </w:p>
        </w:tc>
      </w:tr>
      <w:tr w:rsidR="001A67C2" w:rsidRPr="00A451E0" w:rsidTr="001A67C2">
        <w:trPr>
          <w:trHeight w:val="37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1 032,00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1 032,00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единиц приобретенных основных средств и материальных запасов для использования в помещении, предназначенных под молодежное пространство, шт.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265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265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 w:rsidP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64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84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Субсидия на мероприятия по созданию открытых пространств для поддержки и развития молодежных инициатив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4 968,00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4 968,00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780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мероприятий по созданию открытых пространств для поддержки и развития молодежных инициатив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1 032,00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1 032,00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75"/>
        </w:trPr>
        <w:tc>
          <w:tcPr>
            <w:tcW w:w="4112" w:type="dxa"/>
            <w:gridSpan w:val="3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Итого по задаче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14 498,16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14 498,16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shd w:val="clear" w:color="000000" w:fill="FFFFFF"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45"/>
        </w:trPr>
        <w:tc>
          <w:tcPr>
            <w:tcW w:w="4112" w:type="dxa"/>
            <w:gridSpan w:val="3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9 530,16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9 530,16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615"/>
        </w:trPr>
        <w:tc>
          <w:tcPr>
            <w:tcW w:w="4112" w:type="dxa"/>
            <w:gridSpan w:val="3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90"/>
        </w:trPr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                                                              в том числе: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14 498,16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14 498,16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 w:val="restart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shd w:val="clear" w:color="000000" w:fill="FFFFFF"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4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9 530,16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9 530,16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</w:tr>
      <w:tr w:rsidR="001A67C2" w:rsidRPr="00A451E0" w:rsidTr="001A67C2">
        <w:trPr>
          <w:trHeight w:val="510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4 968,00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bottom"/>
            <w:hideMark/>
          </w:tcPr>
          <w:p w:rsidR="001A67C2" w:rsidRPr="00A451E0" w:rsidRDefault="001A67C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540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 в т.ч.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  <w:r w:rsidRPr="00A451E0">
              <w:rPr>
                <w:sz w:val="18"/>
                <w:szCs w:val="18"/>
              </w:rPr>
              <w:br/>
              <w:t>местный бюджет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8 263,05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8 263,05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7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 в т.ч.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 w:rsidP="00F401E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6 235,11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6 235,11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28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1 267,11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1 267,11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1A67C2" w:rsidRPr="00A451E0" w:rsidTr="001A67C2">
        <w:trPr>
          <w:trHeight w:val="375"/>
        </w:trPr>
        <w:tc>
          <w:tcPr>
            <w:tcW w:w="709" w:type="dxa"/>
            <w:vMerge/>
            <w:vAlign w:val="center"/>
            <w:hideMark/>
          </w:tcPr>
          <w:p w:rsidR="001A67C2" w:rsidRPr="00A451E0" w:rsidRDefault="001A67C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4 968,00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4 968,00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1A67C2" w:rsidRPr="00A451E0" w:rsidRDefault="001A67C2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3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1A67C2" w:rsidRPr="00A451E0" w:rsidRDefault="001A67C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1A67C2" w:rsidRPr="00A451E0" w:rsidRDefault="001A67C2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bCs/>
          <w:sz w:val="18"/>
          <w:szCs w:val="18"/>
        </w:rPr>
      </w:pPr>
    </w:p>
    <w:p w:rsidR="00C87A81" w:rsidRPr="00A451E0" w:rsidRDefault="00C87A81" w:rsidP="00C87A8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87A81" w:rsidRPr="00A451E0" w:rsidRDefault="00C87A81" w:rsidP="00247218">
      <w:pPr>
        <w:pStyle w:val="ConsPlusNonformat"/>
        <w:widowControl/>
        <w:numPr>
          <w:ilvl w:val="0"/>
          <w:numId w:val="9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p w:rsidR="00C87A81" w:rsidRPr="00A451E0" w:rsidRDefault="00C87A81" w:rsidP="00DE292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52"/>
        <w:gridCol w:w="3686"/>
      </w:tblGrid>
      <w:tr w:rsidR="00C87A81" w:rsidRPr="00A451E0" w:rsidTr="00F22585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7A81" w:rsidRPr="00A451E0" w:rsidRDefault="00DE292E" w:rsidP="00F22585">
            <w:pPr>
              <w:jc w:val="center"/>
            </w:pPr>
            <w:r w:rsidRPr="00A451E0">
              <w:t xml:space="preserve">6 </w:t>
            </w:r>
            <w:r w:rsidR="00C87A81" w:rsidRPr="00A451E0">
              <w:t>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DE292E" w:rsidP="00DE292E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1,0</w:t>
            </w:r>
            <w:r w:rsidR="00C87A81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высокая</w:t>
            </w:r>
            <w:r w:rsidR="00C87A81" w:rsidRPr="00A451E0">
              <w:rPr>
                <w:b/>
                <w:bCs/>
              </w:rPr>
              <w:t xml:space="preserve"> результативность</w:t>
            </w:r>
          </w:p>
        </w:tc>
      </w:tr>
      <w:tr w:rsidR="00C87A81" w:rsidRPr="00A451E0" w:rsidTr="00F225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A81" w:rsidRPr="00A451E0" w:rsidRDefault="00C87A81" w:rsidP="00F225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A81" w:rsidRPr="00A451E0" w:rsidRDefault="00C87A81" w:rsidP="00F22585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A81" w:rsidRPr="00A451E0" w:rsidRDefault="00C87A81" w:rsidP="00F225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A81" w:rsidRPr="00A451E0" w:rsidRDefault="00C87A81" w:rsidP="00F22585">
            <w:pPr>
              <w:jc w:val="center"/>
            </w:pPr>
            <w:r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A81" w:rsidRPr="00A451E0" w:rsidRDefault="00C87A81" w:rsidP="00F22585"/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7A81" w:rsidRPr="00A451E0" w:rsidRDefault="00C87A81" w:rsidP="00F22585">
            <w:pPr>
              <w:rPr>
                <w:b/>
                <w:bCs/>
              </w:rPr>
            </w:pPr>
          </w:p>
        </w:tc>
      </w:tr>
    </w:tbl>
    <w:p w:rsidR="00C87A81" w:rsidRPr="00A451E0" w:rsidRDefault="00C87A81" w:rsidP="00C87A8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C87A81" w:rsidRPr="00A451E0" w:rsidRDefault="00C87A81" w:rsidP="00C87A8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C87A81" w:rsidRPr="00A451E0" w:rsidRDefault="00C87A81" w:rsidP="00247218">
      <w:pPr>
        <w:pStyle w:val="ConsPlusNonformat"/>
        <w:widowControl/>
        <w:numPr>
          <w:ilvl w:val="0"/>
          <w:numId w:val="7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87A81" w:rsidRPr="00A451E0" w:rsidRDefault="00C87A81" w:rsidP="00C87A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C87A81" w:rsidRPr="00A451E0" w:rsidRDefault="00C87A81" w:rsidP="00C87A8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                                        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- 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A67C2" w:rsidRPr="00A451E0" w:rsidRDefault="00C87A81" w:rsidP="00C87A81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A451E0">
        <w:rPr>
          <w:sz w:val="24"/>
          <w:szCs w:val="24"/>
        </w:rPr>
        <w:t xml:space="preserve">              </w:t>
      </w:r>
      <w:r w:rsidR="00AC299B" w:rsidRPr="00A451E0">
        <w:rPr>
          <w:sz w:val="24"/>
          <w:szCs w:val="24"/>
        </w:rPr>
        <w:t xml:space="preserve">   </w:t>
      </w:r>
      <w:r w:rsidRPr="00A451E0">
        <w:rPr>
          <w:sz w:val="24"/>
          <w:szCs w:val="24"/>
        </w:rPr>
        <w:t xml:space="preserve">          </w:t>
      </w:r>
      <w:r w:rsidRPr="00A451E0">
        <w:rPr>
          <w:b/>
          <w:sz w:val="24"/>
          <w:szCs w:val="24"/>
        </w:rPr>
        <w:t xml:space="preserve">Общая оценка эффективности реализации подпрограммы - </w:t>
      </w:r>
      <w:r w:rsidR="0039209F" w:rsidRPr="00A451E0">
        <w:rPr>
          <w:b/>
          <w:sz w:val="24"/>
          <w:szCs w:val="24"/>
        </w:rPr>
        <w:t>5</w:t>
      </w:r>
      <w:r w:rsidRPr="00A451E0">
        <w:rPr>
          <w:b/>
          <w:sz w:val="24"/>
          <w:szCs w:val="24"/>
        </w:rPr>
        <w:t xml:space="preserve"> </w:t>
      </w:r>
      <w:r w:rsidR="0039209F" w:rsidRPr="00A451E0">
        <w:rPr>
          <w:b/>
          <w:sz w:val="24"/>
          <w:szCs w:val="24"/>
        </w:rPr>
        <w:t>высокая</w:t>
      </w:r>
      <w:r w:rsidRPr="00A451E0">
        <w:rPr>
          <w:b/>
          <w:sz w:val="24"/>
          <w:szCs w:val="24"/>
        </w:rPr>
        <w:t xml:space="preserve"> эффективност</w:t>
      </w:r>
      <w:r w:rsidR="0039209F" w:rsidRPr="00A451E0">
        <w:rPr>
          <w:b/>
          <w:sz w:val="24"/>
          <w:szCs w:val="24"/>
        </w:rPr>
        <w:t>ь</w:t>
      </w:r>
      <w:r w:rsidRPr="00A451E0">
        <w:rPr>
          <w:sz w:val="24"/>
          <w:szCs w:val="24"/>
        </w:rPr>
        <w:t xml:space="preserve"> </w:t>
      </w:r>
    </w:p>
    <w:p w:rsidR="00750021" w:rsidRPr="00A451E0" w:rsidRDefault="001A67C2" w:rsidP="001A67C2">
      <w:pPr>
        <w:pStyle w:val="a6"/>
        <w:widowControl w:val="0"/>
        <w:tabs>
          <w:tab w:val="clear" w:pos="4536"/>
          <w:tab w:val="left" w:pos="709"/>
          <w:tab w:val="left" w:pos="13737"/>
        </w:tabs>
        <w:suppressAutoHyphens/>
        <w:spacing w:line="240" w:lineRule="auto"/>
        <w:ind w:left="4125" w:firstLine="0"/>
        <w:rPr>
          <w:b/>
          <w:bCs/>
          <w:sz w:val="16"/>
          <w:szCs w:val="16"/>
        </w:rPr>
      </w:pPr>
      <w:r w:rsidRPr="00A451E0">
        <w:rPr>
          <w:b/>
          <w:bCs/>
          <w:sz w:val="16"/>
          <w:szCs w:val="16"/>
        </w:rPr>
        <w:tab/>
      </w:r>
    </w:p>
    <w:p w:rsidR="001F1EC5" w:rsidRPr="00A451E0" w:rsidRDefault="001F1EC5" w:rsidP="0013078C">
      <w:pPr>
        <w:rPr>
          <w:b/>
          <w:bCs/>
        </w:rPr>
      </w:pPr>
      <w:r w:rsidRPr="00A451E0">
        <w:rPr>
          <w:b/>
          <w:bCs/>
        </w:rPr>
        <w:br w:type="page"/>
      </w:r>
    </w:p>
    <w:p w:rsidR="00DA7269" w:rsidRPr="00A451E0" w:rsidRDefault="00DA7269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contextualSpacing/>
        <w:jc w:val="center"/>
        <w:rPr>
          <w:b/>
          <w:bCs/>
          <w:sz w:val="24"/>
          <w:szCs w:val="24"/>
        </w:rPr>
      </w:pPr>
      <w:r w:rsidRPr="00A451E0">
        <w:rPr>
          <w:b/>
          <w:iCs/>
          <w:sz w:val="24"/>
          <w:szCs w:val="24"/>
        </w:rPr>
        <w:lastRenderedPageBreak/>
        <w:t xml:space="preserve">2. Подпрограмма </w:t>
      </w:r>
      <w:r w:rsidRPr="00A451E0">
        <w:rPr>
          <w:b/>
          <w:bCs/>
          <w:sz w:val="24"/>
          <w:szCs w:val="24"/>
        </w:rPr>
        <w:t>«Развитие физической культуры и спорта</w:t>
      </w:r>
    </w:p>
    <w:p w:rsidR="00DA7269" w:rsidRPr="00A451E0" w:rsidRDefault="00DA7269" w:rsidP="0013078C">
      <w:pPr>
        <w:contextualSpacing/>
        <w:jc w:val="center"/>
        <w:rPr>
          <w:b/>
          <w:bCs/>
        </w:rPr>
      </w:pPr>
      <w:r w:rsidRPr="00A451E0">
        <w:rPr>
          <w:b/>
          <w:bCs/>
        </w:rPr>
        <w:t>и формирование здорового образа жизни в ЗАТО г.Североморск» на 20</w:t>
      </w:r>
      <w:r w:rsidR="00167DBB" w:rsidRPr="00A451E0">
        <w:rPr>
          <w:b/>
          <w:bCs/>
        </w:rPr>
        <w:t>21</w:t>
      </w:r>
      <w:r w:rsidRPr="00A451E0">
        <w:rPr>
          <w:b/>
          <w:bCs/>
        </w:rPr>
        <w:t>-202</w:t>
      </w:r>
      <w:r w:rsidR="00167DBB" w:rsidRPr="00A451E0">
        <w:rPr>
          <w:b/>
          <w:bCs/>
        </w:rPr>
        <w:t>5</w:t>
      </w:r>
      <w:r w:rsidRPr="00A451E0">
        <w:rPr>
          <w:b/>
          <w:bCs/>
        </w:rPr>
        <w:t xml:space="preserve"> годы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51"/>
        <w:gridCol w:w="1134"/>
        <w:gridCol w:w="1134"/>
        <w:gridCol w:w="992"/>
        <w:gridCol w:w="851"/>
        <w:gridCol w:w="2268"/>
        <w:gridCol w:w="708"/>
        <w:gridCol w:w="709"/>
        <w:gridCol w:w="992"/>
        <w:gridCol w:w="2127"/>
      </w:tblGrid>
      <w:tr w:rsidR="009F652E" w:rsidRPr="00A451E0" w:rsidTr="00F85491">
        <w:trPr>
          <w:trHeight w:val="6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475D7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9F652E" w:rsidRPr="00A451E0" w:rsidTr="00F85491">
        <w:trPr>
          <w:trHeight w:val="10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F85491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9F652E" w:rsidRPr="00A451E0" w:rsidTr="00F85491">
        <w:trPr>
          <w:trHeight w:val="1256"/>
        </w:trPr>
        <w:tc>
          <w:tcPr>
            <w:tcW w:w="8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Формирование здорового образа жизни населения ЗАТО г. Североморск и развитие спорта.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F85491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Увеличение доли граждан систематически</w:t>
            </w:r>
            <w:r w:rsidRPr="00A451E0">
              <w:rPr>
                <w:b/>
                <w:bCs/>
                <w:sz w:val="18"/>
                <w:szCs w:val="18"/>
              </w:rPr>
              <w:br/>
              <w:t>занимающихся физической</w:t>
            </w:r>
            <w:r w:rsidR="00F85491" w:rsidRPr="00A451E0">
              <w:rPr>
                <w:b/>
                <w:bCs/>
                <w:sz w:val="18"/>
                <w:szCs w:val="18"/>
              </w:rPr>
              <w:t xml:space="preserve"> </w:t>
            </w:r>
            <w:r w:rsidRPr="00A451E0">
              <w:rPr>
                <w:b/>
                <w:bCs/>
                <w:sz w:val="18"/>
                <w:szCs w:val="18"/>
              </w:rPr>
              <w:t>культурой и спортом,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F854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Управление культуры,</w:t>
            </w:r>
            <w:r w:rsidRPr="00A451E0">
              <w:rPr>
                <w:b/>
                <w:sz w:val="18"/>
                <w:szCs w:val="18"/>
              </w:rPr>
              <w:br/>
              <w:t>спорта, молодежной</w:t>
            </w:r>
            <w:r w:rsidRPr="00A451E0">
              <w:rPr>
                <w:b/>
                <w:sz w:val="18"/>
                <w:szCs w:val="18"/>
              </w:rPr>
              <w:br/>
              <w:t>политики и</w:t>
            </w:r>
            <w:r w:rsidR="00F85491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международных связей администрации ЗАТО</w:t>
            </w:r>
            <w:r w:rsidRPr="00A451E0">
              <w:rPr>
                <w:b/>
                <w:sz w:val="18"/>
                <w:szCs w:val="18"/>
              </w:rPr>
              <w:br/>
              <w:t>г.Североморск</w:t>
            </w:r>
          </w:p>
        </w:tc>
      </w:tr>
      <w:tr w:rsidR="009F652E" w:rsidRPr="00A451E0" w:rsidTr="00F85491">
        <w:trPr>
          <w:trHeight w:val="450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Обеспечение условий для максимальной вовлеченности населения ЗАТО г.Североморск в систематические занятия физической культурой и спортом, дальнейшего развития спорта.</w:t>
            </w:r>
          </w:p>
        </w:tc>
      </w:tr>
      <w:tr w:rsidR="009F652E" w:rsidRPr="00A451E0" w:rsidTr="00F85491">
        <w:trPr>
          <w:trHeight w:val="8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Обеспечение организации и проведения физкультурных и массовых спортивных мероприятий.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6 466,14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6 462,36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7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1 777,94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1 774,16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090F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спортивных мероприятий муниципального, областного, регионального и Всероссийского уровня, 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</w:t>
            </w:r>
            <w:r w:rsidRPr="00A451E0">
              <w:rPr>
                <w:sz w:val="18"/>
                <w:szCs w:val="18"/>
              </w:rPr>
              <w:br/>
              <w:t>спорта, молодежной</w:t>
            </w:r>
            <w:r w:rsidRPr="00A451E0">
              <w:rPr>
                <w:sz w:val="18"/>
                <w:szCs w:val="18"/>
              </w:rPr>
              <w:br/>
              <w:t>политики и</w:t>
            </w:r>
            <w:r w:rsidRPr="00A451E0">
              <w:rPr>
                <w:sz w:val="18"/>
                <w:szCs w:val="18"/>
              </w:rPr>
              <w:br/>
              <w:t>международных связей администрации ЗАТО г.Североморск (УКСМПиМС)</w:t>
            </w:r>
          </w:p>
        </w:tc>
      </w:tr>
      <w:tr w:rsidR="009F652E" w:rsidRPr="00A451E0" w:rsidTr="00F85491">
        <w:trPr>
          <w:trHeight w:val="8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обучающихся, систематически занимающихся физической культурой и спортом, в общей численности обучающихся,</w:t>
            </w:r>
            <w:r w:rsidR="00090FEC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86,8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человек, выполнивших нормы ВФСК "ГТО", чел.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216,00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Число людей с ограниченными возможностями здоровья, </w:t>
            </w:r>
            <w:r w:rsidRPr="00A451E0">
              <w:rPr>
                <w:sz w:val="18"/>
                <w:szCs w:val="18"/>
              </w:rPr>
              <w:lastRenderedPageBreak/>
              <w:t>принимающими участие в физкультурных мероприятиях, чел.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53,33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4 331,10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4 331,10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 w:rsidP="00F85491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</w:t>
            </w:r>
            <w:r w:rsidRPr="00A451E0">
              <w:rPr>
                <w:sz w:val="18"/>
                <w:szCs w:val="18"/>
              </w:rPr>
              <w:br/>
              <w:t>спорта, молодежной</w:t>
            </w:r>
            <w:r w:rsidRPr="00A451E0">
              <w:rPr>
                <w:sz w:val="18"/>
                <w:szCs w:val="18"/>
              </w:rPr>
              <w:br/>
              <w:t>политики и</w:t>
            </w:r>
            <w:r w:rsidR="00F85491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международных связей</w:t>
            </w:r>
            <w:r w:rsidRPr="00A451E0">
              <w:rPr>
                <w:sz w:val="18"/>
                <w:szCs w:val="18"/>
              </w:rPr>
              <w:br/>
              <w:t>администрации ЗАТО</w:t>
            </w:r>
            <w:r w:rsidRPr="00A451E0">
              <w:rPr>
                <w:sz w:val="18"/>
                <w:szCs w:val="18"/>
              </w:rPr>
              <w:br/>
              <w:t>г.Североморск  (МБУ СИАЦ)</w:t>
            </w:r>
          </w:p>
        </w:tc>
      </w:tr>
      <w:tr w:rsidR="009F652E" w:rsidRPr="00A451E0" w:rsidTr="00F85491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175,04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175,04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10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4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2: Развитие спортивной инфраструктуры ЗТО г.Североморск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23 338,26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560,00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2,40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Единовременная пропускная способность объектов спорта, чел.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1489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1573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105,64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Управление культуры, спорта, молодежной политики  и международных связей администрации ЗАТО г.Североморск </w:t>
            </w:r>
            <w:r w:rsidRPr="00A451E0">
              <w:rPr>
                <w:b/>
                <w:bCs/>
                <w:sz w:val="18"/>
                <w:szCs w:val="18"/>
              </w:rPr>
              <w:br/>
              <w:t>КРГХ администрация ЗАТО г.Североморск</w:t>
            </w:r>
          </w:p>
        </w:tc>
      </w:tr>
      <w:tr w:rsidR="009F652E" w:rsidRPr="00A451E0" w:rsidTr="00F85491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4 477,86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560,00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12,51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4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18 860,40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Разработка ПСД, проектных решений, технической и иной документации.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560,00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560,00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комплектов</w:t>
            </w:r>
            <w:r w:rsidRPr="00A451E0">
              <w:rPr>
                <w:sz w:val="18"/>
                <w:szCs w:val="18"/>
              </w:rPr>
              <w:br/>
              <w:t>документов, ед.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КРГХ администрации</w:t>
            </w:r>
            <w:r w:rsidRPr="00A451E0">
              <w:rPr>
                <w:b/>
                <w:bCs/>
                <w:sz w:val="18"/>
                <w:szCs w:val="18"/>
              </w:rPr>
              <w:br/>
              <w:t>ЗАТО г.Североморск</w:t>
            </w:r>
            <w:r w:rsidRPr="00A451E0">
              <w:rPr>
                <w:b/>
                <w:bCs/>
                <w:sz w:val="18"/>
                <w:szCs w:val="18"/>
              </w:rPr>
              <w:br/>
              <w:t>(МКУ «ГЦ ЖКХ»)</w:t>
            </w:r>
          </w:p>
        </w:tc>
      </w:tr>
      <w:tr w:rsidR="009F652E" w:rsidRPr="00A451E0" w:rsidTr="00F85491">
        <w:trPr>
          <w:trHeight w:val="1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 w:rsidP="009E71A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Субсидия бюджетам муниципальных образований на подготовку территории -основания и установку комплекта спортивно - технологического оборудования для создания или </w:t>
            </w:r>
            <w:r w:rsidRPr="00A451E0">
              <w:rPr>
                <w:sz w:val="18"/>
                <w:szCs w:val="18"/>
              </w:rPr>
              <w:lastRenderedPageBreak/>
              <w:t>модернизации физкультурно-оздоровительных комплексов открытого типа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18 860,40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КРГХ администрация ЗАТО г.Североморск</w:t>
            </w:r>
            <w:r w:rsidRPr="00A451E0">
              <w:rPr>
                <w:b/>
                <w:bCs/>
                <w:sz w:val="18"/>
                <w:szCs w:val="18"/>
              </w:rPr>
              <w:br/>
              <w:t>(МКУ «ГЦ ЖКХ»)</w:t>
            </w:r>
          </w:p>
        </w:tc>
      </w:tr>
      <w:tr w:rsidR="009F652E" w:rsidRPr="00A451E0" w:rsidTr="00F85491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 w:rsidP="009E71A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подготовку территории -основания и установку комплекта спортивно -технологического оборудования для создания или модернизации физкультурно-оздоровительных</w:t>
            </w:r>
            <w:r w:rsidRPr="00A451E0">
              <w:rPr>
                <w:sz w:val="18"/>
                <w:szCs w:val="18"/>
              </w:rPr>
              <w:br w:type="page"/>
            </w:r>
            <w:r w:rsidR="009E71AC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 xml:space="preserve">комплексов открытого типа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3 917,86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3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3: Строительство, капитальный ремонт, реконструкция и модернизация спортивных объектов ЗАТО г. Североморск.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6 584,28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6 584,28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4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1 132,50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1 132,50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5 451,78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5 451,78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Субсидия на софинансирование капитальных вложений в объекты муниципальной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5 451,78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5 451,78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ПСД, ед.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КРГХ администрации</w:t>
            </w:r>
            <w:r w:rsidRPr="00A451E0">
              <w:rPr>
                <w:b/>
                <w:bCs/>
                <w:sz w:val="18"/>
                <w:szCs w:val="18"/>
              </w:rPr>
              <w:br/>
              <w:t>ЗАТО г.Североморск</w:t>
            </w:r>
            <w:r w:rsidRPr="00A451E0">
              <w:rPr>
                <w:b/>
                <w:bCs/>
                <w:sz w:val="18"/>
                <w:szCs w:val="18"/>
              </w:rPr>
              <w:br/>
              <w:t>(МБУ «АХТО»)</w:t>
            </w:r>
          </w:p>
        </w:tc>
      </w:tr>
      <w:tr w:rsidR="009F652E" w:rsidRPr="00A451E0" w:rsidTr="00F85491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 w:rsidP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1 132,50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1 132,50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330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36 388,68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13 606,64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37,39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555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12 076,50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8 154,86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67,53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7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24 312,18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5 451,78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22,42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 по подпрограмме,  </w:t>
            </w:r>
            <w:r w:rsidRPr="00A451E0">
              <w:rPr>
                <w:b/>
                <w:bCs/>
                <w:sz w:val="18"/>
                <w:szCs w:val="18"/>
              </w:rPr>
              <w:br/>
              <w:t xml:space="preserve"> 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36 388,68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13 606,64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37,39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12 076,50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8 154,86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67,53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</w:tr>
      <w:tr w:rsidR="009F652E" w:rsidRPr="00A451E0" w:rsidTr="00F85491">
        <w:trPr>
          <w:trHeight w:val="5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24 312,18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5 451,78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22,42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 в т.ч.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4 616,87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4 616,87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3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4 616,87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4 616,87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 в т.ч.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31 771,81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8 989,77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7 459,63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3 537,99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F652E" w:rsidRPr="00A451E0" w:rsidTr="00F85491">
        <w:trPr>
          <w:trHeight w:val="4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24 312,18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5 451,78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652E" w:rsidRPr="00A451E0" w:rsidRDefault="009F652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652E" w:rsidRPr="00A451E0" w:rsidRDefault="009F652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9F652E" w:rsidRPr="00A451E0" w:rsidRDefault="009F652E" w:rsidP="0013078C">
      <w:pPr>
        <w:contextualSpacing/>
        <w:jc w:val="center"/>
        <w:rPr>
          <w:b/>
          <w:bCs/>
          <w:sz w:val="18"/>
          <w:szCs w:val="18"/>
        </w:rPr>
      </w:pPr>
    </w:p>
    <w:p w:rsidR="00311808" w:rsidRPr="00A451E0" w:rsidRDefault="00311808" w:rsidP="0031180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11808" w:rsidRPr="00A451E0" w:rsidRDefault="00311808" w:rsidP="00247218">
      <w:pPr>
        <w:pStyle w:val="ConsPlusNonformat"/>
        <w:widowControl/>
        <w:numPr>
          <w:ilvl w:val="0"/>
          <w:numId w:val="1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311808" w:rsidRPr="00A451E0" w:rsidTr="00F22585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311808" w:rsidP="00F22585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1808" w:rsidRPr="00A451E0" w:rsidRDefault="00311808" w:rsidP="00543648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311808" w:rsidP="00F22585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311808" w:rsidP="00F22585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1808" w:rsidRPr="00A451E0" w:rsidRDefault="00543648" w:rsidP="00543648">
            <w:pPr>
              <w:jc w:val="center"/>
            </w:pPr>
            <w:r w:rsidRPr="00A451E0">
              <w:t>6</w:t>
            </w:r>
            <w:r w:rsidR="00311808" w:rsidRPr="00A451E0">
              <w:t>,</w:t>
            </w:r>
            <w:r w:rsidRPr="00A451E0">
              <w:t>75</w:t>
            </w:r>
            <w:r w:rsidR="00311808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311808" w:rsidP="00F22585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311808" w:rsidP="00543648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543648" w:rsidRPr="00A451E0">
              <w:rPr>
                <w:b/>
                <w:bCs/>
              </w:rPr>
              <w:t>98</w:t>
            </w:r>
            <w:r w:rsidRPr="00A451E0">
              <w:rPr>
                <w:b/>
                <w:bCs/>
              </w:rPr>
              <w:t xml:space="preserve"> </w:t>
            </w:r>
            <w:r w:rsidR="00543648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311808" w:rsidRPr="00A451E0" w:rsidTr="00F22585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808" w:rsidRPr="00A451E0" w:rsidRDefault="00311808" w:rsidP="00F225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543648" w:rsidP="00F22585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808" w:rsidRPr="00A451E0" w:rsidRDefault="00311808" w:rsidP="00F22585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808" w:rsidRPr="00A451E0" w:rsidRDefault="00311808" w:rsidP="00F22585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808" w:rsidRPr="00A451E0" w:rsidRDefault="00543648" w:rsidP="00F22585">
            <w:pPr>
              <w:jc w:val="center"/>
            </w:pPr>
            <w:r w:rsidRPr="00A451E0">
              <w:t>7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808" w:rsidRPr="00A451E0" w:rsidRDefault="00311808" w:rsidP="00F22585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808" w:rsidRPr="00A451E0" w:rsidRDefault="00311808" w:rsidP="00F22585">
            <w:pPr>
              <w:rPr>
                <w:b/>
                <w:bCs/>
              </w:rPr>
            </w:pPr>
          </w:p>
        </w:tc>
      </w:tr>
    </w:tbl>
    <w:p w:rsidR="00311808" w:rsidRPr="00A451E0" w:rsidRDefault="00311808" w:rsidP="003118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311808" w:rsidRPr="00A451E0" w:rsidRDefault="00311808" w:rsidP="00247218">
      <w:pPr>
        <w:pStyle w:val="ConsPlusNonformat"/>
        <w:widowControl/>
        <w:numPr>
          <w:ilvl w:val="0"/>
          <w:numId w:val="10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11808" w:rsidRPr="00A451E0" w:rsidRDefault="00311808" w:rsidP="003118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F228F8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F228F8" w:rsidRPr="00A451E0">
        <w:rPr>
          <w:rFonts w:ascii="Times New Roman" w:hAnsi="Times New Roman" w:cs="Times New Roman"/>
          <w:b/>
          <w:sz w:val="24"/>
          <w:szCs w:val="24"/>
        </w:rPr>
        <w:t>67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="00F228F8" w:rsidRPr="00A451E0">
        <w:rPr>
          <w:rFonts w:ascii="Times New Roman" w:hAnsi="Times New Roman" w:cs="Times New Roman"/>
          <w:sz w:val="24"/>
          <w:szCs w:val="24"/>
        </w:rPr>
        <w:t>–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="00F228F8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E5480" w:rsidRPr="00A451E0" w:rsidRDefault="00311808" w:rsidP="0013078C">
      <w:pPr>
        <w:contextualSpacing/>
        <w:jc w:val="center"/>
        <w:rPr>
          <w:b/>
          <w:bCs/>
        </w:rPr>
      </w:pPr>
      <w:r w:rsidRPr="00A451E0">
        <w:t xml:space="preserve"> </w:t>
      </w:r>
      <w:r w:rsidRPr="00A451E0">
        <w:rPr>
          <w:b/>
        </w:rPr>
        <w:t xml:space="preserve">Общая оценка эффективности реализации подпрограммы - </w:t>
      </w:r>
      <w:r w:rsidR="00F228F8" w:rsidRPr="00A451E0">
        <w:rPr>
          <w:b/>
        </w:rPr>
        <w:t>4</w:t>
      </w:r>
      <w:r w:rsidRPr="00A451E0">
        <w:rPr>
          <w:b/>
        </w:rPr>
        <w:t xml:space="preserve"> </w:t>
      </w:r>
      <w:r w:rsidR="00F228F8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 </w:t>
      </w:r>
    </w:p>
    <w:p w:rsidR="00F14F5D" w:rsidRPr="00A451E0" w:rsidRDefault="00FD5865" w:rsidP="00247218">
      <w:pPr>
        <w:pStyle w:val="af6"/>
        <w:numPr>
          <w:ilvl w:val="0"/>
          <w:numId w:val="8"/>
        </w:numPr>
        <w:rPr>
          <w:rFonts w:ascii="Times New Roman" w:hAnsi="Times New Roman"/>
          <w:b/>
        </w:rPr>
      </w:pPr>
      <w:r w:rsidRPr="00A451E0">
        <w:br w:type="page"/>
      </w:r>
      <w:r w:rsidR="00F14F5D" w:rsidRPr="00A451E0">
        <w:rPr>
          <w:rFonts w:ascii="Times New Roman" w:hAnsi="Times New Roman"/>
          <w:b/>
          <w:iCs/>
        </w:rPr>
        <w:lastRenderedPageBreak/>
        <w:t xml:space="preserve">Подпрограмма </w:t>
      </w:r>
      <w:r w:rsidR="00F14F5D" w:rsidRPr="00A451E0">
        <w:rPr>
          <w:rFonts w:ascii="Times New Roman" w:hAnsi="Times New Roman"/>
          <w:b/>
        </w:rPr>
        <w:t>«Профилактика наркомании, алкоголизма и т</w:t>
      </w:r>
      <w:r w:rsidR="00F151DC" w:rsidRPr="00A451E0">
        <w:rPr>
          <w:rFonts w:ascii="Times New Roman" w:hAnsi="Times New Roman"/>
          <w:b/>
        </w:rPr>
        <w:t>о</w:t>
      </w:r>
      <w:r w:rsidR="00F14F5D" w:rsidRPr="00A451E0">
        <w:rPr>
          <w:rFonts w:ascii="Times New Roman" w:hAnsi="Times New Roman"/>
          <w:b/>
        </w:rPr>
        <w:t>ксикомании в ЗАТО г.</w:t>
      </w:r>
      <w:r w:rsidRPr="00A451E0">
        <w:rPr>
          <w:rFonts w:ascii="Times New Roman" w:hAnsi="Times New Roman"/>
          <w:b/>
        </w:rPr>
        <w:t xml:space="preserve"> </w:t>
      </w:r>
      <w:r w:rsidR="00167DBB" w:rsidRPr="00A451E0">
        <w:rPr>
          <w:rFonts w:ascii="Times New Roman" w:hAnsi="Times New Roman"/>
          <w:b/>
        </w:rPr>
        <w:t>Североморск» на 2021</w:t>
      </w:r>
      <w:r w:rsidR="00F14F5D" w:rsidRPr="00A451E0">
        <w:rPr>
          <w:rFonts w:ascii="Times New Roman" w:hAnsi="Times New Roman"/>
          <w:b/>
        </w:rPr>
        <w:t>-202</w:t>
      </w:r>
      <w:r w:rsidR="00167DBB" w:rsidRPr="00A451E0">
        <w:rPr>
          <w:rFonts w:ascii="Times New Roman" w:hAnsi="Times New Roman"/>
          <w:b/>
        </w:rPr>
        <w:t>5</w:t>
      </w:r>
      <w:r w:rsidR="00F14F5D" w:rsidRPr="00A451E0">
        <w:rPr>
          <w:rFonts w:ascii="Times New Roman" w:hAnsi="Times New Roman"/>
          <w:b/>
        </w:rPr>
        <w:t xml:space="preserve"> годы</w:t>
      </w:r>
    </w:p>
    <w:p w:rsidR="004E7988" w:rsidRPr="00A451E0" w:rsidRDefault="004E7988" w:rsidP="0013078C">
      <w:pPr>
        <w:pStyle w:val="af6"/>
        <w:ind w:left="1440" w:firstLine="0"/>
        <w:rPr>
          <w:rFonts w:ascii="Times New Roman" w:hAnsi="Times New Roman"/>
          <w:b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709"/>
        <w:gridCol w:w="992"/>
        <w:gridCol w:w="992"/>
        <w:gridCol w:w="850"/>
        <w:gridCol w:w="851"/>
        <w:gridCol w:w="3544"/>
        <w:gridCol w:w="850"/>
        <w:gridCol w:w="851"/>
        <w:gridCol w:w="850"/>
        <w:gridCol w:w="2127"/>
      </w:tblGrid>
      <w:tr w:rsidR="00ED4F36" w:rsidRPr="00A451E0" w:rsidTr="00ED4F36">
        <w:trPr>
          <w:trHeight w:val="660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842" w:type="dxa"/>
            <w:gridSpan w:val="2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6095" w:type="dxa"/>
            <w:gridSpan w:val="4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127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ED4F36" w:rsidRPr="00A451E0" w:rsidTr="00ED4F36">
        <w:trPr>
          <w:trHeight w:val="1080"/>
        </w:trPr>
        <w:tc>
          <w:tcPr>
            <w:tcW w:w="568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934EF3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2127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sz w:val="18"/>
                <w:szCs w:val="18"/>
              </w:rPr>
            </w:pPr>
          </w:p>
        </w:tc>
      </w:tr>
      <w:tr w:rsidR="00ED4F36" w:rsidRPr="00A451E0" w:rsidTr="00ED4F36">
        <w:trPr>
          <w:trHeight w:val="300"/>
        </w:trPr>
        <w:tc>
          <w:tcPr>
            <w:tcW w:w="568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ED4F36" w:rsidRPr="00A451E0" w:rsidTr="00ED4F36">
        <w:trPr>
          <w:trHeight w:val="1320"/>
        </w:trPr>
        <w:tc>
          <w:tcPr>
            <w:tcW w:w="7088" w:type="dxa"/>
            <w:gridSpan w:val="7"/>
            <w:shd w:val="clear" w:color="000000" w:fill="FFFFFF"/>
            <w:vAlign w:val="center"/>
            <w:hideMark/>
          </w:tcPr>
          <w:p w:rsidR="00ED4F36" w:rsidRPr="00A451E0" w:rsidRDefault="00ED4F36" w:rsidP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Формирование у населения негативного отношения к потреблению наркотических средств и психотропных веществ, злоупотреблению алкоголе и пропаганда здорового образа жизни.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 w:rsidP="00ED4F36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населения, информированных о вреде потребления наркотических средств, психоактивных веществ и алкоголя, %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16,7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39,7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237,72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</w:tr>
      <w:tr w:rsidR="00ED4F36" w:rsidRPr="00A451E0" w:rsidTr="00ED4F36">
        <w:trPr>
          <w:trHeight w:val="39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2" w:type="dxa"/>
            <w:gridSpan w:val="11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Пропаганда здорового образа жизни, как противодействие распространению наркомании, алкоголизма и табакокурения среди населения ЗАТО г.Североморск</w:t>
            </w:r>
          </w:p>
        </w:tc>
      </w:tr>
      <w:tr w:rsidR="00ED4F36" w:rsidRPr="00A451E0" w:rsidTr="00ED4F36">
        <w:trPr>
          <w:trHeight w:val="141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Формирование негативного отношения к потреблению наркотических средств и психотропных веществ, алкоголя, табакокурению.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Количество мероприятий, проводимых на территории ЗАТО г. Североморск, направленных на профилактику наркомании, токсикомании и алкоголизма среди населения, ед.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4F36" w:rsidRPr="00A451E0" w:rsidRDefault="00ED4F36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108,33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г.Североморск (УКСМПиМС)</w:t>
            </w:r>
          </w:p>
        </w:tc>
      </w:tr>
      <w:tr w:rsidR="00ED4F36" w:rsidRPr="00A451E0" w:rsidTr="00ED4F36">
        <w:trPr>
          <w:trHeight w:val="824"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 w:rsidP="00ED4F3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молодежи</w:t>
            </w:r>
            <w:r w:rsidR="00934EF3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 xml:space="preserve"> привлеченной к формированию негативного отношения к употреблению наркотиков, алкоголя и психоактивных веществ, тыс.чел.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27" w:type="dxa"/>
            <w:vMerge w:val="restart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г.Североморск (УКСМПиМС)</w:t>
            </w:r>
          </w:p>
        </w:tc>
      </w:tr>
      <w:tr w:rsidR="00ED4F36" w:rsidRPr="00A451E0" w:rsidTr="00ED4F36">
        <w:trPr>
          <w:trHeight w:val="1320"/>
        </w:trPr>
        <w:tc>
          <w:tcPr>
            <w:tcW w:w="568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людей, вовлеченных в ЗОЖ, имеющих негативное отношение к потреблению наркотических средств, психотропных веществ и алкоголя, тыс.чел.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24,9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237,14</w:t>
            </w:r>
          </w:p>
        </w:tc>
        <w:tc>
          <w:tcPr>
            <w:tcW w:w="2127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</w:tr>
      <w:tr w:rsidR="00ED4F36" w:rsidRPr="00A451E0" w:rsidTr="00ED4F36">
        <w:trPr>
          <w:trHeight w:val="859"/>
        </w:trPr>
        <w:tc>
          <w:tcPr>
            <w:tcW w:w="568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мероприятий (всероссийских, региональных, областных), направленных на профилактику наркомании, токсикомании и алкоголизма среди населения, ед.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27" w:type="dxa"/>
            <w:vMerge/>
            <w:vAlign w:val="center"/>
            <w:hideMark/>
          </w:tcPr>
          <w:p w:rsidR="00ED4F36" w:rsidRPr="00A451E0" w:rsidRDefault="00ED4F36">
            <w:pPr>
              <w:rPr>
                <w:sz w:val="18"/>
                <w:szCs w:val="18"/>
              </w:rPr>
            </w:pPr>
          </w:p>
        </w:tc>
      </w:tr>
      <w:tr w:rsidR="00ED4F36" w:rsidRPr="00A451E0" w:rsidTr="00ED4F36">
        <w:trPr>
          <w:trHeight w:val="705"/>
        </w:trPr>
        <w:tc>
          <w:tcPr>
            <w:tcW w:w="568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D4F36" w:rsidRPr="00A451E0" w:rsidTr="00ED4F36">
        <w:trPr>
          <w:trHeight w:val="570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144,35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ED4F36" w:rsidRPr="00A451E0" w:rsidRDefault="00ED4F3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ED4F36" w:rsidRPr="00A451E0" w:rsidRDefault="00ED4F36" w:rsidP="0013078C">
      <w:pPr>
        <w:pStyle w:val="af6"/>
        <w:ind w:left="1440" w:firstLine="0"/>
        <w:rPr>
          <w:rFonts w:ascii="Times New Roman" w:hAnsi="Times New Roman"/>
          <w:b/>
        </w:rPr>
      </w:pPr>
    </w:p>
    <w:p w:rsidR="00934EF3" w:rsidRPr="00A451E0" w:rsidRDefault="00934EF3" w:rsidP="00934EF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34EF3" w:rsidRPr="00A451E0" w:rsidRDefault="00934EF3" w:rsidP="00247218">
      <w:pPr>
        <w:pStyle w:val="ConsPlusNonformat"/>
        <w:widowControl/>
        <w:numPr>
          <w:ilvl w:val="0"/>
          <w:numId w:val="14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934EF3" w:rsidRPr="00A451E0" w:rsidTr="00E77E22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934EF3" w:rsidP="00E77E22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3" w:rsidRPr="00A451E0" w:rsidRDefault="005973A1" w:rsidP="00E77E22">
            <w:pPr>
              <w:jc w:val="center"/>
            </w:pPr>
            <w:r w:rsidRPr="00A451E0">
              <w:t>2,38</w:t>
            </w:r>
            <w:r w:rsidR="00934EF3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934EF3" w:rsidP="00E77E22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934EF3" w:rsidP="00E77E22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3" w:rsidRPr="00A451E0" w:rsidRDefault="005973A1" w:rsidP="005973A1">
            <w:pPr>
              <w:jc w:val="center"/>
            </w:pPr>
            <w:r w:rsidRPr="00A451E0">
              <w:t>5</w:t>
            </w:r>
            <w:r w:rsidR="00934EF3" w:rsidRPr="00A451E0">
              <w:t>,</w:t>
            </w:r>
            <w:r w:rsidRPr="00A451E0">
              <w:t>45</w:t>
            </w:r>
            <w:r w:rsidR="00934EF3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934EF3" w:rsidP="00E77E22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5973A1" w:rsidP="005973A1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934EF3" w:rsidRPr="00A451E0">
              <w:rPr>
                <w:b/>
                <w:bCs/>
              </w:rPr>
              <w:t>,8</w:t>
            </w:r>
            <w:r w:rsidRPr="00A451E0">
              <w:rPr>
                <w:b/>
                <w:bCs/>
              </w:rPr>
              <w:t>7</w:t>
            </w:r>
            <w:r w:rsidR="00934EF3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низкая</w:t>
            </w:r>
            <w:r w:rsidR="00934EF3" w:rsidRPr="00A451E0">
              <w:rPr>
                <w:b/>
                <w:bCs/>
              </w:rPr>
              <w:t xml:space="preserve"> результативность</w:t>
            </w:r>
            <w:r w:rsidRPr="00A451E0">
              <w:rPr>
                <w:b/>
                <w:bCs/>
              </w:rPr>
              <w:t xml:space="preserve"> (существенное перевыполнение плана)</w:t>
            </w:r>
            <w:r w:rsidR="00934EF3" w:rsidRPr="00A451E0">
              <w:rPr>
                <w:b/>
                <w:bCs/>
              </w:rPr>
              <w:t xml:space="preserve"> </w:t>
            </w:r>
          </w:p>
        </w:tc>
      </w:tr>
      <w:tr w:rsidR="00934EF3" w:rsidRPr="00A451E0" w:rsidTr="00E77E22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4EF3" w:rsidRPr="00A451E0" w:rsidRDefault="00934EF3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934EF3" w:rsidP="00E77E22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4EF3" w:rsidRPr="00A451E0" w:rsidRDefault="00934EF3" w:rsidP="00E77E22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4EF3" w:rsidRPr="00A451E0" w:rsidRDefault="00934EF3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EF3" w:rsidRPr="00A451E0" w:rsidRDefault="005973A1" w:rsidP="00E77E22">
            <w:pPr>
              <w:jc w:val="center"/>
            </w:pPr>
            <w:r w:rsidRPr="00A451E0">
              <w:t>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4EF3" w:rsidRPr="00A451E0" w:rsidRDefault="00934EF3" w:rsidP="00E77E22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4EF3" w:rsidRPr="00A451E0" w:rsidRDefault="00934EF3" w:rsidP="00E77E22">
            <w:pPr>
              <w:rPr>
                <w:b/>
                <w:bCs/>
              </w:rPr>
            </w:pPr>
          </w:p>
        </w:tc>
      </w:tr>
    </w:tbl>
    <w:p w:rsidR="00934EF3" w:rsidRPr="00A451E0" w:rsidRDefault="00934EF3" w:rsidP="00934EF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34EF3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</w:t>
      </w:r>
      <w:r w:rsidR="00934EF3" w:rsidRPr="00A451E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="00934EF3"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34EF3" w:rsidRPr="00A451E0" w:rsidRDefault="00934EF3" w:rsidP="00934EF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5973A1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5973A1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 </w:t>
      </w:r>
      <w:r w:rsidRPr="00A451E0">
        <w:rPr>
          <w:rFonts w:ascii="Times New Roman" w:hAnsi="Times New Roman" w:cs="Times New Roman"/>
          <w:b/>
          <w:sz w:val="24"/>
          <w:szCs w:val="24"/>
        </w:rPr>
        <w:t>неполное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D4F36" w:rsidRPr="00A451E0" w:rsidRDefault="00934EF3" w:rsidP="00D821CF">
      <w:pPr>
        <w:contextualSpacing/>
        <w:jc w:val="center"/>
        <w:rPr>
          <w:b/>
        </w:rPr>
      </w:pPr>
      <w:r w:rsidRPr="00A451E0">
        <w:t xml:space="preserve"> </w:t>
      </w:r>
      <w:r w:rsidRPr="00A451E0">
        <w:rPr>
          <w:b/>
        </w:rPr>
        <w:t xml:space="preserve">Общая оценка эффективности реализации подпрограммы - 4 приемлемый уровень эффективности </w:t>
      </w:r>
    </w:p>
    <w:p w:rsidR="00D821CF" w:rsidRPr="00A451E0" w:rsidRDefault="00D821CF" w:rsidP="00D821CF">
      <w:pPr>
        <w:contextualSpacing/>
        <w:jc w:val="center"/>
        <w:rPr>
          <w:b/>
        </w:rPr>
      </w:pPr>
    </w:p>
    <w:p w:rsidR="00ED4F36" w:rsidRPr="00A451E0" w:rsidRDefault="00ED4F36" w:rsidP="0013078C">
      <w:pPr>
        <w:jc w:val="center"/>
        <w:rPr>
          <w:b/>
        </w:rPr>
      </w:pPr>
      <w:r w:rsidRPr="00A451E0">
        <w:rPr>
          <w:b/>
        </w:rPr>
        <w:br w:type="page"/>
      </w:r>
    </w:p>
    <w:p w:rsidR="00302448" w:rsidRPr="00A451E0" w:rsidRDefault="00823336" w:rsidP="0013078C">
      <w:pPr>
        <w:jc w:val="center"/>
        <w:rPr>
          <w:b/>
        </w:rPr>
      </w:pPr>
      <w:r w:rsidRPr="00A451E0">
        <w:rPr>
          <w:b/>
        </w:rPr>
        <w:lastRenderedPageBreak/>
        <w:t>4</w:t>
      </w:r>
      <w:r w:rsidR="002139DA" w:rsidRPr="00A451E0">
        <w:rPr>
          <w:b/>
        </w:rPr>
        <w:t>.</w:t>
      </w:r>
      <w:r w:rsidRPr="00A451E0">
        <w:rPr>
          <w:b/>
        </w:rPr>
        <w:t xml:space="preserve"> </w:t>
      </w:r>
      <w:r w:rsidR="00BE1F84" w:rsidRPr="00A451E0">
        <w:rPr>
          <w:b/>
        </w:rPr>
        <w:t>Подпрограмма «Дополнительные меры социальной поддержки отдельных категорий граждан</w:t>
      </w:r>
    </w:p>
    <w:p w:rsidR="00183897" w:rsidRPr="00A451E0" w:rsidRDefault="00BE1F84" w:rsidP="0013078C">
      <w:pPr>
        <w:jc w:val="center"/>
        <w:rPr>
          <w:b/>
        </w:rPr>
      </w:pPr>
      <w:r w:rsidRPr="00A451E0">
        <w:rPr>
          <w:b/>
        </w:rPr>
        <w:t>ЗАТО г.Североморск»</w:t>
      </w:r>
      <w:r w:rsidR="00302448" w:rsidRPr="00A451E0">
        <w:rPr>
          <w:b/>
        </w:rPr>
        <w:t xml:space="preserve"> </w:t>
      </w:r>
      <w:r w:rsidRPr="00A451E0">
        <w:rPr>
          <w:b/>
        </w:rPr>
        <w:t>на 20</w:t>
      </w:r>
      <w:r w:rsidR="00CD58E4" w:rsidRPr="00A451E0">
        <w:rPr>
          <w:b/>
        </w:rPr>
        <w:t>21</w:t>
      </w:r>
      <w:r w:rsidRPr="00A451E0">
        <w:rPr>
          <w:b/>
        </w:rPr>
        <w:t>-20</w:t>
      </w:r>
      <w:r w:rsidR="00DC2877" w:rsidRPr="00A451E0">
        <w:rPr>
          <w:b/>
        </w:rPr>
        <w:t>2</w:t>
      </w:r>
      <w:r w:rsidR="00CD58E4" w:rsidRPr="00A451E0">
        <w:rPr>
          <w:b/>
        </w:rPr>
        <w:t>5</w:t>
      </w:r>
      <w:r w:rsidRPr="00A451E0">
        <w:rPr>
          <w:b/>
        </w:rPr>
        <w:t xml:space="preserve"> годы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93"/>
        <w:gridCol w:w="992"/>
        <w:gridCol w:w="851"/>
        <w:gridCol w:w="1385"/>
        <w:gridCol w:w="999"/>
        <w:gridCol w:w="1028"/>
        <w:gridCol w:w="2083"/>
        <w:gridCol w:w="708"/>
        <w:gridCol w:w="709"/>
        <w:gridCol w:w="851"/>
        <w:gridCol w:w="1560"/>
      </w:tblGrid>
      <w:tr w:rsidR="007B1B03" w:rsidRPr="00A451E0" w:rsidTr="00F17003">
        <w:tc>
          <w:tcPr>
            <w:tcW w:w="704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293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84" w:type="dxa"/>
            <w:gridSpan w:val="2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 % (гр. 6/ гр.5)</w:t>
            </w:r>
          </w:p>
        </w:tc>
        <w:tc>
          <w:tcPr>
            <w:tcW w:w="4351" w:type="dxa"/>
            <w:gridSpan w:val="4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7B1B03" w:rsidRPr="00A451E0" w:rsidTr="00F17003">
        <w:tc>
          <w:tcPr>
            <w:tcW w:w="704" w:type="dxa"/>
            <w:vMerge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</w:p>
        </w:tc>
        <w:tc>
          <w:tcPr>
            <w:tcW w:w="3293" w:type="dxa"/>
            <w:vMerge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9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028" w:type="dxa"/>
            <w:vMerge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8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</w:t>
            </w:r>
          </w:p>
        </w:tc>
        <w:tc>
          <w:tcPr>
            <w:tcW w:w="1560" w:type="dxa"/>
            <w:vMerge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</w:p>
        </w:tc>
      </w:tr>
      <w:tr w:rsidR="007B1B03" w:rsidRPr="00A451E0" w:rsidTr="00F17003">
        <w:tc>
          <w:tcPr>
            <w:tcW w:w="704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293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9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1848DE" w:rsidRPr="00A451E0" w:rsidTr="00AA423A">
        <w:tc>
          <w:tcPr>
            <w:tcW w:w="9252" w:type="dxa"/>
            <w:gridSpan w:val="7"/>
            <w:shd w:val="clear" w:color="auto" w:fill="auto"/>
          </w:tcPr>
          <w:p w:rsidR="001848DE" w:rsidRPr="00A451E0" w:rsidRDefault="001848DE" w:rsidP="001848DE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 Повышение качества и доступности дополнительных мер социальной поддержки населения ЗАТО г.Североморск</w:t>
            </w:r>
          </w:p>
        </w:tc>
        <w:tc>
          <w:tcPr>
            <w:tcW w:w="2083" w:type="dxa"/>
            <w:shd w:val="clear" w:color="auto" w:fill="auto"/>
          </w:tcPr>
          <w:p w:rsidR="001848DE" w:rsidRPr="00A451E0" w:rsidRDefault="001848DE" w:rsidP="001848D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Общее количество получателей муниципальных услуг, чел.</w:t>
            </w:r>
          </w:p>
        </w:tc>
        <w:tc>
          <w:tcPr>
            <w:tcW w:w="708" w:type="dxa"/>
            <w:shd w:val="clear" w:color="auto" w:fill="auto"/>
          </w:tcPr>
          <w:p w:rsidR="001848DE" w:rsidRPr="00A451E0" w:rsidRDefault="001848DE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1848DE" w:rsidRPr="00A451E0" w:rsidRDefault="001848DE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:rsidR="001848DE" w:rsidRPr="00A451E0" w:rsidRDefault="001848DE" w:rsidP="001848D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97,4</w:t>
            </w:r>
          </w:p>
        </w:tc>
        <w:tc>
          <w:tcPr>
            <w:tcW w:w="1560" w:type="dxa"/>
            <w:shd w:val="clear" w:color="auto" w:fill="auto"/>
          </w:tcPr>
          <w:p w:rsidR="001848DE" w:rsidRPr="00A451E0" w:rsidRDefault="001848DE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 ЗАТО                        г. Североморск</w:t>
            </w:r>
          </w:p>
        </w:tc>
      </w:tr>
      <w:tr w:rsidR="007B1B03" w:rsidRPr="00A451E0" w:rsidTr="00F17003">
        <w:trPr>
          <w:trHeight w:val="191"/>
        </w:trPr>
        <w:tc>
          <w:tcPr>
            <w:tcW w:w="704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11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Задача 1: Предоставление отдельным категориям граждан дополнительных мер социальной поддержки</w:t>
            </w:r>
          </w:p>
        </w:tc>
      </w:tr>
      <w:tr w:rsidR="007B1B03" w:rsidRPr="00A451E0" w:rsidTr="00F17003">
        <w:trPr>
          <w:trHeight w:val="543"/>
        </w:trPr>
        <w:tc>
          <w:tcPr>
            <w:tcW w:w="704" w:type="dxa"/>
            <w:shd w:val="clear" w:color="auto" w:fill="auto"/>
          </w:tcPr>
          <w:p w:rsidR="007B1B03" w:rsidRPr="00A451E0" w:rsidRDefault="007B1B03" w:rsidP="007B1B0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3293" w:type="dxa"/>
            <w:shd w:val="clear" w:color="auto" w:fill="auto"/>
          </w:tcPr>
          <w:p w:rsidR="007B1B03" w:rsidRPr="00A451E0" w:rsidRDefault="007B1B03" w:rsidP="007B1B0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Основное мероприятие:</w:t>
            </w:r>
          </w:p>
          <w:p w:rsidR="007B1B03" w:rsidRPr="00A451E0" w:rsidRDefault="007B1B03" w:rsidP="007B1B03">
            <w:pPr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1.Обеспечение социальных гарантий и усиления адресной направленности мер социальной поддержки населения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B03" w:rsidRPr="00A451E0" w:rsidRDefault="007B1B03" w:rsidP="007B1B03">
            <w:pPr>
              <w:jc w:val="center"/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2021г.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1B03" w:rsidRPr="00A451E0" w:rsidRDefault="007B1B03" w:rsidP="007B1B0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Всего:</w:t>
            </w:r>
          </w:p>
          <w:p w:rsidR="007B1B03" w:rsidRPr="00A451E0" w:rsidRDefault="007B1B03" w:rsidP="007B1B0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т.ч.:</w:t>
            </w:r>
          </w:p>
          <w:p w:rsidR="007B1B03" w:rsidRPr="00A451E0" w:rsidRDefault="007B1B03" w:rsidP="007B1B0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7B1B03" w:rsidRPr="00A451E0" w:rsidRDefault="007B1B03" w:rsidP="007B1B0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7384,44 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B1B03" w:rsidRPr="00A451E0" w:rsidRDefault="007B1B03" w:rsidP="006F220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7229,4</w:t>
            </w:r>
            <w:r w:rsidR="006F220E"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7B1B03" w:rsidRPr="00A451E0" w:rsidRDefault="007B1B03" w:rsidP="007B1B0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98</w:t>
            </w: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7B1B0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7B1B03" w:rsidRPr="00A451E0" w:rsidRDefault="007B1B03" w:rsidP="007B1B0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7B1B03" w:rsidRPr="00A451E0" w:rsidRDefault="007B1B03" w:rsidP="007B1B0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7B1B03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7B1B03" w:rsidRPr="00A451E0" w:rsidRDefault="007B1B03" w:rsidP="007B1B03">
            <w:pPr>
              <w:rPr>
                <w:sz w:val="18"/>
                <w:szCs w:val="18"/>
              </w:rPr>
            </w:pPr>
          </w:p>
        </w:tc>
      </w:tr>
      <w:tr w:rsidR="007B1B03" w:rsidRPr="00A451E0" w:rsidTr="00F17003">
        <w:tc>
          <w:tcPr>
            <w:tcW w:w="704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1.1.</w:t>
            </w:r>
          </w:p>
        </w:tc>
        <w:tc>
          <w:tcPr>
            <w:tcW w:w="3293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Доплата к пенсии муниципальных служащих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1B03" w:rsidRPr="00A451E0" w:rsidRDefault="00F170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6169,44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B1B03" w:rsidRPr="00A451E0" w:rsidRDefault="007B1B03" w:rsidP="006F220E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6144,3</w:t>
            </w:r>
            <w:r w:rsidR="006F220E" w:rsidRPr="00A451E0">
              <w:rPr>
                <w:sz w:val="18"/>
                <w:szCs w:val="18"/>
              </w:rPr>
              <w:t>1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получателей пенсии, чел.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1560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 ЗАТО                        г. Североморск</w:t>
            </w:r>
          </w:p>
        </w:tc>
      </w:tr>
      <w:tr w:rsidR="007B1B03" w:rsidRPr="00A451E0" w:rsidTr="00F17003">
        <w:tc>
          <w:tcPr>
            <w:tcW w:w="704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3293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color w:val="000000"/>
                <w:spacing w:val="-4"/>
                <w:sz w:val="18"/>
                <w:szCs w:val="18"/>
              </w:rPr>
              <w:t>Компенсация расходов на оплату стоимости проезда и провоза багажа при   переезде лиц (работников), а также членов их семьи, при заключении (расторжении) трудовых договоров (контрактов) с организациями, финансируемыми из местного бюджета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1B03" w:rsidRPr="00A451E0" w:rsidRDefault="00F170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1215,00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1085,1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2352D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граждан, получивших оплату расходов, связанных с переездом из ЗАТО г.</w:t>
            </w:r>
            <w:r w:rsidR="002352D6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 xml:space="preserve">Североморск к новому месту жительства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Администрация ЗАТО                        г. Североморск, Управление финансов ЗАТО г.Североморск </w:t>
            </w:r>
          </w:p>
        </w:tc>
      </w:tr>
      <w:tr w:rsidR="007B1B03" w:rsidRPr="00A451E0" w:rsidTr="00F17003">
        <w:tc>
          <w:tcPr>
            <w:tcW w:w="704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93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 по подпрограмме</w:t>
            </w:r>
          </w:p>
        </w:tc>
        <w:tc>
          <w:tcPr>
            <w:tcW w:w="992" w:type="dxa"/>
            <w:shd w:val="clear" w:color="auto" w:fill="auto"/>
          </w:tcPr>
          <w:p w:rsidR="007B1B03" w:rsidRPr="00A451E0" w:rsidRDefault="007B1B03" w:rsidP="00AA423A">
            <w:pPr>
              <w:jc w:val="center"/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AA423A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Всего:</w:t>
            </w:r>
          </w:p>
          <w:p w:rsidR="007B1B03" w:rsidRPr="00A451E0" w:rsidRDefault="007B1B03" w:rsidP="00AA423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т.ч.:</w:t>
            </w:r>
          </w:p>
          <w:p w:rsidR="007B1B03" w:rsidRPr="00A451E0" w:rsidRDefault="007B1B03" w:rsidP="007B1B0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7384,44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B1B03" w:rsidRPr="00A451E0" w:rsidRDefault="007B1B03" w:rsidP="006F220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7229,4</w:t>
            </w:r>
            <w:r w:rsidR="006F220E"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7B1B03" w:rsidRPr="00A451E0" w:rsidRDefault="007B1B03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98</w:t>
            </w:r>
          </w:p>
        </w:tc>
        <w:tc>
          <w:tcPr>
            <w:tcW w:w="2083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7B1B03" w:rsidRPr="00A451E0" w:rsidRDefault="007B1B03" w:rsidP="00AA423A">
            <w:pPr>
              <w:rPr>
                <w:sz w:val="18"/>
                <w:szCs w:val="18"/>
              </w:rPr>
            </w:pPr>
          </w:p>
        </w:tc>
      </w:tr>
    </w:tbl>
    <w:p w:rsidR="007B1B03" w:rsidRPr="00A451E0" w:rsidRDefault="007B1B03" w:rsidP="007B1B03"/>
    <w:p w:rsidR="001D0C3A" w:rsidRPr="00A451E0" w:rsidRDefault="001D0C3A" w:rsidP="001D0C3A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D0C3A" w:rsidRPr="00A451E0" w:rsidRDefault="00DF39B7" w:rsidP="00DF39B7">
      <w:pPr>
        <w:pStyle w:val="ConsPlusNonformat"/>
        <w:widowControl/>
        <w:tabs>
          <w:tab w:val="left" w:pos="432"/>
        </w:tabs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</w:t>
      </w:r>
      <w:r w:rsidR="001D0C3A" w:rsidRPr="00A451E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1D0C3A" w:rsidRPr="00A451E0" w:rsidTr="00E77E22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1D0C3A" w:rsidP="00E77E22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C3A" w:rsidRPr="00A451E0" w:rsidRDefault="00ED2E74" w:rsidP="00ED2E74">
            <w:pPr>
              <w:jc w:val="center"/>
            </w:pPr>
            <w:r w:rsidRPr="00A451E0">
              <w:t>0</w:t>
            </w:r>
            <w:r w:rsidR="001D0C3A" w:rsidRPr="00A451E0">
              <w:t>,</w:t>
            </w:r>
            <w:r w:rsidRPr="00A451E0">
              <w:t>97</w:t>
            </w:r>
            <w:r w:rsidR="001D0C3A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1D0C3A" w:rsidP="00E77E22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1D0C3A" w:rsidP="00E77E22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C3A" w:rsidRPr="00A451E0" w:rsidRDefault="00ED2E74" w:rsidP="00ED2E74">
            <w:pPr>
              <w:jc w:val="center"/>
            </w:pPr>
            <w:r w:rsidRPr="00A451E0">
              <w:t>1</w:t>
            </w:r>
            <w:r w:rsidR="001D0C3A" w:rsidRPr="00A451E0">
              <w:t>,</w:t>
            </w:r>
            <w:r w:rsidRPr="00A451E0">
              <w:t>97</w:t>
            </w:r>
            <w:r w:rsidR="001D0C3A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1D0C3A" w:rsidP="00E77E22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8F4B95" w:rsidP="008F4B95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1D0C3A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98</w:t>
            </w:r>
            <w:r w:rsidR="001D0C3A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высокая</w:t>
            </w:r>
            <w:r w:rsidR="001D0C3A"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1D0C3A" w:rsidRPr="00A451E0" w:rsidTr="00E77E22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0C3A" w:rsidRPr="00A451E0" w:rsidRDefault="001D0C3A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1D0C3A" w:rsidP="00E77E22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0C3A" w:rsidRPr="00A451E0" w:rsidRDefault="001D0C3A" w:rsidP="00E77E22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0C3A" w:rsidRPr="00A451E0" w:rsidRDefault="001D0C3A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C3A" w:rsidRPr="00A451E0" w:rsidRDefault="00ED2E74" w:rsidP="00E77E22">
            <w:pPr>
              <w:jc w:val="center"/>
            </w:pPr>
            <w:r w:rsidRPr="00A451E0">
              <w:t>2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0C3A" w:rsidRPr="00A451E0" w:rsidRDefault="001D0C3A" w:rsidP="00E77E22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0C3A" w:rsidRPr="00A451E0" w:rsidRDefault="001D0C3A" w:rsidP="00E77E22">
            <w:pPr>
              <w:rPr>
                <w:b/>
                <w:bCs/>
              </w:rPr>
            </w:pPr>
          </w:p>
        </w:tc>
      </w:tr>
    </w:tbl>
    <w:p w:rsidR="001D0C3A" w:rsidRPr="00A451E0" w:rsidRDefault="001D0C3A" w:rsidP="001D0C3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1D0C3A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</w:t>
      </w:r>
      <w:r w:rsidR="001D0C3A" w:rsidRPr="00A451E0">
        <w:rPr>
          <w:rFonts w:ascii="Times New Roman" w:hAnsi="Times New Roman" w:cs="Times New Roman"/>
          <w:sz w:val="24"/>
          <w:szCs w:val="24"/>
        </w:rPr>
        <w:t>Оценка полноты финансирования</w:t>
      </w:r>
      <w:r w:rsidR="001D0C3A"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D0C3A" w:rsidRPr="00A451E0" w:rsidRDefault="001D0C3A" w:rsidP="001D0C3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8F4B95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8F4B95" w:rsidRPr="00A451E0">
        <w:rPr>
          <w:rFonts w:ascii="Times New Roman" w:hAnsi="Times New Roman" w:cs="Times New Roman"/>
          <w:b/>
          <w:sz w:val="24"/>
          <w:szCs w:val="24"/>
        </w:rPr>
        <w:t>98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="008F4B95"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35F46" w:rsidRPr="00A451E0" w:rsidRDefault="001D0C3A" w:rsidP="001D0C3A">
      <w:pPr>
        <w:contextualSpacing/>
        <w:jc w:val="center"/>
        <w:rPr>
          <w:sz w:val="16"/>
          <w:szCs w:val="16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8F4B95" w:rsidRPr="00A451E0">
        <w:rPr>
          <w:b/>
        </w:rPr>
        <w:t>5</w:t>
      </w:r>
      <w:r w:rsidRPr="00A451E0">
        <w:rPr>
          <w:b/>
        </w:rPr>
        <w:t xml:space="preserve"> </w:t>
      </w:r>
      <w:r w:rsidR="008F4B95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8F4B95" w:rsidRPr="00A451E0">
        <w:rPr>
          <w:b/>
        </w:rPr>
        <w:t>ь</w:t>
      </w:r>
      <w:r w:rsidRPr="00A451E0">
        <w:rPr>
          <w:b/>
        </w:rPr>
        <w:t xml:space="preserve"> </w:t>
      </w:r>
      <w:r w:rsidR="00D35F46" w:rsidRPr="00A451E0">
        <w:rPr>
          <w:sz w:val="16"/>
          <w:szCs w:val="16"/>
        </w:rPr>
        <w:br w:type="page"/>
      </w:r>
    </w:p>
    <w:p w:rsidR="00BE1F84" w:rsidRPr="00A451E0" w:rsidRDefault="00823336" w:rsidP="0013078C">
      <w:pPr>
        <w:jc w:val="center"/>
        <w:rPr>
          <w:b/>
        </w:rPr>
      </w:pPr>
      <w:r w:rsidRPr="00A451E0">
        <w:rPr>
          <w:b/>
        </w:rPr>
        <w:lastRenderedPageBreak/>
        <w:t>5</w:t>
      </w:r>
      <w:r w:rsidR="00682D79" w:rsidRPr="00A451E0">
        <w:rPr>
          <w:b/>
        </w:rPr>
        <w:t>.</w:t>
      </w:r>
      <w:r w:rsidR="00FE3DD9" w:rsidRPr="00A451E0">
        <w:rPr>
          <w:b/>
        </w:rPr>
        <w:t xml:space="preserve"> Подпрограмма </w:t>
      </w:r>
      <w:r w:rsidR="002A2CFC" w:rsidRPr="00A451E0">
        <w:rPr>
          <w:b/>
        </w:rPr>
        <w:t>«</w:t>
      </w:r>
      <w:r w:rsidR="00FE3DD9" w:rsidRPr="00A451E0">
        <w:rPr>
          <w:b/>
        </w:rPr>
        <w:t>Доступная среда в ЗАТО г.Североморск</w:t>
      </w:r>
      <w:r w:rsidR="002A2CFC" w:rsidRPr="00A451E0">
        <w:rPr>
          <w:b/>
        </w:rPr>
        <w:t>»</w:t>
      </w:r>
      <w:r w:rsidR="00FE3DD9" w:rsidRPr="00A451E0">
        <w:rPr>
          <w:b/>
        </w:rPr>
        <w:t xml:space="preserve"> на 20</w:t>
      </w:r>
      <w:r w:rsidR="006E20E7" w:rsidRPr="00A451E0">
        <w:rPr>
          <w:b/>
        </w:rPr>
        <w:t>21</w:t>
      </w:r>
      <w:r w:rsidR="00FE3DD9" w:rsidRPr="00A451E0">
        <w:rPr>
          <w:b/>
        </w:rPr>
        <w:t>-20</w:t>
      </w:r>
      <w:r w:rsidR="00DC2877" w:rsidRPr="00A451E0">
        <w:rPr>
          <w:b/>
        </w:rPr>
        <w:t>2</w:t>
      </w:r>
      <w:r w:rsidR="006E20E7" w:rsidRPr="00A451E0">
        <w:rPr>
          <w:b/>
        </w:rPr>
        <w:t>5</w:t>
      </w:r>
      <w:r w:rsidR="002A2CFC" w:rsidRPr="00A451E0">
        <w:rPr>
          <w:b/>
        </w:rPr>
        <w:t xml:space="preserve"> годы</w:t>
      </w:r>
    </w:p>
    <w:p w:rsidR="00CD1CFF" w:rsidRPr="00A451E0" w:rsidRDefault="00CD1CFF" w:rsidP="0013078C">
      <w:pPr>
        <w:jc w:val="center"/>
        <w:rPr>
          <w:b/>
          <w:sz w:val="16"/>
          <w:szCs w:val="1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574"/>
        <w:gridCol w:w="45"/>
        <w:gridCol w:w="664"/>
        <w:gridCol w:w="708"/>
        <w:gridCol w:w="1134"/>
        <w:gridCol w:w="850"/>
        <w:gridCol w:w="851"/>
        <w:gridCol w:w="3261"/>
        <w:gridCol w:w="708"/>
        <w:gridCol w:w="695"/>
        <w:gridCol w:w="882"/>
        <w:gridCol w:w="1968"/>
      </w:tblGrid>
      <w:tr w:rsidR="001B4D7F" w:rsidRPr="00A451E0" w:rsidTr="00544BD5">
        <w:trPr>
          <w:trHeight w:val="242"/>
        </w:trPr>
        <w:tc>
          <w:tcPr>
            <w:tcW w:w="823" w:type="dxa"/>
            <w:vMerge w:val="restart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19" w:type="dxa"/>
            <w:gridSpan w:val="2"/>
            <w:vMerge w:val="restart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664" w:type="dxa"/>
            <w:vMerge w:val="restart"/>
            <w:shd w:val="clear" w:color="auto" w:fill="auto"/>
          </w:tcPr>
          <w:p w:rsidR="001B4D7F" w:rsidRPr="00A451E0" w:rsidRDefault="001B4D7F" w:rsidP="00544BD5">
            <w:pPr>
              <w:ind w:left="-12" w:right="-108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B4D7F" w:rsidRPr="00A451E0" w:rsidRDefault="001B4D7F" w:rsidP="004218B7">
            <w:pPr>
              <w:ind w:right="-108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Процент освоения % </w:t>
            </w:r>
          </w:p>
        </w:tc>
        <w:tc>
          <w:tcPr>
            <w:tcW w:w="5546" w:type="dxa"/>
            <w:gridSpan w:val="4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1968" w:type="dxa"/>
            <w:vMerge w:val="restart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1B4D7F" w:rsidRPr="00A451E0" w:rsidTr="00544BD5">
        <w:tc>
          <w:tcPr>
            <w:tcW w:w="823" w:type="dxa"/>
            <w:vMerge/>
            <w:shd w:val="clear" w:color="auto" w:fill="auto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vMerge/>
            <w:shd w:val="clear" w:color="auto" w:fill="auto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664" w:type="dxa"/>
            <w:vMerge/>
            <w:shd w:val="clear" w:color="auto" w:fill="auto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B4D7F" w:rsidRPr="00A451E0" w:rsidRDefault="001B4D7F" w:rsidP="004218B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850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vMerge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695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82" w:type="dxa"/>
            <w:shd w:val="clear" w:color="auto" w:fill="auto"/>
          </w:tcPr>
          <w:p w:rsidR="001B4D7F" w:rsidRPr="00A451E0" w:rsidRDefault="001B4D7F" w:rsidP="004218B7">
            <w:pPr>
              <w:ind w:right="-91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 %</w:t>
            </w:r>
          </w:p>
        </w:tc>
        <w:tc>
          <w:tcPr>
            <w:tcW w:w="1968" w:type="dxa"/>
            <w:vMerge/>
            <w:shd w:val="clear" w:color="auto" w:fill="auto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</w:p>
        </w:tc>
      </w:tr>
      <w:tr w:rsidR="001B4D7F" w:rsidRPr="00A451E0" w:rsidTr="00544BD5">
        <w:tc>
          <w:tcPr>
            <w:tcW w:w="823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19" w:type="dxa"/>
            <w:gridSpan w:val="2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64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95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82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6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3D05E8" w:rsidRPr="00A451E0" w:rsidTr="00E82D4A">
        <w:tc>
          <w:tcPr>
            <w:tcW w:w="7649" w:type="dxa"/>
            <w:gridSpan w:val="8"/>
            <w:shd w:val="clear" w:color="auto" w:fill="auto"/>
            <w:vAlign w:val="center"/>
          </w:tcPr>
          <w:p w:rsidR="003D05E8" w:rsidRPr="00A451E0" w:rsidRDefault="003D05E8" w:rsidP="00F53764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</w:t>
            </w: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Интеграция инвалидов в общество, обеспечение беспрепятственного доступа к приоритетным объектам и услугам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05E8" w:rsidRPr="00A451E0" w:rsidRDefault="00F5376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инвалидов, родителей детей-инвалидов, их опекунов, попечителей, получивших помощь по вопросам социальной поддержки и социальной реабилитации,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05E8" w:rsidRPr="00A451E0" w:rsidRDefault="00F5376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3D05E8" w:rsidRPr="00A451E0" w:rsidRDefault="00E82D4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3D05E8" w:rsidRPr="00A451E0" w:rsidRDefault="00E82D4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3D05E8" w:rsidRPr="00A451E0" w:rsidRDefault="003D05E8" w:rsidP="0013078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4D7F" w:rsidRPr="00A451E0" w:rsidTr="00544BD5">
        <w:trPr>
          <w:trHeight w:val="231"/>
        </w:trPr>
        <w:tc>
          <w:tcPr>
            <w:tcW w:w="823" w:type="dxa"/>
            <w:shd w:val="clear" w:color="auto" w:fill="auto"/>
          </w:tcPr>
          <w:p w:rsidR="001B4D7F" w:rsidRPr="00A451E0" w:rsidRDefault="003D05E8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4340" w:type="dxa"/>
            <w:gridSpan w:val="12"/>
            <w:shd w:val="clear" w:color="auto" w:fill="auto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  <w:r w:rsidRPr="00A451E0"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  <w:t>Задача 1: С</w:t>
            </w:r>
            <w:r w:rsidRPr="00A451E0">
              <w:rPr>
                <w:b/>
                <w:spacing w:val="-4"/>
                <w:sz w:val="18"/>
                <w:szCs w:val="18"/>
                <w:lang w:eastAsia="en-US"/>
              </w:rPr>
              <w:t>оздание условий для интеграции инвалидов в общество и повышения качества жизни инвалидов в современных условиях</w:t>
            </w:r>
          </w:p>
        </w:tc>
      </w:tr>
      <w:tr w:rsidR="00873EBF" w:rsidRPr="00A451E0" w:rsidTr="00544BD5">
        <w:trPr>
          <w:trHeight w:val="1114"/>
        </w:trPr>
        <w:tc>
          <w:tcPr>
            <w:tcW w:w="823" w:type="dxa"/>
            <w:shd w:val="clear" w:color="auto" w:fill="auto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</w:t>
            </w:r>
            <w:r w:rsidR="003D05E8" w:rsidRPr="00A451E0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  <w:shd w:val="clear" w:color="auto" w:fill="auto"/>
          </w:tcPr>
          <w:p w:rsidR="00873EBF" w:rsidRPr="00A451E0" w:rsidRDefault="00873EBF" w:rsidP="0013078C">
            <w:pPr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  <w:t>Основное мероприятие 1:</w:t>
            </w:r>
          </w:p>
          <w:p w:rsidR="00873EBF" w:rsidRPr="00A451E0" w:rsidRDefault="00873EBF" w:rsidP="00873EB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A451E0"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  <w:t>Создание условий для повышения качества жизни граждан старшего поколения и граждан, имеющих различные ограничения здоровья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73EBF" w:rsidRPr="00A451E0" w:rsidRDefault="00873EBF" w:rsidP="0013078C">
            <w:pPr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7514" w:type="dxa"/>
            <w:gridSpan w:val="5"/>
            <w:shd w:val="clear" w:color="auto" w:fill="auto"/>
          </w:tcPr>
          <w:p w:rsidR="00873EBF" w:rsidRPr="00A451E0" w:rsidRDefault="00873EBF" w:rsidP="0013078C">
            <w:pPr>
              <w:rPr>
                <w:sz w:val="18"/>
                <w:szCs w:val="18"/>
              </w:rPr>
            </w:pPr>
          </w:p>
        </w:tc>
      </w:tr>
      <w:tr w:rsidR="00873EBF" w:rsidRPr="00A451E0" w:rsidTr="00544BD5">
        <w:tc>
          <w:tcPr>
            <w:tcW w:w="823" w:type="dxa"/>
            <w:shd w:val="clear" w:color="auto" w:fill="auto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574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pacing w:val="-4"/>
                <w:sz w:val="18"/>
                <w:szCs w:val="18"/>
                <w:lang w:eastAsia="en-US"/>
              </w:rPr>
              <w:t>Регулярная публикация материалов, трансляция радиопрограмм публицистической, научно-позна</w:t>
            </w:r>
            <w:r w:rsidRPr="00A451E0">
              <w:rPr>
                <w:rFonts w:eastAsia="Calibri"/>
                <w:spacing w:val="-4"/>
                <w:sz w:val="18"/>
                <w:szCs w:val="18"/>
                <w:lang w:eastAsia="en-US"/>
              </w:rPr>
              <w:softHyphen/>
              <w:t>вательной и культурно-просветительской направленности, адресованных инвалидам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73EBF" w:rsidRPr="00A451E0" w:rsidRDefault="00873EBF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3261" w:type="dxa"/>
            <w:shd w:val="clear" w:color="auto" w:fill="auto"/>
          </w:tcPr>
          <w:p w:rsidR="00873EBF" w:rsidRPr="00A451E0" w:rsidRDefault="00873EBF" w:rsidP="0013078C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pacing w:val="-4"/>
                <w:sz w:val="18"/>
                <w:szCs w:val="18"/>
                <w:lang w:eastAsia="en-US"/>
              </w:rPr>
              <w:t>Количество публикаций, трансляций, ед.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Администрация ЗАТО</w:t>
            </w:r>
          </w:p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г. Североморск</w:t>
            </w:r>
          </w:p>
        </w:tc>
      </w:tr>
      <w:tr w:rsidR="00873EBF" w:rsidRPr="00A451E0" w:rsidTr="00544BD5">
        <w:tc>
          <w:tcPr>
            <w:tcW w:w="823" w:type="dxa"/>
            <w:shd w:val="clear" w:color="auto" w:fill="auto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574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Ежегодное проведение мониторинга состояния доступности социальной инфраструктуры для инвалидов и маломобильных групп граждан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73EBF" w:rsidRPr="00A451E0" w:rsidRDefault="00873EBF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3261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Количество проведенных мониторингов,</w:t>
            </w:r>
          </w:p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Администрация ЗАТО</w:t>
            </w:r>
          </w:p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г. Североморск</w:t>
            </w:r>
          </w:p>
        </w:tc>
      </w:tr>
      <w:tr w:rsidR="00873EBF" w:rsidRPr="00A451E0" w:rsidTr="00544BD5">
        <w:tc>
          <w:tcPr>
            <w:tcW w:w="823" w:type="dxa"/>
            <w:shd w:val="clear" w:color="auto" w:fill="auto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Итого по задаче: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73EBF" w:rsidRPr="00A451E0" w:rsidRDefault="00873EBF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3261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873EBF" w:rsidRPr="00A451E0" w:rsidRDefault="00873EB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8" w:type="dxa"/>
            <w:shd w:val="clear" w:color="auto" w:fill="auto"/>
          </w:tcPr>
          <w:p w:rsidR="00873EBF" w:rsidRPr="00A451E0" w:rsidRDefault="00873EB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B4D7F" w:rsidRPr="00A451E0" w:rsidTr="00544BD5">
        <w:tc>
          <w:tcPr>
            <w:tcW w:w="823" w:type="dxa"/>
            <w:shd w:val="clear" w:color="auto" w:fill="auto"/>
          </w:tcPr>
          <w:p w:rsidR="001B4D7F" w:rsidRPr="00A451E0" w:rsidRDefault="003D05E8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</w:t>
            </w:r>
          </w:p>
        </w:tc>
        <w:tc>
          <w:tcPr>
            <w:tcW w:w="14340" w:type="dxa"/>
            <w:gridSpan w:val="12"/>
            <w:shd w:val="clear" w:color="auto" w:fill="auto"/>
            <w:vAlign w:val="center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Задача 2:</w:t>
            </w:r>
            <w:r w:rsidRPr="00A451E0">
              <w:rPr>
                <w:spacing w:val="-4"/>
                <w:sz w:val="18"/>
                <w:szCs w:val="18"/>
                <w:lang w:eastAsia="en-US"/>
              </w:rPr>
              <w:t xml:space="preserve"> </w:t>
            </w:r>
            <w:r w:rsidRPr="00A451E0">
              <w:rPr>
                <w:b/>
                <w:spacing w:val="-4"/>
                <w:sz w:val="18"/>
                <w:szCs w:val="18"/>
                <w:lang w:eastAsia="en-US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на территории ЗАТО г.Североморск; и</w:t>
            </w:r>
            <w:r w:rsidRPr="00A451E0">
              <w:rPr>
                <w:b/>
                <w:spacing w:val="-4"/>
                <w:sz w:val="18"/>
                <w:szCs w:val="18"/>
              </w:rPr>
              <w:t>нтеграция граждан старшего поколения и инвалидов в общество посредством обеспечение творческого и культурного развития личности.</w:t>
            </w:r>
          </w:p>
        </w:tc>
      </w:tr>
      <w:tr w:rsidR="00E70E8A" w:rsidRPr="00A451E0" w:rsidTr="00544BD5">
        <w:trPr>
          <w:trHeight w:val="316"/>
        </w:trPr>
        <w:tc>
          <w:tcPr>
            <w:tcW w:w="823" w:type="dxa"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  <w:r w:rsidR="003D05E8" w:rsidRPr="00A451E0">
              <w:rPr>
                <w:sz w:val="18"/>
                <w:szCs w:val="18"/>
              </w:rPr>
              <w:t>.1.</w:t>
            </w:r>
          </w:p>
        </w:tc>
        <w:tc>
          <w:tcPr>
            <w:tcW w:w="2574" w:type="dxa"/>
            <w:shd w:val="clear" w:color="auto" w:fill="auto"/>
          </w:tcPr>
          <w:p w:rsidR="00E70E8A" w:rsidRPr="00A451E0" w:rsidRDefault="00E70E8A" w:rsidP="0013078C">
            <w:pPr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  <w:t>Основное мероприятие 2:</w:t>
            </w:r>
          </w:p>
          <w:p w:rsidR="00E70E8A" w:rsidRPr="00A451E0" w:rsidRDefault="00E70E8A" w:rsidP="0013078C">
            <w:pPr>
              <w:rPr>
                <w:sz w:val="18"/>
                <w:szCs w:val="18"/>
              </w:rPr>
            </w:pPr>
            <w:r w:rsidRPr="00A451E0"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  <w:t>Улучшение доступности среды жизнедеятельности для инвалидов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  <w:p w:rsidR="00E70E8A" w:rsidRPr="00A451E0" w:rsidRDefault="00BE2B51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Всего</w:t>
            </w:r>
            <w:r w:rsidR="00AA423A" w:rsidRPr="00A451E0">
              <w:rPr>
                <w:b/>
                <w:spacing w:val="-4"/>
                <w:sz w:val="18"/>
                <w:szCs w:val="18"/>
              </w:rPr>
              <w:t>, в т.ч. МБ: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E8A" w:rsidRPr="00A451E0" w:rsidRDefault="00E70E8A" w:rsidP="00AA423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  <w:r w:rsidR="00AA423A" w:rsidRPr="00A451E0">
              <w:rPr>
                <w:b/>
                <w:sz w:val="18"/>
                <w:szCs w:val="18"/>
              </w:rPr>
              <w:t>185</w:t>
            </w:r>
            <w:r w:rsidRPr="00A451E0">
              <w:rPr>
                <w:b/>
                <w:sz w:val="18"/>
                <w:szCs w:val="18"/>
              </w:rPr>
              <w:t>,</w:t>
            </w:r>
            <w:r w:rsidR="00AA423A" w:rsidRPr="00A451E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0E8A" w:rsidRPr="00A451E0" w:rsidRDefault="00AA423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1178</w:t>
            </w:r>
            <w:r w:rsidR="00E70E8A" w:rsidRPr="00A451E0">
              <w:rPr>
                <w:b/>
                <w:sz w:val="18"/>
                <w:szCs w:val="18"/>
              </w:rPr>
              <w:t>,</w:t>
            </w:r>
            <w:r w:rsidRPr="00A451E0">
              <w:rPr>
                <w:b/>
                <w:sz w:val="18"/>
                <w:szCs w:val="18"/>
              </w:rPr>
              <w:t>3</w:t>
            </w:r>
            <w:r w:rsidR="00E70E8A"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0E8A" w:rsidRPr="00A451E0" w:rsidRDefault="00AA423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99,42</w:t>
            </w:r>
          </w:p>
        </w:tc>
        <w:tc>
          <w:tcPr>
            <w:tcW w:w="3261" w:type="dxa"/>
            <w:shd w:val="clear" w:color="auto" w:fill="auto"/>
          </w:tcPr>
          <w:p w:rsidR="00E70E8A" w:rsidRPr="00A451E0" w:rsidRDefault="00E70E8A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8" w:type="dxa"/>
            <w:shd w:val="clear" w:color="auto" w:fill="auto"/>
          </w:tcPr>
          <w:p w:rsidR="00E70E8A" w:rsidRPr="00A451E0" w:rsidRDefault="00E70E8A" w:rsidP="0013078C">
            <w:pPr>
              <w:rPr>
                <w:sz w:val="18"/>
                <w:szCs w:val="18"/>
              </w:rPr>
            </w:pPr>
          </w:p>
        </w:tc>
      </w:tr>
      <w:tr w:rsidR="005A4369" w:rsidRPr="00A451E0" w:rsidTr="00544BD5">
        <w:trPr>
          <w:trHeight w:val="382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2.1.1.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69" w:rsidRPr="00A451E0" w:rsidRDefault="005A4369" w:rsidP="005A4369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pacing w:val="-4"/>
                <w:sz w:val="18"/>
                <w:szCs w:val="18"/>
                <w:lang w:eastAsia="en-US"/>
              </w:rPr>
              <w:t>Обеспечение доступности объектов социальной инфраструктуры для инвалидов и других маломобильных групп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</w:p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</w:p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1185,18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1178,30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99,42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:rsidR="005A4369" w:rsidRPr="00A451E0" w:rsidRDefault="005A4369" w:rsidP="005A436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Количество паспортизированных объектов, ед.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5A4369" w:rsidRPr="00A451E0" w:rsidRDefault="005A4369" w:rsidP="005A436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</w:tcPr>
          <w:p w:rsidR="005A4369" w:rsidRPr="00A451E0" w:rsidRDefault="005A4369" w:rsidP="005A4369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Администрация ЗАТО</w:t>
            </w:r>
          </w:p>
          <w:p w:rsidR="005A4369" w:rsidRPr="00A451E0" w:rsidRDefault="005A4369" w:rsidP="005A4369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г. Североморск</w:t>
            </w:r>
          </w:p>
        </w:tc>
      </w:tr>
      <w:tr w:rsidR="00E70E8A" w:rsidRPr="00A451E0" w:rsidTr="00544BD5">
        <w:trPr>
          <w:trHeight w:val="382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:rsidR="001B4D7F" w:rsidRPr="00A451E0" w:rsidRDefault="00E70E8A" w:rsidP="00456F1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адаптирован</w:t>
            </w:r>
            <w:r w:rsidR="001B4D7F" w:rsidRPr="00A451E0">
              <w:rPr>
                <w:sz w:val="18"/>
                <w:szCs w:val="18"/>
              </w:rPr>
              <w:t xml:space="preserve">ных </w:t>
            </w:r>
            <w:r w:rsidR="00456F1E" w:rsidRPr="00A451E0">
              <w:rPr>
                <w:sz w:val="18"/>
                <w:szCs w:val="18"/>
              </w:rPr>
              <w:t>объектов</w:t>
            </w:r>
            <w:r w:rsidR="001B4D7F" w:rsidRPr="00A451E0">
              <w:rPr>
                <w:sz w:val="18"/>
                <w:szCs w:val="18"/>
              </w:rPr>
              <w:t>, ед.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4D7F" w:rsidRPr="00A451E0" w:rsidRDefault="005A436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1B4D7F" w:rsidRPr="00A451E0" w:rsidRDefault="005A436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B4D7F" w:rsidRPr="00A451E0" w:rsidRDefault="005A436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196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 xml:space="preserve">Комитет по развитию городского хозяйства (совместно с </w:t>
            </w:r>
            <w:r w:rsidRPr="00A451E0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МКУ </w:t>
            </w:r>
            <w:r w:rsidRPr="00A451E0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«ГЦ ЖКХ ЗАТО г.Североморск»)</w:t>
            </w:r>
          </w:p>
        </w:tc>
      </w:tr>
      <w:tr w:rsidR="00E70E8A" w:rsidRPr="00A451E0" w:rsidTr="00544BD5">
        <w:trPr>
          <w:trHeight w:val="382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Объемы определяются учреждениями и организациями исходя из финансовых возможностей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оборудованных квотируемых рабочих мест,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1B4D7F" w:rsidRPr="00A451E0" w:rsidRDefault="001B4D7F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Учреждения и организации</w:t>
            </w:r>
          </w:p>
        </w:tc>
      </w:tr>
      <w:tr w:rsidR="00E70E8A" w:rsidRPr="00A451E0" w:rsidTr="00544BD5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2.1.2.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инвалидам возможности беспрепятственного пользования пассажирским транспортом, средствами связи и информации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BE2B51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Объемы определяются учреждениями и организациями исходя из финансовых возможностей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оборудованного транспорта,</w:t>
            </w:r>
          </w:p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Транспортные организации</w:t>
            </w:r>
          </w:p>
        </w:tc>
      </w:tr>
      <w:tr w:rsidR="00E70E8A" w:rsidRPr="00A451E0" w:rsidTr="00544BD5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оборудованных пешеходных путей и переходов,</w:t>
            </w:r>
          </w:p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 xml:space="preserve">Комитет по развитию городского хозяйства (совместно с </w:t>
            </w:r>
            <w:r w:rsidRPr="00A451E0">
              <w:rPr>
                <w:rFonts w:eastAsia="Calibri"/>
                <w:bCs/>
                <w:sz w:val="18"/>
                <w:szCs w:val="18"/>
                <w:lang w:eastAsia="en-US"/>
              </w:rPr>
              <w:t>МКУ «ГЦ ЖКХ ЗАТО г.Североморск»)</w:t>
            </w:r>
          </w:p>
        </w:tc>
      </w:tr>
      <w:tr w:rsidR="001B4D7F" w:rsidRPr="00A451E0" w:rsidTr="00544BD5"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2.1.3.</w:t>
            </w: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D7F" w:rsidRPr="00A451E0" w:rsidRDefault="001B4D7F" w:rsidP="0013078C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Обеспечение доступности людей с ОВЗ к социально значимым мероприятия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D7F" w:rsidRPr="00A451E0" w:rsidRDefault="00BE2B51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7514" w:type="dxa"/>
            <w:gridSpan w:val="5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70E8A" w:rsidRPr="00A451E0" w:rsidTr="00544BD5">
        <w:trPr>
          <w:trHeight w:val="694"/>
        </w:trPr>
        <w:tc>
          <w:tcPr>
            <w:tcW w:w="823" w:type="dxa"/>
            <w:vMerge w:val="restart"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2.1.3.1.</w:t>
            </w:r>
          </w:p>
        </w:tc>
        <w:tc>
          <w:tcPr>
            <w:tcW w:w="2574" w:type="dxa"/>
            <w:vMerge w:val="restart"/>
            <w:shd w:val="clear" w:color="auto" w:fill="auto"/>
          </w:tcPr>
          <w:p w:rsidR="00E70E8A" w:rsidRPr="00A451E0" w:rsidRDefault="00E70E8A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Организация и проведение культурно-массовых мероприятий с участием инвалидов и людей с ОВЗ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E70E8A" w:rsidRPr="00A451E0" w:rsidRDefault="00BE2B51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3543" w:type="dxa"/>
            <w:gridSpan w:val="4"/>
            <w:vMerge w:val="restart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культурно-массовых мероприятий для людей с ограниченными возможностями об общего количества мероприятий,%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9,2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E70E8A" w:rsidP="00B661C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2,</w:t>
            </w:r>
            <w:r w:rsidR="00B661C4" w:rsidRPr="00A451E0">
              <w:rPr>
                <w:sz w:val="18"/>
                <w:szCs w:val="18"/>
              </w:rPr>
              <w:t>9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B661C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31,5</w:t>
            </w:r>
            <w:r w:rsidR="00E70E8A" w:rsidRPr="00A451E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8" w:type="dxa"/>
            <w:vMerge w:val="restart"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E70E8A" w:rsidRPr="00A451E0" w:rsidTr="00544BD5">
        <w:trPr>
          <w:trHeight w:val="548"/>
        </w:trPr>
        <w:tc>
          <w:tcPr>
            <w:tcW w:w="823" w:type="dxa"/>
            <w:vMerge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E70E8A" w:rsidRPr="00A451E0" w:rsidRDefault="00E70E8A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4"/>
            <w:vMerge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культурно-массовых мероприятий, проведенных с участием инвалидов и людей с ОВЗ от общего количества мероприятий,%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7,7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B661C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7,1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B661C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92,2</w:t>
            </w:r>
          </w:p>
        </w:tc>
        <w:tc>
          <w:tcPr>
            <w:tcW w:w="1968" w:type="dxa"/>
            <w:vMerge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</w:tr>
      <w:tr w:rsidR="00E70E8A" w:rsidRPr="00A451E0" w:rsidTr="00544BD5">
        <w:trPr>
          <w:trHeight w:val="908"/>
        </w:trPr>
        <w:tc>
          <w:tcPr>
            <w:tcW w:w="823" w:type="dxa"/>
            <w:vMerge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E70E8A" w:rsidRPr="00A451E0" w:rsidRDefault="00E70E8A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E70E8A" w:rsidRPr="00A451E0" w:rsidRDefault="00E70E8A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gridSpan w:val="4"/>
            <w:vMerge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E70E8A" w:rsidRPr="00A451E0" w:rsidRDefault="00E70E8A" w:rsidP="00544BD5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культурно-массовых мероприятий доступных для восприятия инвалидами и лицами с ОВЗ от общего количества мероприятий,%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vMerge/>
            <w:shd w:val="clear" w:color="auto" w:fill="auto"/>
          </w:tcPr>
          <w:p w:rsidR="00E70E8A" w:rsidRPr="00A451E0" w:rsidRDefault="00E70E8A" w:rsidP="0013078C">
            <w:pPr>
              <w:jc w:val="center"/>
              <w:rPr>
                <w:sz w:val="18"/>
                <w:szCs w:val="18"/>
              </w:rPr>
            </w:pPr>
          </w:p>
        </w:tc>
      </w:tr>
      <w:tr w:rsidR="001B4D7F" w:rsidRPr="00A451E0" w:rsidTr="00544BD5">
        <w:trPr>
          <w:trHeight w:val="908"/>
        </w:trPr>
        <w:tc>
          <w:tcPr>
            <w:tcW w:w="823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2.1.3.2</w:t>
            </w:r>
          </w:p>
        </w:tc>
        <w:tc>
          <w:tcPr>
            <w:tcW w:w="2574" w:type="dxa"/>
            <w:shd w:val="clear" w:color="auto" w:fill="auto"/>
          </w:tcPr>
          <w:p w:rsidR="001B4D7F" w:rsidRPr="00A451E0" w:rsidRDefault="001B4D7F" w:rsidP="0013078C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Организация деятельности клубных формирований, в составе которых занимаются творчеством инвалиды и лица с ОВЗ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B4D7F" w:rsidRPr="00A451E0" w:rsidRDefault="001B4D7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2021-2025 гг.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1B4D7F" w:rsidRPr="00A451E0" w:rsidRDefault="001B4D7F" w:rsidP="0013078C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Доля клубных формирований, в составе которых занимаются творчеством инвалиды и лица с ОВЗ от общего количества клубных формирований, %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9,2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9,2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968" w:type="dxa"/>
            <w:shd w:val="clear" w:color="auto" w:fill="auto"/>
          </w:tcPr>
          <w:p w:rsidR="001B4D7F" w:rsidRPr="00A451E0" w:rsidRDefault="001B4D7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091084" w:rsidRPr="00A451E0" w:rsidTr="00544BD5">
        <w:tc>
          <w:tcPr>
            <w:tcW w:w="823" w:type="dxa"/>
            <w:shd w:val="clear" w:color="auto" w:fill="auto"/>
          </w:tcPr>
          <w:p w:rsidR="00091084" w:rsidRPr="00A451E0" w:rsidRDefault="00091084" w:rsidP="00091084">
            <w:pPr>
              <w:spacing w:line="204" w:lineRule="auto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74" w:type="dxa"/>
            <w:shd w:val="clear" w:color="auto" w:fill="auto"/>
          </w:tcPr>
          <w:p w:rsidR="00091084" w:rsidRPr="00A451E0" w:rsidRDefault="00091084" w:rsidP="00091084">
            <w:pPr>
              <w:spacing w:line="204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</w:rPr>
              <w:t>Итого по задаче: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Всего, в т.ч. МБ: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1185,18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1178,30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99,42</w:t>
            </w:r>
          </w:p>
        </w:tc>
        <w:tc>
          <w:tcPr>
            <w:tcW w:w="3261" w:type="dxa"/>
            <w:shd w:val="clear" w:color="auto" w:fill="auto"/>
          </w:tcPr>
          <w:p w:rsidR="00091084" w:rsidRPr="00A451E0" w:rsidRDefault="00091084" w:rsidP="00091084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8" w:type="dxa"/>
            <w:shd w:val="clear" w:color="auto" w:fill="auto"/>
          </w:tcPr>
          <w:p w:rsidR="00091084" w:rsidRPr="00A451E0" w:rsidRDefault="00091084" w:rsidP="00091084">
            <w:pPr>
              <w:spacing w:line="20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91084" w:rsidRPr="00A451E0" w:rsidTr="00544BD5">
        <w:tc>
          <w:tcPr>
            <w:tcW w:w="823" w:type="dxa"/>
            <w:shd w:val="clear" w:color="auto" w:fill="auto"/>
          </w:tcPr>
          <w:p w:rsidR="00091084" w:rsidRPr="00A451E0" w:rsidRDefault="00091084" w:rsidP="00091084">
            <w:pPr>
              <w:rPr>
                <w:b/>
                <w:sz w:val="18"/>
                <w:szCs w:val="18"/>
              </w:rPr>
            </w:pPr>
          </w:p>
        </w:tc>
        <w:tc>
          <w:tcPr>
            <w:tcW w:w="2574" w:type="dxa"/>
            <w:shd w:val="clear" w:color="auto" w:fill="auto"/>
          </w:tcPr>
          <w:p w:rsidR="00091084" w:rsidRPr="00A451E0" w:rsidRDefault="00091084" w:rsidP="00091084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 по подпрограмме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Всего, в т.ч. МБ: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1185,18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1178,30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99,42</w:t>
            </w:r>
          </w:p>
        </w:tc>
        <w:tc>
          <w:tcPr>
            <w:tcW w:w="3261" w:type="dxa"/>
            <w:shd w:val="clear" w:color="auto" w:fill="auto"/>
          </w:tcPr>
          <w:p w:rsidR="00091084" w:rsidRPr="00A451E0" w:rsidRDefault="00091084" w:rsidP="0009108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091084" w:rsidRPr="00A451E0" w:rsidRDefault="00091084" w:rsidP="0009108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68" w:type="dxa"/>
            <w:shd w:val="clear" w:color="auto" w:fill="auto"/>
          </w:tcPr>
          <w:p w:rsidR="00091084" w:rsidRPr="00A451E0" w:rsidRDefault="00091084" w:rsidP="00091084">
            <w:pPr>
              <w:rPr>
                <w:sz w:val="18"/>
                <w:szCs w:val="18"/>
              </w:rPr>
            </w:pPr>
          </w:p>
        </w:tc>
      </w:tr>
    </w:tbl>
    <w:p w:rsidR="00EC4469" w:rsidRPr="00A451E0" w:rsidRDefault="00EC4469" w:rsidP="0013078C">
      <w:pPr>
        <w:jc w:val="center"/>
        <w:rPr>
          <w:b/>
        </w:rPr>
      </w:pP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DF39B7" w:rsidRPr="00A451E0" w:rsidTr="00E77E22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9B7" w:rsidRPr="00A451E0" w:rsidRDefault="00DF39B7" w:rsidP="00BD378B">
            <w:pPr>
              <w:jc w:val="center"/>
            </w:pPr>
            <w:r w:rsidRPr="00A451E0">
              <w:t>0,9</w:t>
            </w:r>
            <w:r w:rsidR="00BD378B" w:rsidRPr="00A451E0">
              <w:t>9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9B7" w:rsidRPr="00A451E0" w:rsidRDefault="00DF39B7" w:rsidP="00BD378B">
            <w:pPr>
              <w:jc w:val="center"/>
            </w:pPr>
            <w:r w:rsidRPr="00A451E0">
              <w:t>1</w:t>
            </w:r>
            <w:r w:rsidR="00BD378B" w:rsidRPr="00A451E0">
              <w:t>0</w:t>
            </w:r>
            <w:r w:rsidRPr="00A451E0">
              <w:t>,</w:t>
            </w:r>
            <w:r w:rsidR="00BD378B" w:rsidRPr="00A451E0">
              <w:t>18</w:t>
            </w:r>
            <w:r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BD378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0,9</w:t>
            </w:r>
            <w:r w:rsidR="00BD378B" w:rsidRPr="00A451E0">
              <w:rPr>
                <w:b/>
                <w:bCs/>
              </w:rPr>
              <w:t>6</w:t>
            </w:r>
            <w:r w:rsidRPr="00A451E0">
              <w:rPr>
                <w:b/>
                <w:bCs/>
              </w:rPr>
              <w:t xml:space="preserve"> высокая результативность </w:t>
            </w:r>
          </w:p>
        </w:tc>
      </w:tr>
      <w:tr w:rsidR="00DF39B7" w:rsidRPr="00A451E0" w:rsidTr="00E77E22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BD378B" w:rsidP="00E77E22">
            <w:pPr>
              <w:jc w:val="center"/>
            </w:pPr>
            <w:r w:rsidRPr="00A451E0">
              <w:t>11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>
            <w:pPr>
              <w:rPr>
                <w:b/>
                <w:bCs/>
              </w:rPr>
            </w:pPr>
          </w:p>
        </w:tc>
      </w:tr>
    </w:tbl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lastRenderedPageBreak/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BD378B" w:rsidRPr="00A451E0">
        <w:rPr>
          <w:rFonts w:ascii="Times New Roman" w:hAnsi="Times New Roman" w:cs="Times New Roman"/>
          <w:b/>
          <w:sz w:val="24"/>
          <w:szCs w:val="24"/>
        </w:rPr>
        <w:t>9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 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C4469" w:rsidRPr="00A451E0" w:rsidRDefault="00DF39B7" w:rsidP="00DF39B7">
      <w:pPr>
        <w:jc w:val="center"/>
        <w:rPr>
          <w:b/>
        </w:rPr>
      </w:pPr>
      <w:r w:rsidRPr="00A451E0">
        <w:rPr>
          <w:b/>
        </w:rPr>
        <w:t>Общая оценка эффективности реализации подпрограммы - 5 высокая эффективность</w:t>
      </w:r>
    </w:p>
    <w:p w:rsidR="00EC4469" w:rsidRPr="00A451E0" w:rsidRDefault="00EC4469" w:rsidP="0013078C">
      <w:pPr>
        <w:jc w:val="center"/>
        <w:rPr>
          <w:b/>
        </w:rPr>
      </w:pPr>
    </w:p>
    <w:p w:rsidR="00DF39B7" w:rsidRPr="00A451E0" w:rsidRDefault="00DF39B7" w:rsidP="0013078C">
      <w:pPr>
        <w:jc w:val="center"/>
        <w:rPr>
          <w:b/>
        </w:rPr>
      </w:pPr>
      <w:r w:rsidRPr="00A451E0">
        <w:rPr>
          <w:b/>
        </w:rPr>
        <w:br w:type="page"/>
      </w:r>
    </w:p>
    <w:p w:rsidR="00EC4469" w:rsidRPr="00A451E0" w:rsidRDefault="00EC4469" w:rsidP="0013078C">
      <w:pPr>
        <w:jc w:val="center"/>
        <w:rPr>
          <w:b/>
        </w:rPr>
      </w:pPr>
    </w:p>
    <w:p w:rsidR="00DC2AA9" w:rsidRPr="00A451E0" w:rsidRDefault="001D5C49" w:rsidP="0013078C">
      <w:pPr>
        <w:jc w:val="center"/>
        <w:rPr>
          <w:b/>
        </w:rPr>
      </w:pPr>
      <w:r w:rsidRPr="00A451E0">
        <w:rPr>
          <w:b/>
        </w:rPr>
        <w:t>6</w:t>
      </w:r>
      <w:r w:rsidR="00682D79" w:rsidRPr="00A451E0">
        <w:rPr>
          <w:b/>
        </w:rPr>
        <w:t>.</w:t>
      </w:r>
      <w:r w:rsidR="000A5AFA" w:rsidRPr="00A451E0">
        <w:rPr>
          <w:b/>
        </w:rPr>
        <w:t xml:space="preserve"> </w:t>
      </w:r>
      <w:r w:rsidR="00B73941" w:rsidRPr="00A451E0">
        <w:rPr>
          <w:b/>
        </w:rPr>
        <w:t>Подпрограмма «Профилактика правонарушений в ЗАТО г. Североморск» на 20</w:t>
      </w:r>
      <w:r w:rsidR="00221173" w:rsidRPr="00A451E0">
        <w:rPr>
          <w:b/>
        </w:rPr>
        <w:t>21</w:t>
      </w:r>
      <w:r w:rsidR="00B73941" w:rsidRPr="00A451E0">
        <w:rPr>
          <w:b/>
        </w:rPr>
        <w:t>-20</w:t>
      </w:r>
      <w:r w:rsidR="00DC2877" w:rsidRPr="00A451E0">
        <w:rPr>
          <w:b/>
        </w:rPr>
        <w:t>2</w:t>
      </w:r>
      <w:r w:rsidR="00221173" w:rsidRPr="00A451E0">
        <w:rPr>
          <w:b/>
        </w:rPr>
        <w:t>5</w:t>
      </w:r>
      <w:r w:rsidR="00B73941" w:rsidRPr="00A451E0">
        <w:rPr>
          <w:b/>
        </w:rPr>
        <w:t xml:space="preserve"> годы</w:t>
      </w:r>
    </w:p>
    <w:p w:rsidR="006D7BD6" w:rsidRPr="00A451E0" w:rsidRDefault="006D7BD6" w:rsidP="0013078C">
      <w:pPr>
        <w:jc w:val="center"/>
        <w:rPr>
          <w:b/>
          <w:sz w:val="16"/>
          <w:szCs w:val="16"/>
        </w:rPr>
      </w:pP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850"/>
        <w:gridCol w:w="993"/>
        <w:gridCol w:w="992"/>
        <w:gridCol w:w="992"/>
        <w:gridCol w:w="992"/>
        <w:gridCol w:w="2268"/>
        <w:gridCol w:w="960"/>
        <w:gridCol w:w="960"/>
        <w:gridCol w:w="915"/>
        <w:gridCol w:w="1560"/>
      </w:tblGrid>
      <w:tr w:rsidR="00475F20" w:rsidRPr="00A451E0" w:rsidTr="00475F20">
        <w:trPr>
          <w:trHeight w:val="6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475F20" w:rsidRPr="00A451E0" w:rsidTr="00475F20">
        <w:trPr>
          <w:trHeight w:val="112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475F20" w:rsidRPr="00A451E0" w:rsidTr="00475F20">
        <w:trPr>
          <w:trHeight w:val="1058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Создание условий, направленных на контроль над криминогенной ситуацией, снижение количества правонарушений в ЗАТО г. Североморск, совершенствование системы мер по противодействию терроризму, экстремизму и чрезвычайным происшествиям природного или техногенного характера и минимизация их последствий.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Удельный вес преступлений, совершенных в общественных местах, к общему числу зарегистрированных преступлений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51,30%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544BD5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КРГХ администрации ЗАТО г. Североморск, МКУ "СМКУ ЕДДС"</w:t>
            </w:r>
          </w:p>
        </w:tc>
      </w:tr>
      <w:tr w:rsidR="00475F20" w:rsidRPr="00A451E0" w:rsidTr="00475F20">
        <w:trPr>
          <w:trHeight w:val="49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1.Совершенствование системы мер по противодействию терроризму, экстремизму и чрезвычайным происшествиям природного или техногенного характера и минимизации их последствий</w:t>
            </w: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</w:t>
            </w:r>
            <w:r w:rsidRPr="00A451E0">
              <w:rPr>
                <w:color w:val="000000"/>
                <w:sz w:val="18"/>
                <w:szCs w:val="18"/>
              </w:rPr>
              <w:t>.Мероприятия по развитию систем аппаратно-программного комплекса АПК «Безопасный город»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1 813,27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1 808,82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99,8%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 МКУ "СМКУ ЕДДС"</w:t>
            </w: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1 813,27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1 808,82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99,8%</w:t>
            </w:r>
          </w:p>
        </w:tc>
        <w:tc>
          <w:tcPr>
            <w:tcW w:w="510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510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44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510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1 813,27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1 808,82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оплата электроэнергии,</w:t>
            </w:r>
            <w:r w:rsidR="004A3E50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544BD5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"СМКУ ЕДДС"</w:t>
            </w: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1 813,27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1 808,82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неработающих камер видеонаблюдения, установленных в общественных местах, ед.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8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</w:t>
            </w:r>
            <w:r w:rsidRPr="00A451E0">
              <w:rPr>
                <w:color w:val="000000"/>
                <w:sz w:val="18"/>
                <w:szCs w:val="18"/>
              </w:rPr>
              <w:t>.  Обеспечение информирования и оповещения населения об опасностях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КРГХ, МКУ "СМКУ ЕДДС"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муниципальных программ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Погибшие при ЧО и ЧС, человек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КРГХ, МКУ "СМКУ ЕДДС"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Оплата услуг связи 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A3E50">
        <w:trPr>
          <w:trHeight w:val="40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Неработающие сегменты системы СМАСЦО, ед.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</w:t>
            </w:r>
            <w:r w:rsidRPr="00A451E0">
              <w:rPr>
                <w:color w:val="000000"/>
                <w:sz w:val="18"/>
                <w:szCs w:val="18"/>
              </w:rPr>
              <w:t>.  Подготовка к работе и внедрению системы вызова экстренных оперативных служб по единому номеру "112"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КРГХ, МКУ "СМКУ ЕДДС"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муниципальных программ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поступивших жалоб о реагировании на поступившие сообщения,</w:t>
            </w:r>
            <w:r w:rsidR="005D1E48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КРГХ, МКУ "СМКУ ЕДДС"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2 425,65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2 421,20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99,8%</w:t>
            </w:r>
          </w:p>
        </w:tc>
        <w:tc>
          <w:tcPr>
            <w:tcW w:w="66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75F20" w:rsidRPr="00A451E0" w:rsidTr="00475F20">
        <w:trPr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2 425,65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2 421,20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99,8%</w:t>
            </w:r>
          </w:p>
        </w:tc>
        <w:tc>
          <w:tcPr>
            <w:tcW w:w="666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666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0,0%</w:t>
            </w:r>
          </w:p>
        </w:tc>
        <w:tc>
          <w:tcPr>
            <w:tcW w:w="666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49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2.Повышение эффективности деятельности муниципальной системы профилактики правонарушений</w:t>
            </w: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Анализ существующей системы профилактики правонарушений в ЗАТО г. Североморск и выработка предложений по оптимизации взаимодействия субъектов профилактики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Заседания МВК, ед.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МВК</w:t>
            </w: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Координация действий субъектов профилактики по укреплению правопорядка и безопасности, борьбы с преступностью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Заседания МВК, ед.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МВК</w:t>
            </w: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Контроль работы учреждений системы профилактики безнадзорности правонарушений несовершеннолетних в ЗАТО г. Североморск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Заседания МВК, ед.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МВК,</w:t>
            </w:r>
            <w:r w:rsidR="007700AA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Филиал по ЗАТО г.Североморск ФКУ УИИ УФСИН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Анализ проведенных мероприятий по социальной реабилитации лиц,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освободившихся из мест лишения свободы и прибывших для дальнейшего проживания на территории ЗАТО г. Североморск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Заседания МВК, ед.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Обеспечение контроля за выявлением противоправных намерений лиц, освободившихся из мест лишения свобод.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"Да"-1</w:t>
            </w:r>
            <w:r w:rsidRPr="00A451E0">
              <w:rPr>
                <w:color w:val="000000"/>
                <w:sz w:val="18"/>
                <w:szCs w:val="18"/>
              </w:rPr>
              <w:br w:type="page"/>
              <w:t>"Нет"-0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МО МВД по ЗАТО г.Североморск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Организация и проведение межведомственных профилактических операций, направленных на предупреждение и пресечение преступлений со стороны ранее судимых лиц.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Проведено МПО, ед.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МО МВД по ЗАТО г.Североморск, УИИ УФСИН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совместных семинаров по обмену опытом в сфере социальной реабилитации лиц. Освободившихся из мест лишения свободы.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Проведено семинаров,</w:t>
            </w:r>
            <w:r w:rsidR="00C35F9E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МО МВД по ЗАТО г.Североморск, Центр занятости населения </w:t>
            </w:r>
            <w:r w:rsidRPr="00A451E0">
              <w:rPr>
                <w:color w:val="000000"/>
                <w:sz w:val="18"/>
                <w:szCs w:val="18"/>
              </w:rPr>
              <w:br/>
              <w:t>г.  Североморск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C35F9E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Оказание консультативных услуг осужденным, готовящимся к освобождению (за 6 месяцев до истечения срока лишения свободы), в исправительных учреждениях.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"Да"-1</w:t>
            </w:r>
            <w:r w:rsidRPr="00A451E0">
              <w:rPr>
                <w:color w:val="000000"/>
                <w:sz w:val="18"/>
                <w:szCs w:val="18"/>
              </w:rPr>
              <w:br/>
              <w:t>"Нет"-0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Центр занятости населения, ФСИН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участковыми уполномоченными полиции на административных участках постоянного мониторинга соблюдения правопорядка лицам, находящихся под административным надзором и отбывшими наказания.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"Да"-1</w:t>
            </w:r>
            <w:r w:rsidRPr="00A451E0">
              <w:rPr>
                <w:color w:val="000000"/>
                <w:sz w:val="18"/>
                <w:szCs w:val="18"/>
              </w:rPr>
              <w:br/>
              <w:t>"Нет"-0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МО МВД России по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C35F9E">
        <w:trPr>
          <w:trHeight w:val="43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Организация и проведение профилактических мероприятий в сфере национальных диаспор и трудовых мигрантов по недопущению их использования в межнациональных конфликтах, предупреждение возникновения конфликтных ситуаций, основанных на разнице в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национальных обычаях и жизненных укладах.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Проведено МПО,ед.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МО МВД России по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475F20" w:rsidRPr="00A451E0" w:rsidTr="005C4A6B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7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5C4A6B" w:rsidRPr="00A451E0" w:rsidTr="005C4A6B">
        <w:trPr>
          <w:trHeight w:val="278"/>
        </w:trPr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114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Финансирование не требуется</w:t>
            </w:r>
          </w:p>
        </w:tc>
      </w:tr>
      <w:tr w:rsidR="00475F20" w:rsidRPr="00A451E0" w:rsidTr="00D03817">
        <w:trPr>
          <w:trHeight w:val="276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5F20" w:rsidRPr="00A451E0" w:rsidTr="005D1E48">
        <w:trPr>
          <w:trHeight w:val="40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3. Создание условий для повышения роли населения в обеспечении охраны правопорядка</w:t>
            </w: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4: Повышение роли населения в обеспечении охраны правопорядка.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81%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"Да"-1</w:t>
            </w:r>
            <w:r w:rsidRPr="00A451E0">
              <w:rPr>
                <w:color w:val="000000"/>
                <w:sz w:val="18"/>
                <w:szCs w:val="18"/>
              </w:rPr>
              <w:br/>
              <w:t>"Нет"-0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Администрация ЗАТО, МО МВД России по ЗАТО, МВК,СМИ</w:t>
            </w:r>
          </w:p>
        </w:tc>
      </w:tr>
      <w:tr w:rsidR="00475F20" w:rsidRPr="00A451E0" w:rsidTr="005D1E48">
        <w:trPr>
          <w:trHeight w:val="27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81%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Организация информирования органов местного самоуправления об оперативной обстановке на территории ЗАТО г.Североморск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отчетов МО МВД, ед.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МВК, МО МВД, СМИ</w:t>
            </w: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совместных со средствами массовой информации, информирований населения о состоянии работы МО МВД по борьбе с преступностью, проведение профилактических выступлений(публикаций) в СМИ.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публикаций</w:t>
            </w:r>
            <w:r w:rsidR="008A6B80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в СМИ,ед.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МВК, МО МВД, СМИ</w:t>
            </w: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3.1.3.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совместно со средствами массовой информации PR-акции "Прощай, оружие", направленной  на стимулирование добровольной сдачи оружия и боеприпасов, незаконно хранящихся у населения.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Публикации в СМИ количество, не менее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МО МВД, СМИ</w:t>
            </w: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F20" w:rsidRPr="00A451E0" w:rsidRDefault="00475F20" w:rsidP="00475F2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28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3.1.4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Мероприятия, связанные с поощрением наиболее отличившихся граждан, принимавших активное участие в охране  общественного порядка.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Награжденные граждане, чел.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ЗАТО г. Североморск, МО МВД России по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475F20" w:rsidRPr="00A451E0" w:rsidTr="00475F20">
        <w:trPr>
          <w:trHeight w:val="3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31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278"/>
        </w:trPr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3: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6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75F20" w:rsidRPr="00A451E0" w:rsidTr="005C4A6B">
        <w:trPr>
          <w:trHeight w:val="278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278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278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289"/>
        </w:trPr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2 475,65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2 461,70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99,4%</w:t>
            </w:r>
          </w:p>
        </w:tc>
        <w:tc>
          <w:tcPr>
            <w:tcW w:w="66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75F20" w:rsidRPr="00A451E0" w:rsidTr="005C4A6B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2 475,65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2 461,70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99,4%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6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5C4A6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75F20" w:rsidRPr="00A451E0" w:rsidTr="005C4A6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5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65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  <w:tr w:rsidR="00475F20" w:rsidRPr="00A451E0" w:rsidTr="00475F2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2 475,65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F20" w:rsidRPr="00A451E0" w:rsidRDefault="00475F20" w:rsidP="00475F2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2 461,70</w:t>
            </w:r>
          </w:p>
        </w:tc>
        <w:tc>
          <w:tcPr>
            <w:tcW w:w="765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20" w:rsidRPr="00A451E0" w:rsidRDefault="00475F20" w:rsidP="00475F2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75F20" w:rsidRPr="00A451E0" w:rsidRDefault="00475F20" w:rsidP="0013078C">
      <w:pPr>
        <w:jc w:val="center"/>
        <w:rPr>
          <w:b/>
          <w:sz w:val="18"/>
          <w:szCs w:val="18"/>
        </w:rPr>
      </w:pP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223B8" w:rsidRPr="00A451E0" w:rsidRDefault="00C223B8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DF39B7" w:rsidRPr="00A451E0" w:rsidTr="00E77E22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9B7" w:rsidRPr="00A451E0" w:rsidRDefault="00DF39B7" w:rsidP="008A6B80">
            <w:pPr>
              <w:jc w:val="center"/>
            </w:pPr>
            <w:r w:rsidRPr="00A451E0">
              <w:t>0,</w:t>
            </w:r>
            <w:r w:rsidR="008A6B80" w:rsidRPr="00A451E0">
              <w:t>51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39B7" w:rsidRPr="00A451E0" w:rsidRDefault="00090FEC" w:rsidP="00090FEC">
            <w:pPr>
              <w:jc w:val="center"/>
            </w:pPr>
            <w:r w:rsidRPr="00A451E0">
              <w:t>20</w:t>
            </w:r>
            <w:r w:rsidR="00DF39B7" w:rsidRPr="00A451E0">
              <w:t>,</w:t>
            </w:r>
            <w:r w:rsidRPr="00A451E0">
              <w:t>6</w:t>
            </w:r>
            <w:r w:rsidR="00DF39B7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090FEC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090FEC" w:rsidRPr="00A451E0">
              <w:rPr>
                <w:b/>
                <w:bCs/>
              </w:rPr>
              <w:t>75</w:t>
            </w:r>
            <w:r w:rsidRPr="00A451E0">
              <w:rPr>
                <w:b/>
                <w:bCs/>
              </w:rPr>
              <w:t xml:space="preserve"> </w:t>
            </w:r>
            <w:r w:rsidR="00090FEC" w:rsidRPr="00A451E0">
              <w:rPr>
                <w:b/>
                <w:bCs/>
              </w:rPr>
              <w:t>средняя</w:t>
            </w:r>
            <w:r w:rsidRPr="00A451E0">
              <w:rPr>
                <w:b/>
                <w:bCs/>
              </w:rPr>
              <w:t xml:space="preserve"> результативность </w:t>
            </w:r>
            <w:r w:rsidR="00090FEC" w:rsidRPr="00A451E0">
              <w:rPr>
                <w:b/>
                <w:bCs/>
              </w:rPr>
              <w:t>(недовыполнение плана)</w:t>
            </w:r>
          </w:p>
        </w:tc>
      </w:tr>
      <w:tr w:rsidR="00DF39B7" w:rsidRPr="00A451E0" w:rsidTr="00E77E22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39B7" w:rsidRPr="00A451E0" w:rsidRDefault="00DF39B7" w:rsidP="00E77E22">
            <w:pPr>
              <w:jc w:val="center"/>
            </w:pPr>
            <w:r w:rsidRPr="00A451E0">
              <w:t>2</w:t>
            </w:r>
            <w:r w:rsidR="00090FEC" w:rsidRPr="00A451E0">
              <w:t>1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39B7" w:rsidRPr="00A451E0" w:rsidRDefault="00DF39B7" w:rsidP="00E77E22">
            <w:pPr>
              <w:rPr>
                <w:b/>
                <w:bCs/>
              </w:rPr>
            </w:pPr>
          </w:p>
        </w:tc>
      </w:tr>
    </w:tbl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F39B7" w:rsidRPr="00A451E0" w:rsidRDefault="00DF39B7" w:rsidP="00DF39B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D03A55" w:rsidRPr="00A451E0">
        <w:rPr>
          <w:rFonts w:ascii="Times New Roman" w:hAnsi="Times New Roman" w:cs="Times New Roman"/>
          <w:b/>
          <w:sz w:val="24"/>
          <w:szCs w:val="24"/>
        </w:rPr>
        <w:t>4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 </w:t>
      </w:r>
      <w:r w:rsidR="009F202A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75F20" w:rsidRPr="00A451E0" w:rsidRDefault="00DF39B7" w:rsidP="00DF39B7">
      <w:pPr>
        <w:jc w:val="center"/>
        <w:rPr>
          <w:b/>
          <w:sz w:val="16"/>
          <w:szCs w:val="16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9F202A" w:rsidRPr="00A451E0">
        <w:rPr>
          <w:b/>
        </w:rPr>
        <w:t>4</w:t>
      </w:r>
      <w:r w:rsidRPr="00A451E0">
        <w:rPr>
          <w:b/>
        </w:rPr>
        <w:t xml:space="preserve"> </w:t>
      </w:r>
      <w:r w:rsidR="009F202A" w:rsidRPr="00A451E0">
        <w:rPr>
          <w:b/>
        </w:rPr>
        <w:t>приемлемый уровень</w:t>
      </w:r>
      <w:r w:rsidRPr="00A451E0">
        <w:rPr>
          <w:b/>
        </w:rPr>
        <w:t xml:space="preserve"> эффективност</w:t>
      </w:r>
      <w:r w:rsidR="009F202A" w:rsidRPr="00A451E0">
        <w:rPr>
          <w:b/>
        </w:rPr>
        <w:t>и</w:t>
      </w:r>
    </w:p>
    <w:p w:rsidR="009734C1" w:rsidRPr="00A451E0" w:rsidRDefault="009734C1" w:rsidP="0013078C">
      <w:pPr>
        <w:jc w:val="center"/>
        <w:rPr>
          <w:b/>
          <w:sz w:val="18"/>
          <w:szCs w:val="18"/>
        </w:rPr>
      </w:pPr>
      <w:r w:rsidRPr="00A451E0">
        <w:rPr>
          <w:b/>
          <w:sz w:val="18"/>
          <w:szCs w:val="18"/>
        </w:rPr>
        <w:br w:type="page"/>
      </w:r>
    </w:p>
    <w:p w:rsidR="00DB54A7" w:rsidRPr="00A451E0" w:rsidRDefault="001D5C49" w:rsidP="0013078C">
      <w:pPr>
        <w:jc w:val="center"/>
        <w:rPr>
          <w:b/>
        </w:rPr>
      </w:pPr>
      <w:r w:rsidRPr="00A451E0">
        <w:rPr>
          <w:b/>
        </w:rPr>
        <w:lastRenderedPageBreak/>
        <w:t>7</w:t>
      </w:r>
      <w:r w:rsidR="0031310F" w:rsidRPr="00A451E0">
        <w:rPr>
          <w:b/>
        </w:rPr>
        <w:t>. Подпрограмма «Транспортная инфраструктура ЗАТО г.Североморск» на 20</w:t>
      </w:r>
      <w:r w:rsidR="00917929" w:rsidRPr="00A451E0">
        <w:rPr>
          <w:b/>
        </w:rPr>
        <w:t>21</w:t>
      </w:r>
      <w:r w:rsidR="0031310F" w:rsidRPr="00A451E0">
        <w:rPr>
          <w:b/>
        </w:rPr>
        <w:t>-202</w:t>
      </w:r>
      <w:r w:rsidR="00917929" w:rsidRPr="00A451E0">
        <w:rPr>
          <w:b/>
        </w:rPr>
        <w:t>5</w:t>
      </w:r>
      <w:r w:rsidR="0031310F" w:rsidRPr="00A451E0">
        <w:rPr>
          <w:b/>
        </w:rPr>
        <w:t xml:space="preserve"> годы</w:t>
      </w:r>
    </w:p>
    <w:p w:rsidR="00700CB6" w:rsidRPr="00A451E0" w:rsidRDefault="00700CB6" w:rsidP="0013078C">
      <w:pPr>
        <w:jc w:val="center"/>
        <w:rPr>
          <w:b/>
          <w:sz w:val="16"/>
          <w:szCs w:val="16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851"/>
        <w:gridCol w:w="850"/>
        <w:gridCol w:w="993"/>
        <w:gridCol w:w="992"/>
        <w:gridCol w:w="992"/>
        <w:gridCol w:w="2268"/>
        <w:gridCol w:w="709"/>
        <w:gridCol w:w="992"/>
        <w:gridCol w:w="992"/>
        <w:gridCol w:w="1560"/>
      </w:tblGrid>
      <w:tr w:rsidR="00875067" w:rsidRPr="00A451E0" w:rsidTr="00E77E22">
        <w:trPr>
          <w:trHeight w:val="25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875067" w:rsidRPr="00A451E0" w:rsidTr="00E77E22">
        <w:trPr>
          <w:trHeight w:val="7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875067" w:rsidRPr="00A451E0" w:rsidTr="00E77E22">
        <w:trPr>
          <w:trHeight w:val="1069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Цель. Формирование современной и эффективной транспортной инфраструктуры и повышение доступности услуг транспортного комплекса для населения муниципального образования ЗАТО г.Североморск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 w:rsidP="00875067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Для населения, проживающего в населенных пунктах, имеющих регулярное автобусное сообщение с административным центром,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 w:rsidP="008750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</w:t>
            </w:r>
          </w:p>
        </w:tc>
      </w:tr>
      <w:tr w:rsidR="00875067" w:rsidRPr="00A451E0" w:rsidTr="00E77E22">
        <w:trPr>
          <w:trHeight w:val="698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1. </w:t>
            </w:r>
            <w:r w:rsidRPr="00A451E0">
              <w:rPr>
                <w:color w:val="000000"/>
                <w:sz w:val="18"/>
                <w:szCs w:val="18"/>
              </w:rPr>
              <w:t>Организация транспортного обслуживания населения на территории муниципального образования ЗАТО г.Североморск автомобильным транспортом по муниципальным маршрутам регулярных перевозок с предоставлением права льготного проезда отдельным категориям граждан</w:t>
            </w:r>
          </w:p>
        </w:tc>
      </w:tr>
      <w:tr w:rsidR="00875067" w:rsidRPr="00A451E0" w:rsidTr="00E77E22">
        <w:trPr>
          <w:trHeight w:val="55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 w:rsidP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1.Возмещение недополученных доходов перевозчикам, осуществляющим регулярные муниципальные перевозки пассажиров по регулируемым тарифам, не обеспечивающим возмещение понесенных затрат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19 538,10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99,40%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обслуживаемых муниципальных маршрутов регулярных перевозок автомобильным транспортом с предоставлением права льготного проезда отдельным категориям граждан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городского хозяйства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875067" w:rsidRPr="00A451E0" w:rsidTr="00E77E22">
        <w:trPr>
          <w:trHeight w:val="49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8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7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9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Субсидия на возмещение недополученных доходов транспортным организациям, осуществляющим регулярные перевозки пассажиров и багажа на муниципальных маршрутах и по регулируемым тарифам, не обеспечивающим возмещение понесенных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да-1, нет-0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E77E22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875067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г.Североморск</w:t>
            </w:r>
          </w:p>
        </w:tc>
      </w:tr>
      <w:tr w:rsidR="00875067" w:rsidRPr="00A451E0" w:rsidTr="00E77E22">
        <w:trPr>
          <w:trHeight w:val="398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8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9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Субвенция на осуществление отдельных государственных полномочий по установлению регулируемых тарифов на перевозки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118,14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да-1, 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городского хозяйства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Администрации ЗАТО г.Североморск</w:t>
            </w:r>
          </w:p>
        </w:tc>
      </w:tr>
      <w:tr w:rsidR="00875067" w:rsidRPr="00A451E0" w:rsidTr="00E77E22">
        <w:trPr>
          <w:trHeight w:val="4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0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118,14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5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7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Осуществление регулярных перевозок пассажиров и багажа автомобильным транспортом по регулированным тарифам на муниципальных маршрутах в границах ЗАТО г.Североморск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г.Североморск</w:t>
            </w:r>
          </w:p>
        </w:tc>
      </w:tr>
      <w:tr w:rsidR="00875067" w:rsidRPr="00A451E0" w:rsidTr="00E77E22">
        <w:trPr>
          <w:trHeight w:val="39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7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6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 Возмещения транспортным предприятиям затрат при организации льготного проезда на городском электро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проданных транспортных карт обучающихся, 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 ЗАТО г. Североморск</w:t>
            </w:r>
          </w:p>
        </w:tc>
      </w:tr>
      <w:tr w:rsidR="00875067" w:rsidRPr="00A451E0" w:rsidTr="00E77E22">
        <w:trPr>
          <w:trHeight w:val="60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563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6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 w:rsidP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Субвенция муниципальным образованиям для возмещения транспортным предприятиям затрат при организации льготного проезда на городском электро и автомобильном транспорте общего пользования обучающихся государственных областных и муниципальных образовательных организаций Мурманской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проданных транспортных карт обучающихся, 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 ЗАТО г. Североморск</w:t>
            </w:r>
          </w:p>
        </w:tc>
      </w:tr>
      <w:tr w:rsidR="00875067" w:rsidRPr="00A451E0" w:rsidTr="00E77E22">
        <w:trPr>
          <w:trHeight w:val="63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51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40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15"/>
        </w:trPr>
        <w:tc>
          <w:tcPr>
            <w:tcW w:w="48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19 652,40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19 534,26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99,40%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15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232,44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49,17%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270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503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2. </w:t>
            </w:r>
            <w:r w:rsidRPr="00A451E0">
              <w:rPr>
                <w:color w:val="000000"/>
                <w:sz w:val="18"/>
                <w:szCs w:val="18"/>
              </w:rPr>
              <w:t>Создание условий для развития транспортной инфраструктуры муниципального образования ЗАТО г.Североморск</w:t>
            </w:r>
          </w:p>
        </w:tc>
      </w:tr>
      <w:tr w:rsidR="00875067" w:rsidRPr="00A451E0" w:rsidTr="00E77E22">
        <w:trPr>
          <w:trHeight w:val="3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3. Разработка и актуализация программы комплексного развития транспортной инфраструктуры городского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городского хозяйства Администрации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</w:t>
            </w:r>
          </w:p>
        </w:tc>
      </w:tr>
      <w:tr w:rsidR="00875067" w:rsidRPr="00A451E0" w:rsidTr="00E77E22">
        <w:trPr>
          <w:trHeight w:val="3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2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6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Разработка и актуализация программы комплексного развития транспортной инфраструктуры городского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E22" w:rsidRPr="00A451E0" w:rsidRDefault="0087506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Наличи</w:t>
            </w:r>
            <w:r w:rsidR="00E77E22" w:rsidRPr="00A451E0">
              <w:rPr>
                <w:sz w:val="18"/>
                <w:szCs w:val="18"/>
              </w:rPr>
              <w:t>е актуальной редакции программы</w:t>
            </w:r>
            <w:r w:rsidRPr="00A451E0">
              <w:rPr>
                <w:sz w:val="18"/>
                <w:szCs w:val="18"/>
              </w:rPr>
              <w:t>,</w:t>
            </w:r>
            <w:r w:rsidR="00E77E22" w:rsidRPr="00A451E0">
              <w:rPr>
                <w:sz w:val="18"/>
                <w:szCs w:val="18"/>
              </w:rPr>
              <w:t xml:space="preserve"> </w:t>
            </w:r>
          </w:p>
          <w:p w:rsidR="00875067" w:rsidRPr="00A451E0" w:rsidRDefault="0087506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да-1,нет-0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</w:t>
            </w:r>
          </w:p>
        </w:tc>
      </w:tr>
      <w:tr w:rsidR="00875067" w:rsidRPr="00A451E0" w:rsidTr="00E77E22">
        <w:trPr>
          <w:trHeight w:val="39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338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2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</w:tr>
      <w:tr w:rsidR="00875067" w:rsidRPr="00A451E0" w:rsidTr="00E77E22">
        <w:trPr>
          <w:trHeight w:val="270"/>
        </w:trPr>
        <w:tc>
          <w:tcPr>
            <w:tcW w:w="48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270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270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270"/>
        </w:trPr>
        <w:tc>
          <w:tcPr>
            <w:tcW w:w="4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19 652,40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19 534,26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19 419,96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49%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Муниципальные услуги (работы)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капитальному ремонту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5067" w:rsidRPr="00A451E0" w:rsidTr="00E77E22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19 652,40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067" w:rsidRPr="00A451E0" w:rsidRDefault="00875067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067" w:rsidRPr="00A451E0" w:rsidRDefault="00875067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75067" w:rsidRPr="00A451E0" w:rsidRDefault="00875067" w:rsidP="0013078C">
      <w:pPr>
        <w:jc w:val="center"/>
        <w:rPr>
          <w:b/>
          <w:sz w:val="18"/>
          <w:szCs w:val="18"/>
        </w:rPr>
      </w:pPr>
    </w:p>
    <w:p w:rsidR="00E77E22" w:rsidRPr="00A451E0" w:rsidRDefault="00E77E22" w:rsidP="00E77E2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E77E22" w:rsidRPr="00A451E0" w:rsidRDefault="00E77E22" w:rsidP="00E77E2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E77E22" w:rsidRPr="00A451E0" w:rsidRDefault="00E77E22" w:rsidP="00E77E2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E77E22" w:rsidRPr="00A451E0" w:rsidTr="00E77E22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E77E22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7E22" w:rsidRPr="00A451E0" w:rsidRDefault="00E77E22" w:rsidP="00E77E22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E77E22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E77E22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7E22" w:rsidRPr="00A451E0" w:rsidRDefault="00D802F5" w:rsidP="00D802F5">
            <w:pPr>
              <w:jc w:val="center"/>
            </w:pPr>
            <w:r w:rsidRPr="00A451E0">
              <w:t>3</w:t>
            </w:r>
            <w:r w:rsidR="00E77E22" w:rsidRPr="00A451E0">
              <w:t>,</w:t>
            </w:r>
            <w:r w:rsidRPr="00A451E0">
              <w:t>31</w:t>
            </w:r>
            <w:r w:rsidR="00E77E22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E77E22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D802F5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D802F5" w:rsidRPr="00A451E0">
              <w:rPr>
                <w:b/>
                <w:bCs/>
              </w:rPr>
              <w:t>83</w:t>
            </w:r>
            <w:r w:rsidRPr="00A451E0">
              <w:rPr>
                <w:b/>
                <w:bCs/>
              </w:rPr>
              <w:t xml:space="preserve"> средняя результативность (недовыполнение плана)</w:t>
            </w:r>
          </w:p>
        </w:tc>
      </w:tr>
      <w:tr w:rsidR="00E77E22" w:rsidRPr="00A451E0" w:rsidTr="00E77E22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7E22" w:rsidRPr="00A451E0" w:rsidRDefault="00E77E22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E77E22" w:rsidP="00E77E22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7E22" w:rsidRPr="00A451E0" w:rsidRDefault="00E77E22" w:rsidP="00E77E22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7E22" w:rsidRPr="00A451E0" w:rsidRDefault="00E77E22" w:rsidP="00E77E22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E22" w:rsidRPr="00A451E0" w:rsidRDefault="00D802F5" w:rsidP="00E77E22">
            <w:pPr>
              <w:jc w:val="center"/>
            </w:pPr>
            <w:r w:rsidRPr="00A451E0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7E22" w:rsidRPr="00A451E0" w:rsidRDefault="00E77E22" w:rsidP="00E77E22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7E22" w:rsidRPr="00A451E0" w:rsidRDefault="00E77E22" w:rsidP="00E77E22">
            <w:pPr>
              <w:rPr>
                <w:b/>
                <w:bCs/>
              </w:rPr>
            </w:pPr>
          </w:p>
        </w:tc>
      </w:tr>
    </w:tbl>
    <w:p w:rsidR="00E77E22" w:rsidRPr="00A451E0" w:rsidRDefault="00E77E22" w:rsidP="00E77E2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E77E22" w:rsidRPr="00A451E0" w:rsidRDefault="00E77E22" w:rsidP="00E77E2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77E22" w:rsidRPr="00A451E0" w:rsidRDefault="00E77E22" w:rsidP="00E77E2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D802F5" w:rsidRPr="00A451E0">
        <w:rPr>
          <w:rFonts w:ascii="Times New Roman" w:hAnsi="Times New Roman" w:cs="Times New Roman"/>
          <w:b/>
          <w:sz w:val="24"/>
          <w:szCs w:val="24"/>
        </w:rPr>
        <w:t>9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77E22" w:rsidRPr="00A451E0" w:rsidRDefault="00E77E22" w:rsidP="00E77E22">
      <w:pPr>
        <w:jc w:val="center"/>
        <w:rPr>
          <w:b/>
          <w:sz w:val="16"/>
          <w:szCs w:val="16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5056AB" w:rsidRPr="00A451E0">
        <w:rPr>
          <w:b/>
        </w:rPr>
        <w:t>3</w:t>
      </w:r>
      <w:r w:rsidRPr="00A451E0">
        <w:rPr>
          <w:b/>
        </w:rPr>
        <w:t xml:space="preserve"> </w:t>
      </w:r>
      <w:r w:rsidR="005056AB" w:rsidRPr="00A451E0">
        <w:rPr>
          <w:b/>
        </w:rPr>
        <w:t xml:space="preserve">средний </w:t>
      </w:r>
      <w:r w:rsidRPr="00A451E0">
        <w:rPr>
          <w:b/>
        </w:rPr>
        <w:t>уровень эффективности</w:t>
      </w:r>
    </w:p>
    <w:p w:rsidR="00875067" w:rsidRPr="00A451E0" w:rsidRDefault="00875067" w:rsidP="0013078C">
      <w:pPr>
        <w:jc w:val="center"/>
        <w:rPr>
          <w:b/>
          <w:sz w:val="16"/>
          <w:szCs w:val="16"/>
        </w:rPr>
      </w:pPr>
    </w:p>
    <w:p w:rsidR="00C50CF2" w:rsidRPr="00A451E0" w:rsidRDefault="00C50CF2" w:rsidP="0013078C">
      <w:pPr>
        <w:rPr>
          <w:b/>
        </w:rPr>
      </w:pPr>
      <w:r w:rsidRPr="00A451E0">
        <w:rPr>
          <w:b/>
        </w:rPr>
        <w:br w:type="page"/>
      </w:r>
    </w:p>
    <w:p w:rsidR="001D5C49" w:rsidRPr="00A451E0" w:rsidRDefault="001D5C49" w:rsidP="0013078C">
      <w:pPr>
        <w:jc w:val="center"/>
        <w:rPr>
          <w:b/>
        </w:rPr>
      </w:pPr>
      <w:r w:rsidRPr="00A451E0">
        <w:rPr>
          <w:b/>
        </w:rPr>
        <w:lastRenderedPageBreak/>
        <w:t>8. Подпрограмма «Охрана окружающей среды ЗАТО г.Североморск» на 20</w:t>
      </w:r>
      <w:r w:rsidR="007278DA" w:rsidRPr="00A451E0">
        <w:rPr>
          <w:b/>
        </w:rPr>
        <w:t>21</w:t>
      </w:r>
      <w:r w:rsidRPr="00A451E0">
        <w:rPr>
          <w:b/>
        </w:rPr>
        <w:t>-202</w:t>
      </w:r>
      <w:r w:rsidR="00B22DF4" w:rsidRPr="00A451E0">
        <w:rPr>
          <w:b/>
        </w:rPr>
        <w:t>5</w:t>
      </w:r>
      <w:r w:rsidRPr="00A451E0">
        <w:rPr>
          <w:b/>
        </w:rPr>
        <w:t xml:space="preserve"> годы</w:t>
      </w:r>
    </w:p>
    <w:p w:rsidR="001D5C49" w:rsidRPr="00A451E0" w:rsidRDefault="001D5C49" w:rsidP="0013078C">
      <w:pPr>
        <w:jc w:val="center"/>
        <w:rPr>
          <w:b/>
          <w:sz w:val="16"/>
          <w:szCs w:val="16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850"/>
        <w:gridCol w:w="851"/>
        <w:gridCol w:w="1276"/>
        <w:gridCol w:w="850"/>
        <w:gridCol w:w="993"/>
        <w:gridCol w:w="2125"/>
        <w:gridCol w:w="709"/>
        <w:gridCol w:w="851"/>
        <w:gridCol w:w="992"/>
        <w:gridCol w:w="2127"/>
      </w:tblGrid>
      <w:tr w:rsidR="00F95200" w:rsidRPr="00A451E0" w:rsidTr="00AD21E0">
        <w:trPr>
          <w:trHeight w:val="25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F95200" w:rsidRPr="00A451E0" w:rsidTr="00AD21E0">
        <w:trPr>
          <w:trHeight w:val="102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F95200" w:rsidRPr="00A451E0" w:rsidTr="00AD21E0">
        <w:trPr>
          <w:trHeight w:val="1032"/>
        </w:trPr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5200" w:rsidRPr="00A451E0" w:rsidRDefault="00F95200" w:rsidP="00126998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Цель.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Повышение уровня экологической безопасности, сохранение природной среды и восстановление нарушенных природных систем, ранее подвергшихся негативному антропогенному и техногенному воздействию в результате прошлой хозяйственной деятельности муниципального образования ЗАТО г. Североморск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Доля предотвращенного экологического ущерба в результате реализации программных мероприятий в общей величине предотвращенного экологического ущерба,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AD21E0" w:rsidRPr="00A451E0" w:rsidTr="00AD21E0">
        <w:trPr>
          <w:trHeight w:val="247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1E0" w:rsidRPr="00A451E0" w:rsidRDefault="00AD21E0" w:rsidP="00AD21E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1. </w:t>
            </w:r>
            <w:r w:rsidRPr="00A451E0">
              <w:rPr>
                <w:color w:val="000000"/>
                <w:sz w:val="18"/>
                <w:szCs w:val="18"/>
              </w:rPr>
              <w:t>Снижение влияния негативного воздействия вредных факторов на состояние окружающей среды муниципального образования ЗАТО г. Североморск</w:t>
            </w:r>
          </w:p>
        </w:tc>
      </w:tr>
      <w:tr w:rsidR="00F95200" w:rsidRPr="00A451E0" w:rsidTr="00AD21E0">
        <w:trPr>
          <w:trHeight w:val="46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12699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 Мероприятия по разработке, актуализации схем по обеспечению экологического и санитарно-эпидемиологического благополучия населения ЗАТО г.Североморск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</w:t>
            </w:r>
            <w:r w:rsidR="00126998" w:rsidRPr="00A451E0">
              <w:rPr>
                <w:color w:val="000000"/>
                <w:sz w:val="18"/>
                <w:szCs w:val="18"/>
              </w:rPr>
              <w:t>ан</w:t>
            </w:r>
            <w:r w:rsidRPr="00A451E0">
              <w:rPr>
                <w:color w:val="000000"/>
                <w:sz w:val="18"/>
                <w:szCs w:val="18"/>
              </w:rPr>
              <w:t>сирование не требуется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да-1,нет-0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D5197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F95200"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городского хозяйства Администрации ЗАТО г. Североморск </w:t>
            </w:r>
          </w:p>
        </w:tc>
      </w:tr>
      <w:tr w:rsidR="00F95200" w:rsidRPr="00A451E0" w:rsidTr="00AD21E0">
        <w:trPr>
          <w:trHeight w:val="48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40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27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D51971">
        <w:trPr>
          <w:trHeight w:val="207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9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</w:t>
            </w:r>
            <w:r w:rsidR="00126998" w:rsidRPr="00A451E0">
              <w:rPr>
                <w:color w:val="000000"/>
                <w:sz w:val="18"/>
                <w:szCs w:val="18"/>
              </w:rPr>
              <w:t>ан</w:t>
            </w:r>
            <w:r w:rsidRPr="00A451E0">
              <w:rPr>
                <w:color w:val="000000"/>
                <w:sz w:val="18"/>
                <w:szCs w:val="18"/>
              </w:rPr>
              <w:t>сирование не требуется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да-1,нет-0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D5197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F95200"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городского хозяйства Администрации ЗАТО г. Североморск </w:t>
            </w:r>
          </w:p>
        </w:tc>
      </w:tr>
      <w:tr w:rsidR="00F95200" w:rsidRPr="00A451E0" w:rsidTr="00AD21E0">
        <w:trPr>
          <w:trHeight w:val="27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27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D51971">
        <w:trPr>
          <w:trHeight w:val="276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2.Мероприятия по ликвидации несанкционированных свалок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III-IV кварталы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да-1,нет-0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0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1.2.1.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Выявление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II-IV квартал года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1B2BF5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Объем выявленных несанкционированных свалок, м3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250E1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250E1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F95200" w:rsidRPr="00A451E0" w:rsidTr="00AD21E0">
        <w:trPr>
          <w:trHeight w:val="31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III-IV кварталы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A873F2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ликвидированных несанкционированных свалок, м3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216,7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61,91%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467,37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23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3.Меропрития, направленные на ликвидацию накопленного экологического ущерба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533,59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533,58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объектов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1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Субсидия на реализацию мероприятий, направленных на ликвидацию накопленного экологического ущерба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441,81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441,80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F95200" w:rsidRPr="00A451E0" w:rsidTr="00AD21E0">
        <w:trPr>
          <w:trHeight w:val="6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8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441,81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441,80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04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A873F2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мероприятий, направленных на ликвидацию накопленного экологического ущерба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C660A2">
            <w:pPr>
              <w:ind w:left="-108"/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3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2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92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200" w:rsidRPr="00A451E0" w:rsidRDefault="00F95200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67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5"/>
        </w:trPr>
        <w:tc>
          <w:tcPr>
            <w:tcW w:w="4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C660A2">
            <w:pPr>
              <w:ind w:right="-108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  <w:p w:rsidR="00AD21E0" w:rsidRPr="00A451E0" w:rsidRDefault="00AD21E0" w:rsidP="00C660A2">
            <w:pPr>
              <w:ind w:right="-108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1000,96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95200" w:rsidRPr="00A451E0" w:rsidTr="00AD21E0">
        <w:trPr>
          <w:trHeight w:val="251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559,15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559,15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41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201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312"/>
        </w:trPr>
        <w:tc>
          <w:tcPr>
            <w:tcW w:w="4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 w:rsidP="00C660A2">
            <w:pPr>
              <w:ind w:right="-108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  <w:r w:rsidR="00AD21E0" w:rsidRPr="00A451E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AD21E0" w:rsidRPr="00A451E0" w:rsidRDefault="00AD21E0" w:rsidP="00C660A2">
            <w:pPr>
              <w:ind w:right="-108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25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559,15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559,15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99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441,80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  <w:tr w:rsidR="00F95200" w:rsidRPr="00A451E0" w:rsidTr="00AD21E0">
        <w:trPr>
          <w:trHeight w:val="118"/>
        </w:trPr>
        <w:tc>
          <w:tcPr>
            <w:tcW w:w="43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200" w:rsidRPr="00A451E0" w:rsidRDefault="00F952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00" w:rsidRPr="00A451E0" w:rsidRDefault="00F9520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95200" w:rsidRPr="00A451E0" w:rsidRDefault="00F95200" w:rsidP="0013078C">
      <w:pPr>
        <w:jc w:val="center"/>
        <w:rPr>
          <w:b/>
          <w:sz w:val="18"/>
          <w:szCs w:val="18"/>
        </w:rPr>
      </w:pPr>
    </w:p>
    <w:p w:rsidR="00AD21E0" w:rsidRPr="00A451E0" w:rsidRDefault="00AD21E0" w:rsidP="00AD21E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AD21E0" w:rsidRPr="00A451E0" w:rsidRDefault="00AD21E0" w:rsidP="00AD21E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D21E0" w:rsidRPr="00A451E0" w:rsidRDefault="00AD21E0" w:rsidP="00AD21E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AD21E0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E0" w:rsidRPr="00A451E0" w:rsidRDefault="00AD21E0" w:rsidP="00271CE8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21E0" w:rsidRPr="00A451E0" w:rsidRDefault="00D51971" w:rsidP="00250E1B">
            <w:pPr>
              <w:jc w:val="center"/>
            </w:pPr>
            <w:r w:rsidRPr="00A451E0">
              <w:t>5</w:t>
            </w:r>
            <w:r w:rsidR="00AD21E0" w:rsidRPr="00A451E0">
              <w:t>,</w:t>
            </w:r>
            <w:r w:rsidR="00250E1B" w:rsidRPr="00A451E0">
              <w:t>62</w:t>
            </w:r>
            <w:r w:rsidR="00AD21E0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50E1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D51971" w:rsidRPr="00A451E0">
              <w:rPr>
                <w:b/>
                <w:bCs/>
              </w:rPr>
              <w:t>9</w:t>
            </w:r>
            <w:r w:rsidR="00250E1B" w:rsidRPr="00A451E0">
              <w:rPr>
                <w:b/>
                <w:bCs/>
              </w:rPr>
              <w:t>7</w:t>
            </w:r>
            <w:r w:rsidRPr="00A451E0">
              <w:rPr>
                <w:b/>
                <w:bCs/>
              </w:rPr>
              <w:t xml:space="preserve"> </w:t>
            </w:r>
            <w:r w:rsidR="00250E1B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AD21E0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1E0" w:rsidRPr="00A451E0" w:rsidRDefault="00AD21E0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AD21E0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1E0" w:rsidRPr="00A451E0" w:rsidRDefault="00AD21E0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1E0" w:rsidRPr="00A451E0" w:rsidRDefault="00AD21E0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1E0" w:rsidRPr="00A451E0" w:rsidRDefault="00D51971" w:rsidP="00271CE8">
            <w:pPr>
              <w:jc w:val="center"/>
            </w:pPr>
            <w:r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1E0" w:rsidRPr="00A451E0" w:rsidRDefault="00AD21E0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21E0" w:rsidRPr="00A451E0" w:rsidRDefault="00AD21E0" w:rsidP="00271CE8">
            <w:pPr>
              <w:rPr>
                <w:b/>
                <w:bCs/>
              </w:rPr>
            </w:pPr>
          </w:p>
        </w:tc>
      </w:tr>
    </w:tbl>
    <w:p w:rsidR="00AD21E0" w:rsidRPr="00A451E0" w:rsidRDefault="00AD21E0" w:rsidP="00AD21E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lastRenderedPageBreak/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D21E0" w:rsidRPr="00A451E0" w:rsidRDefault="00AD21E0" w:rsidP="00AD21E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D51971"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21E0" w:rsidRPr="00A451E0" w:rsidRDefault="00AD21E0" w:rsidP="00AD21E0">
      <w:pPr>
        <w:jc w:val="center"/>
        <w:rPr>
          <w:b/>
          <w:sz w:val="16"/>
          <w:szCs w:val="16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250E1B" w:rsidRPr="00A451E0">
        <w:rPr>
          <w:b/>
        </w:rPr>
        <w:t>5</w:t>
      </w:r>
      <w:r w:rsidRPr="00A451E0">
        <w:rPr>
          <w:b/>
        </w:rPr>
        <w:t xml:space="preserve"> </w:t>
      </w:r>
      <w:r w:rsidR="00250E1B" w:rsidRPr="00A451E0">
        <w:rPr>
          <w:b/>
        </w:rPr>
        <w:t xml:space="preserve">высокая </w:t>
      </w:r>
      <w:r w:rsidRPr="00A451E0">
        <w:rPr>
          <w:b/>
        </w:rPr>
        <w:t>эффективност</w:t>
      </w:r>
      <w:r w:rsidR="00250E1B" w:rsidRPr="00A451E0">
        <w:rPr>
          <w:b/>
        </w:rPr>
        <w:t>ь</w:t>
      </w:r>
    </w:p>
    <w:p w:rsidR="00F95200" w:rsidRPr="00A451E0" w:rsidRDefault="00F95200" w:rsidP="0013078C">
      <w:pPr>
        <w:jc w:val="center"/>
        <w:rPr>
          <w:b/>
          <w:sz w:val="18"/>
          <w:szCs w:val="18"/>
        </w:rPr>
      </w:pPr>
    </w:p>
    <w:p w:rsidR="008A0C85" w:rsidRPr="00A451E0" w:rsidRDefault="008A0C85" w:rsidP="0013078C">
      <w:pPr>
        <w:rPr>
          <w:sz w:val="28"/>
          <w:szCs w:val="28"/>
        </w:rPr>
      </w:pPr>
    </w:p>
    <w:p w:rsidR="00AD21E0" w:rsidRPr="00A451E0" w:rsidRDefault="00AD21E0" w:rsidP="0013078C">
      <w:pPr>
        <w:rPr>
          <w:sz w:val="28"/>
          <w:szCs w:val="28"/>
        </w:rPr>
        <w:sectPr w:rsidR="00AD21E0" w:rsidRPr="00A451E0" w:rsidSect="0036089F">
          <w:pgSz w:w="16838" w:h="11906" w:orient="landscape"/>
          <w:pgMar w:top="851" w:right="851" w:bottom="1134" w:left="1418" w:header="709" w:footer="709" w:gutter="0"/>
          <w:cols w:space="708"/>
          <w:docGrid w:linePitch="360"/>
        </w:sectPr>
      </w:pPr>
    </w:p>
    <w:p w:rsidR="00E87B3C" w:rsidRPr="00A451E0" w:rsidRDefault="006310A1" w:rsidP="0013078C">
      <w:pPr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lastRenderedPageBreak/>
        <w:t xml:space="preserve">2. </w:t>
      </w:r>
      <w:r w:rsidR="00E87B3C" w:rsidRPr="00A451E0">
        <w:rPr>
          <w:b/>
          <w:sz w:val="28"/>
          <w:szCs w:val="28"/>
        </w:rPr>
        <w:t xml:space="preserve">Отчет о реализации </w:t>
      </w:r>
      <w:r w:rsidR="00F66769" w:rsidRPr="00A451E0">
        <w:rPr>
          <w:b/>
          <w:sz w:val="28"/>
          <w:szCs w:val="28"/>
        </w:rPr>
        <w:t>муниципальной</w:t>
      </w:r>
      <w:r w:rsidR="00E87B3C" w:rsidRPr="00A451E0">
        <w:rPr>
          <w:b/>
          <w:sz w:val="28"/>
          <w:szCs w:val="28"/>
        </w:rPr>
        <w:t xml:space="preserve"> программы</w:t>
      </w:r>
    </w:p>
    <w:p w:rsidR="00D14EEB" w:rsidRPr="00A451E0" w:rsidRDefault="00E87B3C" w:rsidP="0013078C">
      <w:pPr>
        <w:ind w:left="360"/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  <w:u w:val="single"/>
        </w:rPr>
        <w:t>«</w:t>
      </w:r>
      <w:r w:rsidR="00F66769" w:rsidRPr="00A451E0">
        <w:rPr>
          <w:b/>
          <w:sz w:val="28"/>
          <w:szCs w:val="28"/>
          <w:u w:val="single"/>
        </w:rPr>
        <w:t xml:space="preserve">Развитие конкурентоспособной </w:t>
      </w:r>
      <w:r w:rsidR="0068607F" w:rsidRPr="00A451E0">
        <w:rPr>
          <w:b/>
          <w:sz w:val="28"/>
          <w:szCs w:val="28"/>
          <w:u w:val="single"/>
        </w:rPr>
        <w:t>э</w:t>
      </w:r>
      <w:r w:rsidR="00F66769" w:rsidRPr="00A451E0">
        <w:rPr>
          <w:b/>
          <w:sz w:val="28"/>
          <w:szCs w:val="28"/>
          <w:u w:val="single"/>
        </w:rPr>
        <w:t>кономики</w:t>
      </w:r>
      <w:r w:rsidRPr="00A451E0">
        <w:rPr>
          <w:b/>
          <w:sz w:val="28"/>
          <w:szCs w:val="28"/>
          <w:u w:val="single"/>
        </w:rPr>
        <w:t xml:space="preserve">» </w:t>
      </w:r>
    </w:p>
    <w:p w:rsidR="00E87B3C" w:rsidRPr="00A451E0" w:rsidRDefault="00E87B3C" w:rsidP="0013078C">
      <w:pPr>
        <w:ind w:left="360"/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t>на 20</w:t>
      </w:r>
      <w:r w:rsidR="002D0F68" w:rsidRPr="00A451E0">
        <w:rPr>
          <w:b/>
          <w:sz w:val="28"/>
          <w:szCs w:val="28"/>
        </w:rPr>
        <w:t>21</w:t>
      </w:r>
      <w:r w:rsidRPr="00A451E0">
        <w:rPr>
          <w:b/>
          <w:sz w:val="28"/>
          <w:szCs w:val="28"/>
        </w:rPr>
        <w:t>-20</w:t>
      </w:r>
      <w:r w:rsidR="00772157" w:rsidRPr="00A451E0">
        <w:rPr>
          <w:b/>
          <w:sz w:val="28"/>
          <w:szCs w:val="28"/>
        </w:rPr>
        <w:t>2</w:t>
      </w:r>
      <w:r w:rsidR="002D0F68" w:rsidRPr="00A451E0">
        <w:rPr>
          <w:b/>
          <w:sz w:val="28"/>
          <w:szCs w:val="28"/>
        </w:rPr>
        <w:t>5</w:t>
      </w:r>
      <w:r w:rsidRPr="00A451E0">
        <w:rPr>
          <w:b/>
          <w:sz w:val="28"/>
          <w:szCs w:val="28"/>
        </w:rPr>
        <w:t xml:space="preserve"> годы</w:t>
      </w:r>
    </w:p>
    <w:p w:rsidR="006F01E0" w:rsidRPr="00A451E0" w:rsidRDefault="006F01E0" w:rsidP="00D855C8">
      <w:pPr>
        <w:autoSpaceDE w:val="0"/>
        <w:autoSpaceDN w:val="0"/>
        <w:adjustRightInd w:val="0"/>
        <w:ind w:firstLine="851"/>
        <w:jc w:val="both"/>
        <w:rPr>
          <w:i/>
        </w:rPr>
      </w:pPr>
    </w:p>
    <w:p w:rsidR="006F01E0" w:rsidRPr="00A451E0" w:rsidRDefault="006F01E0" w:rsidP="00D855C8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sz w:val="24"/>
          <w:szCs w:val="24"/>
        </w:rPr>
      </w:pPr>
      <w:r w:rsidRPr="00A451E0">
        <w:rPr>
          <w:i/>
          <w:sz w:val="24"/>
          <w:szCs w:val="24"/>
        </w:rPr>
        <w:t>Цель Программы -</w:t>
      </w:r>
      <w:r w:rsidRPr="00A451E0">
        <w:rPr>
          <w:sz w:val="24"/>
          <w:szCs w:val="24"/>
        </w:rPr>
        <w:t xml:space="preserve"> создание </w:t>
      </w:r>
      <w:r w:rsidR="00F66769" w:rsidRPr="00A451E0">
        <w:rPr>
          <w:sz w:val="24"/>
          <w:szCs w:val="24"/>
        </w:rPr>
        <w:t>потенциала для дальнейшего развития конкуре</w:t>
      </w:r>
      <w:r w:rsidR="0068607F" w:rsidRPr="00A451E0">
        <w:rPr>
          <w:sz w:val="24"/>
          <w:szCs w:val="24"/>
        </w:rPr>
        <w:t>нтоспособной экономики ЗАТО г.</w:t>
      </w:r>
      <w:r w:rsidR="00F66769" w:rsidRPr="00A451E0">
        <w:rPr>
          <w:sz w:val="24"/>
          <w:szCs w:val="24"/>
        </w:rPr>
        <w:t>Североморск</w:t>
      </w:r>
      <w:r w:rsidR="00ED7044" w:rsidRPr="00A451E0">
        <w:rPr>
          <w:sz w:val="24"/>
          <w:szCs w:val="24"/>
        </w:rPr>
        <w:t>.</w:t>
      </w:r>
    </w:p>
    <w:p w:rsidR="008726A3" w:rsidRPr="00A451E0" w:rsidRDefault="00ED7044" w:rsidP="00D855C8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Заказчиком-координатором программы является </w:t>
      </w:r>
      <w:r w:rsidRPr="00A451E0">
        <w:rPr>
          <w:sz w:val="24"/>
          <w:szCs w:val="24"/>
        </w:rPr>
        <w:t>Администрация ЗАТО г.Североморск</w:t>
      </w:r>
      <w:r w:rsidR="008726A3" w:rsidRPr="00A451E0">
        <w:rPr>
          <w:sz w:val="24"/>
          <w:szCs w:val="24"/>
        </w:rPr>
        <w:t>.</w:t>
      </w:r>
      <w:r w:rsidRPr="00A451E0">
        <w:rPr>
          <w:b/>
          <w:sz w:val="24"/>
          <w:szCs w:val="24"/>
        </w:rPr>
        <w:t xml:space="preserve"> </w:t>
      </w:r>
    </w:p>
    <w:p w:rsidR="00ED7044" w:rsidRPr="00A451E0" w:rsidRDefault="00ED7044" w:rsidP="00D855C8">
      <w:pPr>
        <w:pStyle w:val="a6"/>
        <w:widowControl w:val="0"/>
        <w:tabs>
          <w:tab w:val="left" w:pos="709"/>
        </w:tabs>
        <w:suppressAutoHyphens/>
        <w:spacing w:line="240" w:lineRule="auto"/>
        <w:ind w:firstLine="851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Заказчики - </w:t>
      </w:r>
      <w:r w:rsidR="002D0F68" w:rsidRPr="00A451E0">
        <w:rPr>
          <w:sz w:val="24"/>
          <w:szCs w:val="24"/>
        </w:rPr>
        <w:t>Администрация ЗАТО г.Североморск в лице отдела экономического развития</w:t>
      </w:r>
      <w:r w:rsidRPr="00A451E0">
        <w:rPr>
          <w:sz w:val="24"/>
          <w:szCs w:val="24"/>
        </w:rPr>
        <w:t xml:space="preserve">, а также </w:t>
      </w:r>
      <w:r w:rsidR="008726A3" w:rsidRPr="00A451E0">
        <w:rPr>
          <w:sz w:val="24"/>
          <w:szCs w:val="24"/>
        </w:rPr>
        <w:t>Комитет имуществ</w:t>
      </w:r>
      <w:r w:rsidR="002D0F68" w:rsidRPr="00A451E0">
        <w:rPr>
          <w:sz w:val="24"/>
          <w:szCs w:val="24"/>
        </w:rPr>
        <w:t>енных отношений, Управление образования</w:t>
      </w:r>
      <w:r w:rsidR="008726A3" w:rsidRPr="00A451E0">
        <w:rPr>
          <w:sz w:val="24"/>
          <w:szCs w:val="24"/>
        </w:rPr>
        <w:t xml:space="preserve"> и </w:t>
      </w:r>
      <w:r w:rsidRPr="00A451E0">
        <w:rPr>
          <w:sz w:val="24"/>
          <w:szCs w:val="24"/>
        </w:rPr>
        <w:t>Управление культуры</w:t>
      </w:r>
      <w:r w:rsidR="002D0F68" w:rsidRPr="00A451E0">
        <w:rPr>
          <w:sz w:val="24"/>
          <w:szCs w:val="24"/>
        </w:rPr>
        <w:t>, спорта, молодежной политики</w:t>
      </w:r>
      <w:r w:rsidRPr="00A451E0">
        <w:rPr>
          <w:sz w:val="24"/>
          <w:szCs w:val="24"/>
        </w:rPr>
        <w:t xml:space="preserve"> и международных связей.</w:t>
      </w:r>
    </w:p>
    <w:p w:rsidR="006F01E0" w:rsidRPr="00A451E0" w:rsidRDefault="006F01E0" w:rsidP="00D855C8">
      <w:pPr>
        <w:autoSpaceDE w:val="0"/>
        <w:autoSpaceDN w:val="0"/>
        <w:adjustRightInd w:val="0"/>
        <w:ind w:firstLine="851"/>
        <w:jc w:val="both"/>
        <w:rPr>
          <w:b/>
          <w:i/>
        </w:rPr>
      </w:pPr>
      <w:r w:rsidRPr="00A451E0">
        <w:rPr>
          <w:b/>
          <w:i/>
        </w:rPr>
        <w:t>Задачи Программы: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A451E0">
        <w:rPr>
          <w:rFonts w:eastAsia="Calibri"/>
        </w:rPr>
        <w:t>1. Создание благоприятных условий для развития малого и среднего предпринимательства, повышения экономической и социальной эффективности его деятельности;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A451E0">
        <w:rPr>
          <w:rFonts w:eastAsia="Calibri"/>
        </w:rPr>
        <w:t>2. Повышение уровня социально-экономической эффективности предприятий потребительского рынка товаров и услуг;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rFonts w:eastAsia="Calibri"/>
          <w:b/>
          <w:i/>
        </w:rPr>
      </w:pPr>
      <w:r w:rsidRPr="00A451E0">
        <w:rPr>
          <w:rFonts w:eastAsia="Calibri"/>
        </w:rPr>
        <w:t>3. Создание условий для деятельности и активного участия социально ориентированных некоммерческих организаций в сфере предоставления социальных услуг населению ЗАТО г. Североморск</w:t>
      </w:r>
      <w:r w:rsidR="005C64B5" w:rsidRPr="00A451E0">
        <w:rPr>
          <w:rFonts w:eastAsia="Calibri"/>
        </w:rPr>
        <w:t>.</w:t>
      </w:r>
      <w:r w:rsidRPr="00A451E0">
        <w:rPr>
          <w:rFonts w:eastAsia="Calibri"/>
          <w:b/>
          <w:i/>
        </w:rPr>
        <w:t xml:space="preserve"> </w:t>
      </w:r>
    </w:p>
    <w:p w:rsidR="006F01E0" w:rsidRPr="00A451E0" w:rsidRDefault="006F01E0" w:rsidP="00D855C8">
      <w:pPr>
        <w:autoSpaceDE w:val="0"/>
        <w:autoSpaceDN w:val="0"/>
        <w:adjustRightInd w:val="0"/>
        <w:ind w:firstLine="851"/>
        <w:jc w:val="both"/>
        <w:rPr>
          <w:b/>
          <w:i/>
        </w:rPr>
      </w:pPr>
      <w:r w:rsidRPr="00A451E0">
        <w:rPr>
          <w:b/>
          <w:i/>
        </w:rPr>
        <w:t>Результатами исполнения программы должны стать: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i/>
          <w:sz w:val="23"/>
          <w:szCs w:val="23"/>
        </w:rPr>
      </w:pPr>
      <w:r w:rsidRPr="00A451E0">
        <w:rPr>
          <w:i/>
          <w:sz w:val="23"/>
          <w:szCs w:val="23"/>
        </w:rPr>
        <w:t xml:space="preserve">- рост объемов оборота розничной торговли, общественного питания, платных услуг на конец реализации программы в 2025 году в среднем на 1,5% по отношению к 2015 году. 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i/>
          <w:sz w:val="23"/>
          <w:szCs w:val="23"/>
        </w:rPr>
      </w:pPr>
      <w:r w:rsidRPr="00A451E0">
        <w:rPr>
          <w:i/>
          <w:sz w:val="23"/>
          <w:szCs w:val="23"/>
        </w:rPr>
        <w:t xml:space="preserve">- увеличение количества субъектов малого и среднего предпринимательства (включая индивидуальных предпринимателей) в расчете на 10 тыс. человек населения, к 2025 году до 261,1 ед.; </w:t>
      </w:r>
    </w:p>
    <w:p w:rsidR="002D0F68" w:rsidRPr="00A451E0" w:rsidRDefault="002D0F68" w:rsidP="00D855C8">
      <w:pPr>
        <w:autoSpaceDE w:val="0"/>
        <w:autoSpaceDN w:val="0"/>
        <w:adjustRightInd w:val="0"/>
        <w:ind w:firstLine="851"/>
        <w:jc w:val="both"/>
        <w:rPr>
          <w:i/>
          <w:sz w:val="23"/>
          <w:szCs w:val="23"/>
        </w:rPr>
      </w:pPr>
      <w:r w:rsidRPr="00A451E0">
        <w:rPr>
          <w:i/>
          <w:sz w:val="23"/>
          <w:szCs w:val="23"/>
        </w:rPr>
        <w:t xml:space="preserve">- рост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2025 году до 17,1 %. </w:t>
      </w:r>
    </w:p>
    <w:p w:rsidR="00A05695" w:rsidRPr="00A451E0" w:rsidRDefault="002D0F68" w:rsidP="00D855C8">
      <w:pPr>
        <w:pStyle w:val="14"/>
        <w:spacing w:line="228" w:lineRule="auto"/>
        <w:ind w:left="0" w:firstLine="851"/>
        <w:jc w:val="both"/>
        <w:rPr>
          <w:i/>
        </w:rPr>
      </w:pPr>
      <w:r w:rsidRPr="00A451E0">
        <w:rPr>
          <w:i/>
          <w:sz w:val="23"/>
          <w:szCs w:val="23"/>
        </w:rPr>
        <w:t xml:space="preserve">- Оказание финансовой поддержки СО НКО в сфере услуг – не менее 1 СО НКО по каждому направлению (образование, массовые мероприятия в сфере культуры, клубные формирования, физическая культура и спорт) в год. </w:t>
      </w:r>
      <w:r w:rsidR="00A05695" w:rsidRPr="00A451E0">
        <w:rPr>
          <w:i/>
        </w:rPr>
        <w:t>.</w:t>
      </w:r>
    </w:p>
    <w:p w:rsidR="00DA53A1" w:rsidRPr="00A451E0" w:rsidRDefault="00DA53A1" w:rsidP="00D855C8">
      <w:pPr>
        <w:pStyle w:val="14"/>
        <w:spacing w:line="228" w:lineRule="auto"/>
        <w:ind w:left="0" w:firstLine="851"/>
        <w:jc w:val="both"/>
        <w:rPr>
          <w:b/>
        </w:rPr>
      </w:pPr>
      <w:r w:rsidRPr="00A451E0">
        <w:rPr>
          <w:b/>
        </w:rPr>
        <w:t>Программа включ</w:t>
      </w:r>
      <w:r w:rsidR="001105DC" w:rsidRPr="00A451E0">
        <w:rPr>
          <w:b/>
        </w:rPr>
        <w:t>а</w:t>
      </w:r>
      <w:r w:rsidRPr="00A451E0">
        <w:rPr>
          <w:b/>
        </w:rPr>
        <w:t xml:space="preserve">ет в себя </w:t>
      </w:r>
      <w:r w:rsidR="00B50541" w:rsidRPr="00A451E0">
        <w:rPr>
          <w:b/>
        </w:rPr>
        <w:t>три</w:t>
      </w:r>
      <w:r w:rsidRPr="00A451E0">
        <w:rPr>
          <w:b/>
        </w:rPr>
        <w:t xml:space="preserve"> подпрограммы</w:t>
      </w:r>
      <w:r w:rsidR="0068607F" w:rsidRPr="00A451E0">
        <w:rPr>
          <w:b/>
        </w:rPr>
        <w:t>:</w:t>
      </w:r>
    </w:p>
    <w:p w:rsidR="00DA53A1" w:rsidRPr="00A451E0" w:rsidRDefault="009350F7" w:rsidP="00D855C8">
      <w:pPr>
        <w:pStyle w:val="14"/>
        <w:tabs>
          <w:tab w:val="left" w:pos="284"/>
        </w:tabs>
        <w:spacing w:line="228" w:lineRule="auto"/>
        <w:ind w:left="0" w:firstLine="851"/>
        <w:jc w:val="both"/>
      </w:pPr>
      <w:r w:rsidRPr="00A451E0">
        <w:t>-</w:t>
      </w:r>
      <w:r w:rsidR="003E4BFF" w:rsidRPr="00A451E0">
        <w:t> </w:t>
      </w:r>
      <w:r w:rsidR="00DA53A1" w:rsidRPr="00A451E0">
        <w:t>Подпрограмму «Развитие малого и среднего предпринимательства</w:t>
      </w:r>
      <w:r w:rsidR="0068607F" w:rsidRPr="00A451E0">
        <w:t>, стимулирование инвестиционной деятельности</w:t>
      </w:r>
      <w:r w:rsidR="00DA53A1" w:rsidRPr="00A451E0">
        <w:t xml:space="preserve"> </w:t>
      </w:r>
      <w:r w:rsidR="005172E4" w:rsidRPr="00A451E0">
        <w:t xml:space="preserve">в </w:t>
      </w:r>
      <w:r w:rsidR="00DA53A1" w:rsidRPr="00A451E0">
        <w:t>ЗАТО г.Североморск» на 20</w:t>
      </w:r>
      <w:r w:rsidR="00071599" w:rsidRPr="00A451E0">
        <w:t>21</w:t>
      </w:r>
      <w:r w:rsidR="00DA53A1" w:rsidRPr="00A451E0">
        <w:t>-20</w:t>
      </w:r>
      <w:r w:rsidR="00772157" w:rsidRPr="00A451E0">
        <w:t>2</w:t>
      </w:r>
      <w:r w:rsidR="00071599" w:rsidRPr="00A451E0">
        <w:t>5</w:t>
      </w:r>
      <w:r w:rsidR="00DA53A1" w:rsidRPr="00A451E0">
        <w:t xml:space="preserve"> годы</w:t>
      </w:r>
      <w:r w:rsidR="0068607F" w:rsidRPr="00A451E0">
        <w:t>;</w:t>
      </w:r>
    </w:p>
    <w:p w:rsidR="00DA53A1" w:rsidRPr="00A451E0" w:rsidRDefault="009350F7" w:rsidP="00D855C8">
      <w:pPr>
        <w:tabs>
          <w:tab w:val="left" w:pos="284"/>
        </w:tabs>
        <w:spacing w:line="228" w:lineRule="auto"/>
        <w:ind w:firstLine="851"/>
        <w:jc w:val="both"/>
      </w:pPr>
      <w:r w:rsidRPr="00A451E0">
        <w:t xml:space="preserve">- </w:t>
      </w:r>
      <w:r w:rsidR="00DA53A1" w:rsidRPr="00A451E0">
        <w:t>Подпрограмму «Развитие потребительского рынка ЗАТО г.Североморск» на 20</w:t>
      </w:r>
      <w:r w:rsidR="00071599" w:rsidRPr="00A451E0">
        <w:t>21</w:t>
      </w:r>
      <w:r w:rsidR="00DA53A1" w:rsidRPr="00A451E0">
        <w:t>-20</w:t>
      </w:r>
      <w:r w:rsidR="00772157" w:rsidRPr="00A451E0">
        <w:t>2</w:t>
      </w:r>
      <w:r w:rsidR="00071599" w:rsidRPr="00A451E0">
        <w:t>5</w:t>
      </w:r>
      <w:r w:rsidR="00DA53A1" w:rsidRPr="00A451E0">
        <w:t xml:space="preserve"> годы</w:t>
      </w:r>
      <w:r w:rsidR="00B50541" w:rsidRPr="00A451E0">
        <w:t>;</w:t>
      </w:r>
    </w:p>
    <w:p w:rsidR="00B50541" w:rsidRPr="00A451E0" w:rsidRDefault="00B50541" w:rsidP="00D855C8">
      <w:pPr>
        <w:tabs>
          <w:tab w:val="left" w:pos="284"/>
        </w:tabs>
        <w:spacing w:line="228" w:lineRule="auto"/>
        <w:ind w:firstLine="851"/>
        <w:jc w:val="both"/>
      </w:pPr>
      <w:r w:rsidRPr="00A451E0">
        <w:t>- Подпрограмму «Поддержка Социально-ориентированных некоммерческих организаций» на 20</w:t>
      </w:r>
      <w:r w:rsidR="00071599" w:rsidRPr="00A451E0">
        <w:t>21</w:t>
      </w:r>
      <w:r w:rsidRPr="00A451E0">
        <w:t>-202</w:t>
      </w:r>
      <w:r w:rsidR="00071599" w:rsidRPr="00A451E0">
        <w:t>5</w:t>
      </w:r>
      <w:r w:rsidRPr="00A451E0">
        <w:t xml:space="preserve"> годы.</w:t>
      </w:r>
    </w:p>
    <w:p w:rsidR="004E6E70" w:rsidRPr="00A451E0" w:rsidRDefault="004E6E70" w:rsidP="00D855C8">
      <w:pPr>
        <w:tabs>
          <w:tab w:val="left" w:pos="284"/>
        </w:tabs>
        <w:spacing w:line="228" w:lineRule="auto"/>
        <w:ind w:firstLine="851"/>
        <w:jc w:val="both"/>
      </w:pPr>
    </w:p>
    <w:p w:rsidR="007B7407" w:rsidRPr="00A451E0" w:rsidRDefault="007B7407" w:rsidP="00D855C8">
      <w:pPr>
        <w:widowControl w:val="0"/>
        <w:tabs>
          <w:tab w:val="left" w:pos="709"/>
          <w:tab w:val="left" w:pos="4536"/>
        </w:tabs>
        <w:suppressAutoHyphens/>
        <w:ind w:firstLine="851"/>
        <w:contextualSpacing/>
        <w:jc w:val="both"/>
      </w:pPr>
      <w:r w:rsidRPr="00A451E0">
        <w:t>На 2021 год</w:t>
      </w:r>
      <w:r w:rsidRPr="00A451E0">
        <w:rPr>
          <w:b/>
        </w:rPr>
        <w:t xml:space="preserve"> </w:t>
      </w:r>
      <w:r w:rsidRPr="00A451E0">
        <w:t xml:space="preserve">запланированный объем финансирования на реализацию мероприятий подпрограмм составляет </w:t>
      </w:r>
      <w:r w:rsidR="00CB268A" w:rsidRPr="00A451E0">
        <w:rPr>
          <w:b/>
        </w:rPr>
        <w:t>1 227</w:t>
      </w:r>
      <w:r w:rsidRPr="00A451E0">
        <w:rPr>
          <w:b/>
        </w:rPr>
        <w:t>,</w:t>
      </w:r>
      <w:r w:rsidR="00CB268A" w:rsidRPr="00A451E0">
        <w:rPr>
          <w:b/>
        </w:rPr>
        <w:t>04</w:t>
      </w:r>
      <w:r w:rsidRPr="00A451E0">
        <w:rPr>
          <w:b/>
        </w:rPr>
        <w:t xml:space="preserve"> тыс. руб. </w:t>
      </w:r>
      <w:r w:rsidRPr="00A451E0">
        <w:t xml:space="preserve">Освоение составило </w:t>
      </w:r>
      <w:r w:rsidR="00CB268A" w:rsidRPr="00A451E0">
        <w:rPr>
          <w:b/>
        </w:rPr>
        <w:t>1 222</w:t>
      </w:r>
      <w:r w:rsidRPr="00A451E0">
        <w:rPr>
          <w:b/>
        </w:rPr>
        <w:t>,</w:t>
      </w:r>
      <w:r w:rsidR="00CB268A" w:rsidRPr="00A451E0">
        <w:rPr>
          <w:b/>
        </w:rPr>
        <w:t>54</w:t>
      </w:r>
      <w:r w:rsidRPr="00A451E0">
        <w:rPr>
          <w:b/>
        </w:rPr>
        <w:t xml:space="preserve"> тыс. руб.</w:t>
      </w:r>
      <w:r w:rsidRPr="00A451E0">
        <w:t xml:space="preserve"> или </w:t>
      </w:r>
      <w:r w:rsidR="00CB268A" w:rsidRPr="00A451E0">
        <w:rPr>
          <w:b/>
        </w:rPr>
        <w:t>99,6</w:t>
      </w:r>
      <w:r w:rsidRPr="00A451E0">
        <w:rPr>
          <w:b/>
        </w:rPr>
        <w:t>%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contextualSpacing/>
        <w:jc w:val="both"/>
      </w:pPr>
      <w:r w:rsidRPr="00A451E0">
        <w:t xml:space="preserve">По подпрограмме </w:t>
      </w:r>
      <w:r w:rsidRPr="00A451E0">
        <w:rPr>
          <w:u w:val="single"/>
        </w:rPr>
        <w:t xml:space="preserve">«Развитие малого и среднего предпринимательства и стимулирование инвестиционной деятельности в ЗАТО г.Североморск» на </w:t>
      </w:r>
      <w:r w:rsidRPr="00A451E0">
        <w:rPr>
          <w:bCs/>
          <w:u w:val="single"/>
        </w:rPr>
        <w:t xml:space="preserve">2021-2025 </w:t>
      </w:r>
      <w:r w:rsidRPr="00A451E0">
        <w:rPr>
          <w:u w:val="single"/>
        </w:rPr>
        <w:t xml:space="preserve">годы </w:t>
      </w:r>
      <w:r w:rsidRPr="00A451E0">
        <w:t>выполнение целевого показателя «Число субъектов малого и среднего предпринимательства (включая индивидуальных предпринимателей) в расчете на 10 тыс. человек населения, ед.» составило 77,8%, это связано с прекращением деятельности некоторых индивидуальных предпринимателей и юридических лиц, что вызвано не только приостановлением деятельности предприятий и организаций в связи с вводимыми ограничениями по предупреждению распространения новой коронавирусной инфекции, а также с переходом на введенный на федеральном уровне более выгодный налоговый режим для тех, кто работает сам на себя – самозанятость. Самозанятые не являются субъектами МСП и не учитываются при расчете показателя.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contextualSpacing/>
        <w:jc w:val="both"/>
      </w:pPr>
      <w:r w:rsidRPr="00A451E0">
        <w:t xml:space="preserve">Данная подпрограмма реализована </w:t>
      </w:r>
      <w:r w:rsidRPr="00A451E0">
        <w:rPr>
          <w:b/>
        </w:rPr>
        <w:t>со средним уровнем эффективности</w:t>
      </w:r>
      <w:r w:rsidRPr="00A451E0">
        <w:t>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По подпрограмме </w:t>
      </w:r>
      <w:r w:rsidRPr="00A451E0">
        <w:rPr>
          <w:u w:val="single"/>
        </w:rPr>
        <w:t xml:space="preserve">«Развитие потребительского рынка ЗАТО г.Североморск» на 2021-2025 </w:t>
      </w:r>
      <w:r w:rsidRPr="00A451E0">
        <w:rPr>
          <w:u w:val="single"/>
        </w:rPr>
        <w:lastRenderedPageBreak/>
        <w:t>годы</w:t>
      </w:r>
      <w:r w:rsidRPr="00A451E0">
        <w:t xml:space="preserve"> выполнение </w:t>
      </w:r>
      <w:r w:rsidRPr="00A451E0">
        <w:rPr>
          <w:b/>
        </w:rPr>
        <w:t>целевых показателей</w:t>
      </w:r>
      <w:r w:rsidRPr="00A451E0">
        <w:t xml:space="preserve"> составило: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«Рост оборота розничной торговли, млн.руб. в ценах соответствующих лет» - 58,22%,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«Рост оборота общественного питания, млн.руб. в ценах соответствующих лет» - 5,2%,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«Рост оборота платных услуг, млн.руб. в ценах соответствующих лет» - 75,65%, 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Плановые показатели по обороту розничной торговли, платных услуг и общественного питания на 2021 год были установлены в Стратегии социально-экономического развития ЗАТО г. Североморск в 2018 году, исходя из консервативного сценария развития экономики с учетом ежегодной динамики прироста оборотов.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Плановый показатель «Рост оборота розничной торговли» в 2021 году не достигнут. Он характеризуется снижением оборота розничной торговли на 14,7% по сравнению с 2020 годом преимущественно за счет розничной торговли непродовольственными товарами и обусловлен следующими причинами: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-ухудшение ситуации в связи с распространением новой коронавирусной инфекции;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- ростом цен на товары первой необходимости;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- </w:t>
      </w:r>
      <w:r w:rsidR="00EE39BA" w:rsidRPr="00A451E0">
        <w:t xml:space="preserve">активным ростом сегмента онлайн-торговли, в </w:t>
      </w:r>
      <w:r w:rsidR="00702165" w:rsidRPr="00A451E0">
        <w:t>первую очередь</w:t>
      </w:r>
      <w:r w:rsidR="00EE39BA" w:rsidRPr="00A451E0">
        <w:t xml:space="preserve"> </w:t>
      </w:r>
      <w:r w:rsidRPr="00A451E0">
        <w:t>ростом приобретения в Интернете таких товаров, как одежда, обувь, бытовая техника и электроника.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Показатель «Рост оборота общественного питания» вырос на 8,2 % к предыдущему году в сопоставимых ценах. Однако это не позволило достичь плановых значений из-за резкого падения оборотов в 2020 году до 8,7% к 2019 году из-за ухудшения ситуации в связи с распространением новой коронавирусной инфекции.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Тем не менее в 2021 году наблюдается рост доли североморцев, посещающих объекты общественного питания, с одновременным сокращением частоты посещения заведений, наблюдавшейся до пандемии.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Показатель «Рост оборота платных услуг» характеризуется ростом на 8,2% к 2020 году. Резкое падение оборотов в 2020 году из-за ухудшения ситуации в связи с распространением новой коронавирусной инфекции также сказалось на достижении плановых значений в отчетном году. 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2021 год характеризуется восстановительными процессами в следующих сферах: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- почтовой связи, курьерских услуг – наблюдается значительный рост в связи с активным развитием рынка доставки, в том числе и готовой еды;</w:t>
      </w:r>
    </w:p>
    <w:p w:rsidR="00D855C8" w:rsidRPr="00A451E0" w:rsidRDefault="00E67060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- транспорт</w:t>
      </w:r>
      <w:r w:rsidR="00D855C8" w:rsidRPr="00A451E0">
        <w:t xml:space="preserve"> – перевозки грузов, в том числе заказов сегмента онлайн-торговли;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- жилищные и коммунальные </w:t>
      </w:r>
      <w:r w:rsidR="00E67060" w:rsidRPr="00A451E0">
        <w:t xml:space="preserve">услуги </w:t>
      </w:r>
      <w:r w:rsidRPr="00A451E0">
        <w:t>– ежегодный рост тарифов при относительно стабильном потреблении услуги;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>- медицин</w:t>
      </w:r>
      <w:r w:rsidR="00E67060" w:rsidRPr="00A451E0">
        <w:t>а</w:t>
      </w:r>
      <w:r w:rsidRPr="00A451E0">
        <w:t xml:space="preserve"> – рост обращений, связанных с последствиями перенесенной коронавирусной инфекции, а также с целью ее профилактики.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Данная подпрограмма реализована </w:t>
      </w:r>
      <w:r w:rsidRPr="00A451E0">
        <w:rPr>
          <w:b/>
        </w:rPr>
        <w:t>с приемлемым уровнем эффективности</w:t>
      </w:r>
      <w:r w:rsidRPr="00A451E0">
        <w:t>.</w:t>
      </w:r>
    </w:p>
    <w:p w:rsidR="00D855C8" w:rsidRPr="00A451E0" w:rsidRDefault="00D855C8" w:rsidP="00D855C8">
      <w:pPr>
        <w:widowControl w:val="0"/>
        <w:tabs>
          <w:tab w:val="left" w:pos="709"/>
          <w:tab w:val="left" w:pos="4536"/>
        </w:tabs>
        <w:suppressAutoHyphens/>
        <w:ind w:firstLine="851"/>
        <w:jc w:val="both"/>
      </w:pPr>
      <w:r w:rsidRPr="00A451E0">
        <w:t xml:space="preserve">По подпрограмме </w:t>
      </w:r>
      <w:r w:rsidRPr="00A451E0">
        <w:rPr>
          <w:u w:val="single"/>
        </w:rPr>
        <w:t>«Поддержка Социально-ориентированных некоммерческих организаций» на 2021-2025 годы</w:t>
      </w:r>
      <w:r w:rsidRPr="00A451E0">
        <w:t xml:space="preserve"> выполнение целевого показателя «Количество СО НКО, получивших финансовую поддержку в различных сферах деятельности, ед.» составило 50%, что связано с ограничительными мерами, введенными в связи с ситуацией по распространению новой коронавирусной инфекцией, вызванной COVID-19. Денежные средства, ранее запланированные на поддержку СО НКО на проведение массовых мероприятий в сфере культуры и на организацию деятельности клубных формирований были перераспределены на реализацию значимых мероприятий других муниципальных программ.</w:t>
      </w:r>
    </w:p>
    <w:p w:rsidR="00D855C8" w:rsidRPr="00A451E0" w:rsidRDefault="00D855C8" w:rsidP="00D855C8">
      <w:pPr>
        <w:autoSpaceDE w:val="0"/>
        <w:autoSpaceDN w:val="0"/>
        <w:adjustRightInd w:val="0"/>
        <w:ind w:firstLine="851"/>
        <w:jc w:val="both"/>
      </w:pPr>
      <w:r w:rsidRPr="00A451E0">
        <w:t xml:space="preserve">Данная подпрограмма реализована </w:t>
      </w:r>
      <w:r w:rsidRPr="00A451E0">
        <w:rPr>
          <w:b/>
        </w:rPr>
        <w:t>со средним уровнем эффективности</w:t>
      </w:r>
      <w:r w:rsidRPr="00A451E0">
        <w:t>.</w:t>
      </w:r>
    </w:p>
    <w:p w:rsidR="00D855C8" w:rsidRPr="00A451E0" w:rsidRDefault="00D855C8" w:rsidP="00D855C8">
      <w:pPr>
        <w:autoSpaceDE w:val="0"/>
        <w:autoSpaceDN w:val="0"/>
        <w:adjustRightInd w:val="0"/>
        <w:ind w:firstLine="851"/>
        <w:jc w:val="both"/>
      </w:pPr>
      <w:r w:rsidRPr="00A451E0">
        <w:t xml:space="preserve">Показатель цели муниципальной программы </w:t>
      </w:r>
      <w:r w:rsidRPr="00A451E0">
        <w:rPr>
          <w:i/>
        </w:rPr>
        <w:t>«Доля среднесписочной численности работников СМСП в среднесписочной численности работников всех предприятий и организаций»</w:t>
      </w:r>
      <w:r w:rsidRPr="00A451E0">
        <w:t xml:space="preserve"> достигнут на 50% от планового из-за сохраняющихся структурных и ситуационных проблем бизнеса: серьёзные повышения закупочных цен, действие ограничений для многих секторов экономики (вынужденные многомесячные «простои») и удорожание кредитов привели к вынужден</w:t>
      </w:r>
      <w:r w:rsidR="004E6E70" w:rsidRPr="00A451E0">
        <w:t>ному</w:t>
      </w:r>
      <w:r w:rsidRPr="00A451E0">
        <w:t xml:space="preserve"> уволь</w:t>
      </w:r>
      <w:r w:rsidR="004E6E70" w:rsidRPr="00A451E0">
        <w:t>нению</w:t>
      </w:r>
      <w:r w:rsidRPr="00A451E0">
        <w:t xml:space="preserve"> сотрудников.</w:t>
      </w:r>
    </w:p>
    <w:p w:rsidR="00D03A55" w:rsidRPr="00A451E0" w:rsidRDefault="00D03A55" w:rsidP="00D855C8">
      <w:pPr>
        <w:ind w:firstLine="851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со средним уровнем эффективности.</w:t>
      </w:r>
    </w:p>
    <w:p w:rsidR="00D9208F" w:rsidRPr="00A451E0" w:rsidRDefault="00D9208F" w:rsidP="00D855C8">
      <w:pPr>
        <w:autoSpaceDE w:val="0"/>
        <w:autoSpaceDN w:val="0"/>
        <w:adjustRightInd w:val="0"/>
        <w:ind w:firstLine="851"/>
        <w:jc w:val="both"/>
        <w:rPr>
          <w:b/>
        </w:rPr>
      </w:pPr>
      <w:r w:rsidRPr="00A451E0">
        <w:lastRenderedPageBreak/>
        <w:t>Подробный перечень мероприятий подпрограмм, входящих в состав муниципальной программы, сведения об объемах финансирования, достижении установленных значений целевых индикаторов и эффективности их реализации представлены в нижеследующих таблицах.</w:t>
      </w:r>
    </w:p>
    <w:p w:rsidR="00DA53A1" w:rsidRPr="00A451E0" w:rsidRDefault="00DA53A1" w:rsidP="0013078C">
      <w:pPr>
        <w:ind w:right="136"/>
        <w:jc w:val="center"/>
        <w:rPr>
          <w:b/>
        </w:rPr>
      </w:pPr>
    </w:p>
    <w:p w:rsidR="00DA53A1" w:rsidRPr="00A451E0" w:rsidRDefault="00DA53A1" w:rsidP="0013078C">
      <w:pPr>
        <w:ind w:right="136"/>
        <w:jc w:val="center"/>
        <w:rPr>
          <w:b/>
        </w:rPr>
        <w:sectPr w:rsidR="00DA53A1" w:rsidRPr="00A451E0" w:rsidSect="006310A1">
          <w:pgSz w:w="11906" w:h="16838"/>
          <w:pgMar w:top="851" w:right="707" w:bottom="1418" w:left="1134" w:header="709" w:footer="709" w:gutter="0"/>
          <w:cols w:space="708"/>
          <w:docGrid w:linePitch="360"/>
        </w:sectPr>
      </w:pPr>
    </w:p>
    <w:p w:rsidR="0068607F" w:rsidRPr="00A451E0" w:rsidRDefault="00682D79" w:rsidP="0013078C">
      <w:pPr>
        <w:ind w:left="720" w:right="136"/>
        <w:rPr>
          <w:b/>
        </w:rPr>
      </w:pPr>
      <w:r w:rsidRPr="00A451E0">
        <w:rPr>
          <w:b/>
        </w:rPr>
        <w:lastRenderedPageBreak/>
        <w:t>1</w:t>
      </w:r>
      <w:r w:rsidR="00611FDB" w:rsidRPr="00A451E0">
        <w:rPr>
          <w:b/>
        </w:rPr>
        <w:t xml:space="preserve">. </w:t>
      </w:r>
      <w:r w:rsidR="00AB51A3" w:rsidRPr="00A451E0">
        <w:rPr>
          <w:b/>
        </w:rPr>
        <w:t>Подпрограмма «Развитие малого и среднего предпринимательства, стимулирование инвестиционной деятельности</w:t>
      </w:r>
    </w:p>
    <w:p w:rsidR="00AB51A3" w:rsidRPr="00A451E0" w:rsidRDefault="00AB51A3" w:rsidP="0013078C">
      <w:pPr>
        <w:ind w:right="136"/>
        <w:jc w:val="center"/>
        <w:rPr>
          <w:b/>
        </w:rPr>
      </w:pPr>
      <w:r w:rsidRPr="00A451E0">
        <w:rPr>
          <w:b/>
        </w:rPr>
        <w:t>ЗАТО г.Североморск» на 20</w:t>
      </w:r>
      <w:r w:rsidR="00936D88" w:rsidRPr="00A451E0">
        <w:rPr>
          <w:b/>
        </w:rPr>
        <w:t>21</w:t>
      </w:r>
      <w:r w:rsidRPr="00A451E0">
        <w:rPr>
          <w:b/>
        </w:rPr>
        <w:t>-20</w:t>
      </w:r>
      <w:r w:rsidR="00024478" w:rsidRPr="00A451E0">
        <w:rPr>
          <w:b/>
        </w:rPr>
        <w:t>2</w:t>
      </w:r>
      <w:r w:rsidR="00936D88" w:rsidRPr="00A451E0">
        <w:rPr>
          <w:b/>
        </w:rPr>
        <w:t>5</w:t>
      </w:r>
      <w:r w:rsidRPr="00A451E0">
        <w:rPr>
          <w:b/>
        </w:rPr>
        <w:t xml:space="preserve"> годы</w:t>
      </w:r>
    </w:p>
    <w:p w:rsidR="00AB51A3" w:rsidRPr="00A451E0" w:rsidRDefault="00AB51A3" w:rsidP="0013078C">
      <w:pPr>
        <w:ind w:right="136"/>
        <w:jc w:val="center"/>
        <w:rPr>
          <w:sz w:val="16"/>
          <w:szCs w:val="16"/>
        </w:rPr>
      </w:pPr>
    </w:p>
    <w:tbl>
      <w:tblPr>
        <w:tblW w:w="15939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092"/>
        <w:gridCol w:w="709"/>
        <w:gridCol w:w="1133"/>
        <w:gridCol w:w="1277"/>
        <w:gridCol w:w="993"/>
        <w:gridCol w:w="1110"/>
        <w:gridCol w:w="2149"/>
        <w:gridCol w:w="708"/>
        <w:gridCol w:w="709"/>
        <w:gridCol w:w="850"/>
        <w:gridCol w:w="1560"/>
      </w:tblGrid>
      <w:tr w:rsidR="00E838D2" w:rsidRPr="00A451E0" w:rsidTr="00C61D17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 % (гр. 6/ гр.5)</w:t>
            </w:r>
          </w:p>
        </w:tc>
        <w:tc>
          <w:tcPr>
            <w:tcW w:w="4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E838D2" w:rsidRPr="00A451E0" w:rsidTr="00C61D17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b/>
                <w:sz w:val="18"/>
                <w:szCs w:val="18"/>
              </w:rPr>
            </w:pPr>
          </w:p>
        </w:tc>
      </w:tr>
      <w:tr w:rsidR="00E838D2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C149A3" w:rsidRPr="00A451E0" w:rsidTr="00C149A3">
        <w:tc>
          <w:tcPr>
            <w:tcW w:w="9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Цель: Создание благоприятных условий для динамичного развития малого и среднего предпринимательства (МСП), повышения экономической и социальной эффективности его деятельности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Число субъектов малого и среднего предпринимательства (включая индивидуальных предпринимателей) в расчете на 10 тыс. человек населения, 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237,6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5B59D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184,9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5B59D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Администрация</w:t>
            </w:r>
          </w:p>
          <w:p w:rsidR="00C149A3" w:rsidRPr="00A451E0" w:rsidRDefault="00C149A3" w:rsidP="00C149A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ЗАТО г.Североморск</w:t>
            </w:r>
          </w:p>
        </w:tc>
      </w:tr>
      <w:tr w:rsidR="005B77B6" w:rsidRPr="00A451E0" w:rsidTr="00C61D17">
        <w:trPr>
          <w:trHeight w:val="38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A451E0" w:rsidRDefault="005B77B6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2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B6" w:rsidRPr="00A451E0" w:rsidRDefault="005B77B6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Задача 1: Оказание и</w:t>
            </w:r>
            <w:r w:rsidRPr="00A451E0">
              <w:rPr>
                <w:b/>
                <w:bCs/>
                <w:spacing w:val="-4"/>
                <w:sz w:val="18"/>
                <w:szCs w:val="18"/>
              </w:rPr>
              <w:t>нформационно-консультационной и методической поддержки субъектам малого и среднего предпринимательства по различным аспектам предпринимательской и инвестиционной деятельности</w:t>
            </w:r>
          </w:p>
        </w:tc>
      </w:tr>
      <w:tr w:rsidR="00E838D2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tabs>
                <w:tab w:val="left" w:pos="720"/>
              </w:tabs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Проведение мониторинга состояния МСП с целью его оценки и выявления тенденций развития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</w:t>
            </w:r>
            <w:r w:rsidR="00AE536D" w:rsidRPr="00A451E0">
              <w:rPr>
                <w:sz w:val="18"/>
                <w:szCs w:val="18"/>
              </w:rPr>
              <w:t>2</w:t>
            </w:r>
            <w:r w:rsidR="000B75BC" w:rsidRPr="00A451E0">
              <w:rPr>
                <w:sz w:val="18"/>
                <w:szCs w:val="18"/>
              </w:rPr>
              <w:t>1</w:t>
            </w:r>
            <w:r w:rsidRPr="00A451E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5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Наличие аналитического материала</w:t>
            </w:r>
          </w:p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Да – 1</w:t>
            </w:r>
            <w:r w:rsidR="00851578" w:rsidRPr="00A451E0">
              <w:rPr>
                <w:spacing w:val="-4"/>
                <w:sz w:val="18"/>
                <w:szCs w:val="18"/>
              </w:rPr>
              <w:t xml:space="preserve">, </w:t>
            </w:r>
            <w:r w:rsidRPr="00A451E0">
              <w:rPr>
                <w:spacing w:val="-4"/>
                <w:sz w:val="18"/>
                <w:szCs w:val="18"/>
              </w:rPr>
              <w:t>Нет –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287A7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78202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  <w:r w:rsidR="00C50B60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E838D2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Взаимодействие с организациями инфраструктуры поддержки МСП Мурманской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F902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</w:t>
            </w:r>
            <w:r w:rsidR="00AE536D" w:rsidRPr="00A451E0">
              <w:rPr>
                <w:sz w:val="18"/>
                <w:szCs w:val="18"/>
              </w:rPr>
              <w:t>2</w:t>
            </w:r>
            <w:r w:rsidR="000B75BC" w:rsidRPr="00A451E0">
              <w:rPr>
                <w:sz w:val="18"/>
                <w:szCs w:val="18"/>
              </w:rPr>
              <w:t>1</w:t>
            </w:r>
            <w:r w:rsidRPr="00A451E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5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Количество структур поддержки</w:t>
            </w:r>
          </w:p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и развития МСП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0B75B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7959EB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78202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  <w:r w:rsidR="00C50B60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E838D2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Поддержка на сайте </w:t>
            </w:r>
            <w:r w:rsidR="00851578" w:rsidRPr="00A451E0">
              <w:rPr>
                <w:spacing w:val="-4"/>
                <w:sz w:val="18"/>
                <w:szCs w:val="18"/>
              </w:rPr>
              <w:t>А</w:t>
            </w:r>
            <w:r w:rsidRPr="00A451E0">
              <w:rPr>
                <w:spacing w:val="-4"/>
                <w:sz w:val="18"/>
                <w:szCs w:val="18"/>
              </w:rPr>
              <w:t xml:space="preserve">дминистрации ЗАТО г.Североморск страницы отдела экономического развития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F902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</w:t>
            </w:r>
            <w:r w:rsidR="00AE536D" w:rsidRPr="00A451E0">
              <w:rPr>
                <w:sz w:val="18"/>
                <w:szCs w:val="18"/>
              </w:rPr>
              <w:t>2</w:t>
            </w:r>
            <w:r w:rsidR="000B75BC" w:rsidRPr="00A451E0">
              <w:rPr>
                <w:sz w:val="18"/>
                <w:szCs w:val="18"/>
              </w:rPr>
              <w:t>1</w:t>
            </w:r>
            <w:r w:rsidRPr="00A451E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5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Ежемесячное обновление информации,</w:t>
            </w:r>
          </w:p>
          <w:p w:rsidR="00E838D2" w:rsidRPr="00A451E0" w:rsidRDefault="00851578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Да – 1, </w:t>
            </w:r>
            <w:r w:rsidR="00E838D2" w:rsidRPr="00A451E0">
              <w:rPr>
                <w:spacing w:val="-4"/>
                <w:sz w:val="18"/>
                <w:szCs w:val="18"/>
              </w:rPr>
              <w:t>Нет –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706BA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78202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  <w:r w:rsidR="00C50B60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E838D2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8D2" w:rsidRPr="00A451E0" w:rsidRDefault="00E838D2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Организация и проведение обучающих семинаров и тренингов (совместно с организациями инфраструктуры поддержки МСП)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F902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</w:t>
            </w:r>
            <w:r w:rsidR="00AE536D" w:rsidRPr="00A451E0">
              <w:rPr>
                <w:sz w:val="18"/>
                <w:szCs w:val="18"/>
              </w:rPr>
              <w:t>2</w:t>
            </w:r>
            <w:r w:rsidR="00AC6C9A" w:rsidRPr="00A451E0">
              <w:rPr>
                <w:sz w:val="18"/>
                <w:szCs w:val="18"/>
              </w:rPr>
              <w:t>1</w:t>
            </w:r>
            <w:r w:rsidRPr="00A451E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5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Численность прошедших обучение, 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144BE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074C96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D2" w:rsidRPr="00A451E0" w:rsidRDefault="00074C96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</w:t>
            </w:r>
            <w:r w:rsidR="003B4D31" w:rsidRPr="00A451E0">
              <w:rPr>
                <w:sz w:val="18"/>
                <w:szCs w:val="18"/>
              </w:rPr>
              <w:t>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E838D2" w:rsidRPr="00A451E0" w:rsidRDefault="00E838D2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CC7CFF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FF" w:rsidRPr="00A451E0" w:rsidRDefault="00CC7CFF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Организация и проведение рабочих встреч, заседаний Совета по вопросам малого и среднего предпринимательства при </w:t>
            </w:r>
            <w:r w:rsidR="00851578" w:rsidRPr="00A451E0">
              <w:rPr>
                <w:spacing w:val="-4"/>
                <w:sz w:val="18"/>
                <w:szCs w:val="18"/>
              </w:rPr>
              <w:t>А</w:t>
            </w:r>
            <w:r w:rsidRPr="00A451E0">
              <w:rPr>
                <w:spacing w:val="-4"/>
                <w:sz w:val="18"/>
                <w:szCs w:val="18"/>
              </w:rPr>
              <w:t>дминистрации ЗАТО г.Североморск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F902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</w:t>
            </w:r>
            <w:r w:rsidR="00AE536D" w:rsidRPr="00A451E0">
              <w:rPr>
                <w:sz w:val="18"/>
                <w:szCs w:val="18"/>
              </w:rPr>
              <w:t>2</w:t>
            </w:r>
            <w:r w:rsidR="00AC6C9A" w:rsidRPr="00A451E0">
              <w:rPr>
                <w:sz w:val="18"/>
                <w:szCs w:val="18"/>
              </w:rPr>
              <w:t>1</w:t>
            </w:r>
            <w:r w:rsidRPr="00A451E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5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участников мероприятия,</w:t>
            </w:r>
          </w:p>
          <w:p w:rsidR="00CC7CFF" w:rsidRPr="00A451E0" w:rsidRDefault="00CC7CFF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AC6C9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  <w:r w:rsidR="0065472A" w:rsidRPr="00A451E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7743C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074C96" w:rsidP="007743C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  <w:r w:rsidR="007743CA" w:rsidRPr="00A451E0">
              <w:rPr>
                <w:sz w:val="18"/>
                <w:szCs w:val="18"/>
              </w:rPr>
              <w:t>6</w:t>
            </w: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CC7CFF" w:rsidRPr="00A451E0" w:rsidRDefault="00CC7CFF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CC7CFF" w:rsidRPr="00A451E0" w:rsidTr="00C61D17"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Итого по задаче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E13F6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FF" w:rsidRPr="00A451E0" w:rsidRDefault="00CC7CFF" w:rsidP="0013078C">
            <w:pPr>
              <w:rPr>
                <w:sz w:val="18"/>
                <w:szCs w:val="18"/>
              </w:rPr>
            </w:pPr>
          </w:p>
        </w:tc>
      </w:tr>
      <w:tr w:rsidR="005B77B6" w:rsidRPr="00A451E0" w:rsidTr="00C61D17">
        <w:trPr>
          <w:trHeight w:val="50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A451E0" w:rsidRDefault="005B77B6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2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B6" w:rsidRPr="00A451E0" w:rsidRDefault="005B77B6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 xml:space="preserve">Задача 2: </w:t>
            </w:r>
            <w:r w:rsidRPr="00A451E0">
              <w:rPr>
                <w:b/>
                <w:bCs/>
                <w:spacing w:val="-4"/>
                <w:sz w:val="18"/>
                <w:szCs w:val="18"/>
              </w:rPr>
              <w:t>Организация и проведение мероприятий, направленных на повышение общественного статуса и популяризацию товаров, работ и услуг местных предпринимателей,</w:t>
            </w:r>
            <w:r w:rsidRPr="00A451E0">
              <w:rPr>
                <w:b/>
                <w:spacing w:val="-4"/>
                <w:sz w:val="18"/>
                <w:szCs w:val="18"/>
              </w:rPr>
              <w:t xml:space="preserve"> поддержку новых направлений предпринимательской деятельности, обеспечивающих положительное влияние на социально-экономическое развитие муниципального образования</w:t>
            </w:r>
          </w:p>
        </w:tc>
      </w:tr>
      <w:tr w:rsidR="00D8688A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Основное мероприятие 1. Мероприятия по поддержке и развитию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8A" w:rsidRPr="00A451E0" w:rsidRDefault="00D8688A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Всего:</w:t>
            </w:r>
            <w:r w:rsidRPr="00A451E0">
              <w:rPr>
                <w:sz w:val="18"/>
                <w:szCs w:val="18"/>
              </w:rPr>
              <w:t xml:space="preserve"> </w:t>
            </w:r>
          </w:p>
          <w:p w:rsidR="00D8688A" w:rsidRPr="00A451E0" w:rsidRDefault="00D868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т.ч.:</w:t>
            </w:r>
          </w:p>
          <w:p w:rsidR="00D8688A" w:rsidRPr="00A451E0" w:rsidRDefault="00D8688A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EC578B" w:rsidP="00EC578B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2</w:t>
            </w:r>
            <w:r w:rsidR="00D8688A" w:rsidRPr="00A451E0">
              <w:rPr>
                <w:b/>
                <w:spacing w:val="-4"/>
                <w:sz w:val="18"/>
                <w:szCs w:val="18"/>
              </w:rPr>
              <w:t>,</w:t>
            </w:r>
            <w:r w:rsidRPr="00A451E0">
              <w:rPr>
                <w:b/>
                <w:spacing w:val="-4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8A" w:rsidRPr="00A451E0" w:rsidRDefault="005B74CE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  <w:r w:rsidR="00D8688A" w:rsidRPr="00A451E0">
              <w:rPr>
                <w:b/>
                <w:sz w:val="18"/>
                <w:szCs w:val="18"/>
              </w:rPr>
              <w:t>,</w:t>
            </w:r>
            <w:r w:rsidRPr="00A451E0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8A" w:rsidRPr="00A451E0" w:rsidRDefault="00EC578B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Кол-во субъектов МСП – участников муниципальных, </w:t>
            </w:r>
            <w:r w:rsidRPr="00A451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региональных и федеральных конкурсов, выставок направленных на популяризацию товаров, работ и услуг местных предпринимателей, ед.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F44AEC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88A" w:rsidRPr="00A451E0" w:rsidRDefault="00F44AE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  <w:r w:rsidR="00D8688A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688A" w:rsidRPr="00A451E0" w:rsidRDefault="00D8688A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D8688A" w:rsidRPr="00A451E0" w:rsidRDefault="00D8688A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5B74CE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5B74CE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lastRenderedPageBreak/>
              <w:t>2.1.1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5B74CE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Организация и проведение муниципальных конкурсов, направленных на поддержку и развитие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5B74CE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5B74C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Всего: </w:t>
            </w:r>
          </w:p>
          <w:p w:rsidR="005B74CE" w:rsidRPr="00A451E0" w:rsidRDefault="005B74C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т.ч.:</w:t>
            </w:r>
          </w:p>
          <w:p w:rsidR="005B74CE" w:rsidRPr="00A451E0" w:rsidRDefault="005B74C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EC578B" w:rsidP="00EC578B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2</w:t>
            </w:r>
            <w:r w:rsidR="005B74CE" w:rsidRPr="00A451E0">
              <w:rPr>
                <w:spacing w:val="-4"/>
                <w:sz w:val="18"/>
                <w:szCs w:val="18"/>
              </w:rPr>
              <w:t>,</w:t>
            </w:r>
            <w:r w:rsidRPr="00A451E0">
              <w:rPr>
                <w:spacing w:val="-4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5B74C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2,25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EC578B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5B74CE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5B74CE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5B74CE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CE" w:rsidRPr="00A451E0" w:rsidRDefault="005B74C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4CE" w:rsidRPr="00A451E0" w:rsidRDefault="005B74CE" w:rsidP="0013078C">
            <w:pPr>
              <w:rPr>
                <w:sz w:val="18"/>
                <w:szCs w:val="18"/>
              </w:rPr>
            </w:pPr>
          </w:p>
        </w:tc>
      </w:tr>
      <w:tr w:rsidR="00FE6EC4" w:rsidRPr="00A451E0" w:rsidTr="00C61D17"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Итого по задаче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C4" w:rsidRPr="00A451E0" w:rsidRDefault="00FE6EC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  <w:r w:rsidRPr="00A451E0">
              <w:rPr>
                <w:b/>
                <w:sz w:val="18"/>
                <w:szCs w:val="18"/>
              </w:rPr>
              <w:t>:</w:t>
            </w:r>
            <w:r w:rsidRPr="00A451E0">
              <w:rPr>
                <w:sz w:val="18"/>
                <w:szCs w:val="18"/>
              </w:rPr>
              <w:t xml:space="preserve"> </w:t>
            </w:r>
          </w:p>
          <w:p w:rsidR="00FE6EC4" w:rsidRPr="00A451E0" w:rsidRDefault="00FE6EC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т.ч.:</w:t>
            </w:r>
          </w:p>
          <w:p w:rsidR="00FE6EC4" w:rsidRPr="00A451E0" w:rsidRDefault="00FE6EC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EC578B" w:rsidP="00EC578B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2</w:t>
            </w:r>
            <w:r w:rsidR="00FE6EC4" w:rsidRPr="00A451E0">
              <w:rPr>
                <w:b/>
                <w:spacing w:val="-4"/>
                <w:sz w:val="18"/>
                <w:szCs w:val="18"/>
              </w:rPr>
              <w:t>,</w:t>
            </w:r>
            <w:r w:rsidRPr="00A451E0">
              <w:rPr>
                <w:b/>
                <w:spacing w:val="-4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C4" w:rsidRPr="00A451E0" w:rsidRDefault="00EC578B" w:rsidP="00EC578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  <w:r w:rsidR="00866EC1" w:rsidRPr="00A451E0">
              <w:rPr>
                <w:b/>
                <w:sz w:val="18"/>
                <w:szCs w:val="18"/>
              </w:rPr>
              <w:t>,</w:t>
            </w:r>
            <w:r w:rsidRPr="00A451E0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C4" w:rsidRPr="00A451E0" w:rsidRDefault="00EC578B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  <w:r w:rsidR="00866EC1"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C4" w:rsidRPr="00A451E0" w:rsidRDefault="00FE6EC4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EC4" w:rsidRPr="00A451E0" w:rsidRDefault="00FE6EC4" w:rsidP="0013078C">
            <w:pPr>
              <w:rPr>
                <w:sz w:val="18"/>
                <w:szCs w:val="18"/>
              </w:rPr>
            </w:pPr>
          </w:p>
        </w:tc>
      </w:tr>
      <w:tr w:rsidR="00F1211B" w:rsidRPr="00A451E0" w:rsidTr="008E4782">
        <w:trPr>
          <w:trHeight w:val="17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1B" w:rsidRPr="00A451E0" w:rsidRDefault="00F1211B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2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1B" w:rsidRPr="00A451E0" w:rsidRDefault="00F1211B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 xml:space="preserve">Задача 3: </w:t>
            </w:r>
            <w:r w:rsidR="00656A98" w:rsidRPr="00A451E0">
              <w:rPr>
                <w:b/>
                <w:bCs/>
                <w:spacing w:val="-4"/>
                <w:sz w:val="18"/>
                <w:szCs w:val="18"/>
              </w:rPr>
              <w:t>Оказание имущественной и финансовой поддержки субъектам малого и среднего предпринимательства</w:t>
            </w:r>
          </w:p>
        </w:tc>
      </w:tr>
      <w:tr w:rsidR="00851578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78" w:rsidRPr="00A451E0" w:rsidRDefault="00851578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3.1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78" w:rsidRPr="00A451E0" w:rsidRDefault="002006CD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Основное мероприятие 2. </w:t>
            </w:r>
            <w:r w:rsidR="00851578" w:rsidRPr="00A451E0">
              <w:rPr>
                <w:spacing w:val="-4"/>
                <w:sz w:val="18"/>
                <w:szCs w:val="18"/>
              </w:rPr>
              <w:t>Оказание финансовой поддержки</w:t>
            </w:r>
            <w:r w:rsidRPr="00A451E0">
              <w:rPr>
                <w:spacing w:val="-4"/>
                <w:sz w:val="18"/>
                <w:szCs w:val="18"/>
              </w:rPr>
              <w:t xml:space="preserve">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78" w:rsidRPr="00A451E0" w:rsidRDefault="00851578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851578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  <w:r w:rsidRPr="00A451E0">
              <w:rPr>
                <w:sz w:val="18"/>
                <w:szCs w:val="18"/>
                <w:lang w:val="en-US"/>
              </w:rPr>
              <w:t>:</w:t>
            </w:r>
            <w:r w:rsidRPr="00A451E0">
              <w:rPr>
                <w:sz w:val="18"/>
                <w:szCs w:val="18"/>
              </w:rPr>
              <w:t xml:space="preserve"> </w:t>
            </w:r>
          </w:p>
          <w:p w:rsidR="00851578" w:rsidRPr="00A451E0" w:rsidRDefault="00851578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МБ </w:t>
            </w:r>
          </w:p>
          <w:p w:rsidR="00851578" w:rsidRPr="00A451E0" w:rsidRDefault="001F6D8E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</w:t>
            </w:r>
            <w:r w:rsidR="00851578" w:rsidRPr="00A451E0">
              <w:rPr>
                <w:sz w:val="18"/>
                <w:szCs w:val="18"/>
              </w:rPr>
              <w:t xml:space="preserve">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2006CD" w:rsidP="0013078C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</w:t>
            </w:r>
            <w:r w:rsidR="008312B0" w:rsidRPr="00A451E0">
              <w:rPr>
                <w:sz w:val="18"/>
                <w:szCs w:val="18"/>
              </w:rPr>
              <w:t>06</w:t>
            </w:r>
            <w:r w:rsidR="00851578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>8</w:t>
            </w:r>
            <w:r w:rsidR="008312B0" w:rsidRPr="00A451E0">
              <w:rPr>
                <w:sz w:val="18"/>
                <w:szCs w:val="18"/>
              </w:rPr>
              <w:t>0</w:t>
            </w:r>
          </w:p>
          <w:p w:rsidR="002006CD" w:rsidRPr="00A451E0" w:rsidRDefault="008312B0" w:rsidP="0013078C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155</w:t>
            </w:r>
            <w:r w:rsidR="002006CD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>98</w:t>
            </w:r>
          </w:p>
          <w:p w:rsidR="00851578" w:rsidRPr="00A451E0" w:rsidRDefault="008F7456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B0" w:rsidRPr="00A451E0" w:rsidRDefault="008312B0" w:rsidP="008312B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906,80</w:t>
            </w:r>
          </w:p>
          <w:p w:rsidR="008312B0" w:rsidRPr="00A451E0" w:rsidRDefault="008312B0" w:rsidP="008312B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155,98</w:t>
            </w:r>
          </w:p>
          <w:p w:rsidR="00851578" w:rsidRPr="00A451E0" w:rsidRDefault="008312B0" w:rsidP="008312B0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750,82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8312B0" w:rsidP="008312B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1578" w:rsidRPr="00A451E0" w:rsidRDefault="00851578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субъектов МСП - получателей поддержки,</w:t>
            </w:r>
          </w:p>
          <w:p w:rsidR="00851578" w:rsidRPr="00A451E0" w:rsidRDefault="00851578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2006C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D218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78" w:rsidRPr="00A451E0" w:rsidRDefault="00D218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  <w:r w:rsidR="00851578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78" w:rsidRPr="00A451E0" w:rsidRDefault="00851578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851578" w:rsidRPr="00A451E0" w:rsidRDefault="00851578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3E3DDC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DDC" w:rsidRPr="00A451E0" w:rsidRDefault="003E3DD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3.1.1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DDC" w:rsidRPr="00A451E0" w:rsidRDefault="003E3DDC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DDC" w:rsidRPr="00A451E0" w:rsidRDefault="003E3DDC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  <w:r w:rsidRPr="00A451E0">
              <w:rPr>
                <w:sz w:val="18"/>
                <w:szCs w:val="18"/>
                <w:lang w:val="en-US"/>
              </w:rPr>
              <w:t>:</w:t>
            </w:r>
            <w:r w:rsidRPr="00A451E0">
              <w:rPr>
                <w:sz w:val="18"/>
                <w:szCs w:val="18"/>
              </w:rPr>
              <w:t xml:space="preserve"> </w:t>
            </w:r>
          </w:p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МБ </w:t>
            </w:r>
          </w:p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3E3DDC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DDC" w:rsidRPr="00A451E0" w:rsidRDefault="003E3DDC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субъектов МСП - получателей финансовой поддержки,</w:t>
            </w:r>
          </w:p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ед.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3E3D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D218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DDC" w:rsidRPr="00A451E0" w:rsidRDefault="00D2180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  <w:r w:rsidR="003E3DDC" w:rsidRPr="00A451E0"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DDC" w:rsidRPr="00A451E0" w:rsidRDefault="003E3DDC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3E3DDC" w:rsidRPr="00A451E0" w:rsidRDefault="003E3DDC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BB590A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0A" w:rsidRPr="00A451E0" w:rsidRDefault="00BB590A" w:rsidP="00BB590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3.1.2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0A" w:rsidRPr="00A451E0" w:rsidRDefault="00BB590A" w:rsidP="00BB590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</w:rPr>
              <w:t xml:space="preserve">Субсидия на реализацию мероприятий муниципальных программ развития малого и среднего предпринимательства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90A" w:rsidRPr="00A451E0" w:rsidRDefault="00BB590A" w:rsidP="00BB590A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  <w:r w:rsidRPr="00A451E0">
              <w:rPr>
                <w:sz w:val="18"/>
                <w:szCs w:val="18"/>
                <w:lang w:val="en-US"/>
              </w:rPr>
              <w:t>:</w:t>
            </w:r>
          </w:p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750,82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  <w:lang w:val="en-US"/>
              </w:rPr>
              <w:t>10</w:t>
            </w: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rPr>
                <w:sz w:val="18"/>
                <w:szCs w:val="18"/>
              </w:rPr>
            </w:pPr>
          </w:p>
        </w:tc>
      </w:tr>
      <w:tr w:rsidR="00BB590A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3.1.3.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color w:val="auto"/>
                <w:spacing w:val="-4"/>
                <w:sz w:val="18"/>
                <w:szCs w:val="18"/>
              </w:rPr>
              <w:t>Софинансирование мероприятий муниципальных программ развития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  <w:r w:rsidRPr="00A451E0">
              <w:rPr>
                <w:sz w:val="18"/>
                <w:szCs w:val="18"/>
                <w:lang w:val="en-US"/>
              </w:rPr>
              <w:t>:</w:t>
            </w:r>
          </w:p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155,98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  <w:lang w:val="en-US"/>
              </w:rPr>
              <w:t>10</w:t>
            </w: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0A" w:rsidRPr="00A451E0" w:rsidRDefault="00BB590A" w:rsidP="00BB590A">
            <w:pPr>
              <w:rPr>
                <w:sz w:val="18"/>
                <w:szCs w:val="18"/>
              </w:rPr>
            </w:pPr>
          </w:p>
        </w:tc>
      </w:tr>
      <w:tr w:rsidR="002006CD" w:rsidRPr="00A451E0" w:rsidTr="00C61D1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CD" w:rsidRPr="00A451E0" w:rsidRDefault="002006CD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3.2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CD" w:rsidRPr="00A451E0" w:rsidRDefault="002006CD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Оказание имущественной поддержки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CD" w:rsidRPr="00A451E0" w:rsidRDefault="002006CD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4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CD" w:rsidRPr="00A451E0" w:rsidRDefault="002006CD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CD" w:rsidRPr="00A451E0" w:rsidRDefault="002006CD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субъектов МСП – получателей имущественной поддержки,</w:t>
            </w:r>
          </w:p>
          <w:p w:rsidR="002006CD" w:rsidRPr="00A451E0" w:rsidRDefault="002006C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CD" w:rsidRPr="00A451E0" w:rsidRDefault="00C72AF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CD" w:rsidRPr="00A451E0" w:rsidRDefault="002006C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CD" w:rsidRPr="00A451E0" w:rsidRDefault="00C17FD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6CD" w:rsidRPr="00A451E0" w:rsidRDefault="002006CD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имущественных отношений администрации</w:t>
            </w:r>
          </w:p>
          <w:p w:rsidR="002006CD" w:rsidRPr="00A451E0" w:rsidRDefault="002006CD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E0703F" w:rsidRPr="00A451E0" w:rsidTr="00C61D17"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3F" w:rsidRPr="00A451E0" w:rsidRDefault="00E0703F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Итого по задаче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3F" w:rsidRPr="00A451E0" w:rsidRDefault="00E0703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E0703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</w:t>
            </w:r>
            <w:r w:rsidRPr="00A451E0">
              <w:rPr>
                <w:b/>
                <w:sz w:val="18"/>
                <w:szCs w:val="18"/>
                <w:lang w:val="en-US"/>
              </w:rPr>
              <w:t>:</w:t>
            </w:r>
            <w:r w:rsidRPr="00A451E0">
              <w:rPr>
                <w:b/>
                <w:sz w:val="18"/>
                <w:szCs w:val="18"/>
              </w:rPr>
              <w:t xml:space="preserve"> </w:t>
            </w:r>
          </w:p>
          <w:p w:rsidR="00E0703F" w:rsidRPr="00A451E0" w:rsidRDefault="00E0703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МБ </w:t>
            </w:r>
          </w:p>
          <w:p w:rsidR="00E0703F" w:rsidRPr="00A451E0" w:rsidRDefault="001F6D8E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</w:t>
            </w:r>
            <w:r w:rsidR="00E0703F" w:rsidRPr="00A451E0">
              <w:rPr>
                <w:b/>
                <w:sz w:val="18"/>
                <w:szCs w:val="18"/>
              </w:rPr>
              <w:t xml:space="preserve">Б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56" w:rsidRPr="00A451E0" w:rsidRDefault="008F7456" w:rsidP="0013078C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  <w:r w:rsidR="008312B0" w:rsidRPr="00A451E0">
              <w:rPr>
                <w:b/>
                <w:sz w:val="18"/>
                <w:szCs w:val="18"/>
              </w:rPr>
              <w:t>06</w:t>
            </w:r>
            <w:r w:rsidRPr="00A451E0">
              <w:rPr>
                <w:b/>
                <w:sz w:val="18"/>
                <w:szCs w:val="18"/>
              </w:rPr>
              <w:t>,</w:t>
            </w:r>
            <w:r w:rsidR="008312B0" w:rsidRPr="00A451E0">
              <w:rPr>
                <w:b/>
                <w:sz w:val="18"/>
                <w:szCs w:val="18"/>
              </w:rPr>
              <w:t>80</w:t>
            </w:r>
          </w:p>
          <w:p w:rsidR="008312B0" w:rsidRPr="00A451E0" w:rsidRDefault="008312B0" w:rsidP="008312B0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155,98</w:t>
            </w:r>
          </w:p>
          <w:p w:rsidR="00E0703F" w:rsidRPr="00A451E0" w:rsidRDefault="008312B0" w:rsidP="008312B0">
            <w:pPr>
              <w:tabs>
                <w:tab w:val="left" w:pos="720"/>
              </w:tabs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B0" w:rsidRPr="00A451E0" w:rsidRDefault="008312B0" w:rsidP="008312B0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906,80</w:t>
            </w:r>
          </w:p>
          <w:p w:rsidR="008312B0" w:rsidRPr="00A451E0" w:rsidRDefault="008312B0" w:rsidP="008312B0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155,98</w:t>
            </w:r>
          </w:p>
          <w:p w:rsidR="00E0703F" w:rsidRPr="00A451E0" w:rsidRDefault="008312B0" w:rsidP="008312B0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750,82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8312B0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  <w:r w:rsidR="00E0703F"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3F" w:rsidRPr="00A451E0" w:rsidRDefault="00E0703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E0703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E0703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E0703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3F" w:rsidRPr="00A451E0" w:rsidRDefault="00E0703F" w:rsidP="0013078C">
            <w:pPr>
              <w:rPr>
                <w:sz w:val="18"/>
                <w:szCs w:val="18"/>
              </w:rPr>
            </w:pPr>
          </w:p>
        </w:tc>
      </w:tr>
      <w:tr w:rsidR="00CC7CFF" w:rsidRPr="00A451E0" w:rsidTr="00C61D17"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03F" w:rsidRPr="00A451E0" w:rsidRDefault="00E0703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</w:t>
            </w:r>
            <w:r w:rsidRPr="00A451E0">
              <w:rPr>
                <w:b/>
                <w:sz w:val="18"/>
                <w:szCs w:val="18"/>
                <w:lang w:val="en-US"/>
              </w:rPr>
              <w:t>:</w:t>
            </w:r>
            <w:r w:rsidRPr="00A451E0">
              <w:rPr>
                <w:b/>
                <w:sz w:val="18"/>
                <w:szCs w:val="18"/>
              </w:rPr>
              <w:t xml:space="preserve"> </w:t>
            </w:r>
          </w:p>
          <w:p w:rsidR="00E0703F" w:rsidRPr="00A451E0" w:rsidRDefault="00E0703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МБ </w:t>
            </w:r>
          </w:p>
          <w:p w:rsidR="00CC7CFF" w:rsidRPr="00A451E0" w:rsidRDefault="001F6D8E" w:rsidP="0013078C">
            <w:pPr>
              <w:tabs>
                <w:tab w:val="left" w:pos="720"/>
              </w:tabs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</w:t>
            </w:r>
            <w:r w:rsidR="00E0703F" w:rsidRPr="00A451E0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3F" w:rsidRPr="00A451E0" w:rsidRDefault="008312B0" w:rsidP="0013078C">
            <w:pPr>
              <w:tabs>
                <w:tab w:val="left" w:pos="720"/>
              </w:tabs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909</w:t>
            </w:r>
            <w:r w:rsidR="00E0703F" w:rsidRPr="00A451E0">
              <w:rPr>
                <w:b/>
                <w:spacing w:val="-4"/>
                <w:sz w:val="18"/>
                <w:szCs w:val="18"/>
              </w:rPr>
              <w:t>,</w:t>
            </w:r>
            <w:r w:rsidRPr="00A451E0">
              <w:rPr>
                <w:b/>
                <w:spacing w:val="-4"/>
                <w:sz w:val="18"/>
                <w:szCs w:val="18"/>
              </w:rPr>
              <w:t>05</w:t>
            </w:r>
          </w:p>
          <w:p w:rsidR="00D24AC4" w:rsidRPr="00A451E0" w:rsidRDefault="008312B0" w:rsidP="0013078C">
            <w:pPr>
              <w:tabs>
                <w:tab w:val="left" w:pos="720"/>
              </w:tabs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158</w:t>
            </w:r>
            <w:r w:rsidR="00E0703F" w:rsidRPr="00A451E0">
              <w:rPr>
                <w:b/>
                <w:spacing w:val="-4"/>
                <w:sz w:val="18"/>
                <w:szCs w:val="18"/>
              </w:rPr>
              <w:t>,</w:t>
            </w:r>
            <w:r w:rsidRPr="00A451E0">
              <w:rPr>
                <w:b/>
                <w:spacing w:val="-4"/>
                <w:sz w:val="18"/>
                <w:szCs w:val="18"/>
              </w:rPr>
              <w:t>23</w:t>
            </w:r>
          </w:p>
          <w:p w:rsidR="00CC7CFF" w:rsidRPr="00A451E0" w:rsidRDefault="008F7456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2B0" w:rsidRPr="00A451E0" w:rsidRDefault="008312B0" w:rsidP="008312B0">
            <w:pPr>
              <w:tabs>
                <w:tab w:val="left" w:pos="720"/>
              </w:tabs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909,05</w:t>
            </w:r>
          </w:p>
          <w:p w:rsidR="008312B0" w:rsidRPr="00A451E0" w:rsidRDefault="008312B0" w:rsidP="008312B0">
            <w:pPr>
              <w:tabs>
                <w:tab w:val="left" w:pos="720"/>
              </w:tabs>
              <w:jc w:val="center"/>
              <w:rPr>
                <w:b/>
                <w:spacing w:val="-4"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158,23</w:t>
            </w:r>
          </w:p>
          <w:p w:rsidR="00CC7CFF" w:rsidRPr="00A451E0" w:rsidRDefault="008312B0" w:rsidP="008312B0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750,82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2B0" w:rsidRPr="00A451E0" w:rsidRDefault="008312B0" w:rsidP="0013078C">
            <w:pPr>
              <w:jc w:val="center"/>
              <w:rPr>
                <w:b/>
                <w:sz w:val="18"/>
                <w:szCs w:val="18"/>
              </w:rPr>
            </w:pPr>
          </w:p>
          <w:p w:rsidR="00CC7CFF" w:rsidRPr="00A451E0" w:rsidRDefault="008312B0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FF" w:rsidRPr="00A451E0" w:rsidRDefault="00CC7CFF" w:rsidP="0013078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D1340" w:rsidRPr="00A451E0" w:rsidRDefault="00AD1340" w:rsidP="0013078C">
      <w:pPr>
        <w:rPr>
          <w:b/>
          <w:sz w:val="18"/>
          <w:szCs w:val="18"/>
        </w:rPr>
      </w:pPr>
    </w:p>
    <w:p w:rsidR="008E4782" w:rsidRPr="00A451E0" w:rsidRDefault="008E4782" w:rsidP="008E478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8E4782" w:rsidRPr="00A451E0" w:rsidRDefault="008E4782" w:rsidP="008E478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8E4782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82" w:rsidRPr="00A451E0" w:rsidRDefault="001C4EFF" w:rsidP="00271CE8">
            <w:pPr>
              <w:jc w:val="center"/>
            </w:pPr>
            <w:r w:rsidRPr="00A451E0">
              <w:t>0,78</w:t>
            </w:r>
            <w:r w:rsidR="008E4782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782" w:rsidRPr="00A451E0" w:rsidRDefault="001C4EFF" w:rsidP="001C4EFF">
            <w:pPr>
              <w:jc w:val="center"/>
            </w:pPr>
            <w:r w:rsidRPr="00A451E0">
              <w:t>8</w:t>
            </w:r>
            <w:r w:rsidR="008E4782" w:rsidRPr="00A451E0">
              <w:t>,</w:t>
            </w:r>
            <w:r w:rsidRPr="00A451E0">
              <w:t>11</w:t>
            </w:r>
            <w:r w:rsidR="008E4782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1C4EFF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1C4EFF" w:rsidRPr="00A451E0">
              <w:rPr>
                <w:b/>
                <w:bCs/>
              </w:rPr>
              <w:t>8</w:t>
            </w:r>
            <w:r w:rsidRPr="00A451E0">
              <w:rPr>
                <w:b/>
                <w:bCs/>
              </w:rPr>
              <w:t>4 средняя результативность (недовыполнение плана)</w:t>
            </w:r>
          </w:p>
        </w:tc>
      </w:tr>
      <w:tr w:rsidR="008E4782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4782" w:rsidRPr="00A451E0" w:rsidRDefault="008E4782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8E4782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4782" w:rsidRPr="00A451E0" w:rsidRDefault="008E4782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4782" w:rsidRPr="00A451E0" w:rsidRDefault="008E4782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782" w:rsidRPr="00A451E0" w:rsidRDefault="001C4EFF" w:rsidP="00271CE8">
            <w:pPr>
              <w:jc w:val="center"/>
            </w:pPr>
            <w:r w:rsidRPr="00A451E0">
              <w:t>9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4782" w:rsidRPr="00A451E0" w:rsidRDefault="008E4782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4782" w:rsidRPr="00A451E0" w:rsidRDefault="008E4782" w:rsidP="00271CE8">
            <w:pPr>
              <w:rPr>
                <w:b/>
                <w:bCs/>
              </w:rPr>
            </w:pPr>
          </w:p>
        </w:tc>
      </w:tr>
    </w:tbl>
    <w:p w:rsidR="008E4782" w:rsidRPr="00A451E0" w:rsidRDefault="008E4782" w:rsidP="008E478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E4782" w:rsidRPr="00A451E0" w:rsidRDefault="008E4782" w:rsidP="008E478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F6B0C" w:rsidRPr="00A451E0" w:rsidRDefault="008E4782" w:rsidP="008E4782">
      <w:pPr>
        <w:jc w:val="center"/>
        <w:rPr>
          <w:b/>
          <w:sz w:val="18"/>
          <w:szCs w:val="18"/>
        </w:rPr>
      </w:pPr>
      <w:r w:rsidRPr="00A451E0">
        <w:rPr>
          <w:b/>
        </w:rPr>
        <w:t>Общая оценка эффективности реализации подпрограммы - 3 средний уровень эффективности</w:t>
      </w:r>
      <w:r w:rsidR="008F6B0C" w:rsidRPr="00A451E0">
        <w:rPr>
          <w:b/>
          <w:sz w:val="18"/>
          <w:szCs w:val="18"/>
        </w:rPr>
        <w:br w:type="page"/>
      </w:r>
    </w:p>
    <w:p w:rsidR="00146E51" w:rsidRPr="00A451E0" w:rsidRDefault="00F767E3" w:rsidP="0013078C">
      <w:pPr>
        <w:jc w:val="center"/>
        <w:rPr>
          <w:b/>
        </w:rPr>
      </w:pPr>
      <w:r w:rsidRPr="00A451E0">
        <w:rPr>
          <w:b/>
        </w:rPr>
        <w:lastRenderedPageBreak/>
        <w:t>2.</w:t>
      </w:r>
      <w:r w:rsidR="00146E51" w:rsidRPr="00A451E0">
        <w:rPr>
          <w:b/>
        </w:rPr>
        <w:t xml:space="preserve"> Подпрограмма «Развитие потребительского рынка ЗАТО г.Североморск» на 20</w:t>
      </w:r>
      <w:r w:rsidR="00315E75" w:rsidRPr="00A451E0">
        <w:rPr>
          <w:b/>
        </w:rPr>
        <w:t>21</w:t>
      </w:r>
      <w:r w:rsidR="00146E51" w:rsidRPr="00A451E0">
        <w:rPr>
          <w:b/>
        </w:rPr>
        <w:t>-20</w:t>
      </w:r>
      <w:r w:rsidR="00024478" w:rsidRPr="00A451E0">
        <w:rPr>
          <w:b/>
        </w:rPr>
        <w:t>2</w:t>
      </w:r>
      <w:r w:rsidR="00315E75" w:rsidRPr="00A451E0">
        <w:rPr>
          <w:b/>
        </w:rPr>
        <w:t>5</w:t>
      </w:r>
      <w:r w:rsidR="00146E51" w:rsidRPr="00A451E0">
        <w:rPr>
          <w:b/>
        </w:rPr>
        <w:t xml:space="preserve"> годы</w:t>
      </w:r>
    </w:p>
    <w:p w:rsidR="00146E51" w:rsidRPr="00A451E0" w:rsidRDefault="00146E51" w:rsidP="0013078C">
      <w:pPr>
        <w:jc w:val="center"/>
        <w:rPr>
          <w:sz w:val="8"/>
          <w:szCs w:val="8"/>
        </w:rPr>
      </w:pPr>
    </w:p>
    <w:tbl>
      <w:tblPr>
        <w:tblW w:w="15827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696"/>
        <w:gridCol w:w="851"/>
        <w:gridCol w:w="992"/>
        <w:gridCol w:w="1275"/>
        <w:gridCol w:w="993"/>
        <w:gridCol w:w="1028"/>
        <w:gridCol w:w="2232"/>
        <w:gridCol w:w="850"/>
        <w:gridCol w:w="851"/>
        <w:gridCol w:w="850"/>
        <w:gridCol w:w="1560"/>
      </w:tblGrid>
      <w:tr w:rsidR="00BC2B74" w:rsidRPr="00A451E0" w:rsidTr="00470C3A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E75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</w:t>
            </w:r>
          </w:p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 тыс.</w:t>
            </w:r>
            <w:r w:rsidR="00315E75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 % (гр. 6/ гр.5)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BC2B74" w:rsidRPr="00A451E0" w:rsidTr="00470C3A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B74" w:rsidRPr="00A451E0" w:rsidRDefault="00BC2B74" w:rsidP="0013078C">
            <w:pPr>
              <w:rPr>
                <w:b/>
                <w:sz w:val="18"/>
                <w:szCs w:val="18"/>
              </w:rPr>
            </w:pPr>
          </w:p>
        </w:tc>
      </w:tr>
      <w:tr w:rsidR="00BC2B74" w:rsidRPr="00A451E0" w:rsidTr="00470C3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B74" w:rsidRPr="00A451E0" w:rsidRDefault="00BC2B74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D66091" w:rsidRPr="00A451E0" w:rsidTr="0024488B">
        <w:tc>
          <w:tcPr>
            <w:tcW w:w="94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Цель: Повышение уровня социально-экономической эффективности предприятий потребительского рынка товаров и услуг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Рост оборота розничной торговли, млн.руб. в ценах соответствующих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</w:rPr>
              <w:t>8687,4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24488B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5057,9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CD5DC9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58,22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Администрация</w:t>
            </w:r>
          </w:p>
          <w:p w:rsidR="00D66091" w:rsidRPr="00A451E0" w:rsidRDefault="00D66091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ЗАТО г.Североморск</w:t>
            </w:r>
          </w:p>
        </w:tc>
      </w:tr>
      <w:tr w:rsidR="00D66091" w:rsidRPr="00A451E0" w:rsidTr="0024488B">
        <w:tc>
          <w:tcPr>
            <w:tcW w:w="94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rPr>
                <w:b/>
                <w:spacing w:val="-4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Рост оборота общественного питания, млн.руб. в ценах соответствующих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</w:rPr>
              <w:t>2290,6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24488B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CD5DC9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5,2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66091" w:rsidRPr="00A451E0" w:rsidTr="0024488B">
        <w:tc>
          <w:tcPr>
            <w:tcW w:w="94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rPr>
                <w:b/>
                <w:spacing w:val="-4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Рост оборота платных услуг, млн.руб. в ценах соответствующих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451E0">
              <w:rPr>
                <w:rFonts w:eastAsia="Calibri"/>
                <w:b/>
                <w:sz w:val="18"/>
                <w:szCs w:val="18"/>
              </w:rPr>
              <w:t>730,9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24488B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91" w:rsidRPr="00A451E0" w:rsidRDefault="00CD5DC9" w:rsidP="00D66091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75,65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091" w:rsidRPr="00A451E0" w:rsidRDefault="00D66091" w:rsidP="00D6609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86952" w:rsidRPr="00A451E0" w:rsidTr="00470C3A">
        <w:trPr>
          <w:trHeight w:val="29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A451E0" w:rsidRDefault="00986952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A451E0" w:rsidRDefault="00986952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 xml:space="preserve">Задача 1: Повышение ценовой доступности товаров и услуг </w:t>
            </w:r>
          </w:p>
        </w:tc>
      </w:tr>
      <w:tr w:rsidR="00C61D17" w:rsidRPr="00A451E0" w:rsidTr="00470C3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Развитие сети социально-ориентированных предприятий розничной торговли путем увеличения участников социальных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428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участников социальных программ,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6E49F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6E49F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C61D17" w:rsidRPr="00A451E0" w:rsidTr="00470C3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Увеличение объемов услуг и расширение сети предприятий общественного питания и бытового обслуживания, участвующих в проекте «Добрый город»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42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участников программы «Добрый город»,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6E49F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6E49F7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8226F3" w:rsidRPr="00A451E0" w:rsidTr="00470C3A"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6F3" w:rsidRPr="00A451E0" w:rsidRDefault="008226F3" w:rsidP="0013078C">
            <w:pPr>
              <w:spacing w:line="233" w:lineRule="auto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Итого по задаче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6F3" w:rsidRPr="00A451E0" w:rsidRDefault="008226F3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6F3" w:rsidRPr="00A451E0" w:rsidRDefault="008226F3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6F3" w:rsidRPr="00A451E0" w:rsidRDefault="008226F3" w:rsidP="001307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F3" w:rsidRPr="00A451E0" w:rsidRDefault="008226F3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F3" w:rsidRPr="00A451E0" w:rsidRDefault="008226F3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F3" w:rsidRPr="00A451E0" w:rsidRDefault="008226F3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6F3" w:rsidRPr="00A451E0" w:rsidRDefault="008226F3" w:rsidP="0013078C">
            <w:pPr>
              <w:rPr>
                <w:sz w:val="18"/>
                <w:szCs w:val="18"/>
              </w:rPr>
            </w:pPr>
          </w:p>
        </w:tc>
      </w:tr>
      <w:tr w:rsidR="00986952" w:rsidRPr="00A451E0" w:rsidTr="00470C3A">
        <w:trPr>
          <w:trHeight w:val="32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A451E0" w:rsidRDefault="00986952" w:rsidP="0013078C">
            <w:pPr>
              <w:jc w:val="both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952" w:rsidRPr="00A451E0" w:rsidRDefault="00986952" w:rsidP="0013078C">
            <w:pPr>
              <w:jc w:val="both"/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Задача 2: Развитие торговой инфраструктуры, повышение качества и конкурентоспособности производимых и реализуемых товаров и услуг</w:t>
            </w:r>
          </w:p>
        </w:tc>
      </w:tr>
      <w:tr w:rsidR="00C61D17" w:rsidRPr="00A451E0" w:rsidTr="00470C3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D17" w:rsidRPr="00A451E0" w:rsidRDefault="00C61D17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Организация и проведение мероприятий, направленных на развитие торговой инфраструктуры, повышение качества и конкурентоспособности производимых и реализуемых товаров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149A3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5</w:t>
            </w:r>
            <w:r w:rsidR="00C61D17" w:rsidRPr="00A451E0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C149A3" w:rsidP="00C149A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</w:t>
            </w:r>
            <w:r w:rsidR="00C61D17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>50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C149A3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Количество участников,</w:t>
            </w:r>
          </w:p>
          <w:p w:rsidR="00C61D17" w:rsidRPr="00A451E0" w:rsidRDefault="00E225F4" w:rsidP="0013078C">
            <w:pPr>
              <w:tabs>
                <w:tab w:val="left" w:pos="720"/>
              </w:tabs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E54A93" w:rsidP="00186092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  <w:r w:rsidR="00186092" w:rsidRPr="00A451E0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17" w:rsidRPr="00A451E0" w:rsidRDefault="0018609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C61D17" w:rsidRPr="00A451E0" w:rsidRDefault="00C61D17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566ED9" w:rsidRPr="00A451E0" w:rsidTr="00470C3A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2.1.1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6ED9" w:rsidRPr="00A451E0" w:rsidRDefault="00566ED9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Организация и проведение круглых столов, конкурсов, выставок, ярмарок для предприятий потребительского рынка.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C149A3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5</w:t>
            </w:r>
            <w:r w:rsidR="00E54A93" w:rsidRPr="00A451E0">
              <w:rPr>
                <w:spacing w:val="-4"/>
                <w:sz w:val="18"/>
                <w:szCs w:val="18"/>
              </w:rPr>
              <w:t>0</w:t>
            </w:r>
            <w:r w:rsidR="00566ED9" w:rsidRPr="00A451E0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C149A3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</w:t>
            </w:r>
            <w:r w:rsidR="00566ED9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>5</w:t>
            </w:r>
            <w:r w:rsidR="00566ED9" w:rsidRPr="00A451E0">
              <w:rPr>
                <w:sz w:val="18"/>
                <w:szCs w:val="18"/>
              </w:rPr>
              <w:t>0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C149A3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91</w:t>
            </w:r>
          </w:p>
        </w:tc>
        <w:tc>
          <w:tcPr>
            <w:tcW w:w="223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E225F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Численность участников круглых столов, семинаров,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C17FDC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3</w:t>
            </w:r>
            <w:r w:rsidR="00566ED9" w:rsidRPr="00A451E0">
              <w:rPr>
                <w:spacing w:val="-4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186092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18609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566ED9" w:rsidRPr="00A451E0" w:rsidTr="00470C3A"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D9" w:rsidRPr="00A451E0" w:rsidRDefault="00566ED9" w:rsidP="001307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E225F4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Численность участников конкурсов, выставок, ярмарок,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2</w:t>
            </w:r>
            <w:r w:rsidR="00C17FDC" w:rsidRPr="00A451E0">
              <w:rPr>
                <w:spacing w:val="-4"/>
                <w:sz w:val="18"/>
                <w:szCs w:val="18"/>
              </w:rPr>
              <w:t>0</w:t>
            </w:r>
            <w:r w:rsidRPr="00A451E0">
              <w:rPr>
                <w:spacing w:val="-4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814F99" w:rsidP="00186092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  <w:r w:rsidR="00186092" w:rsidRPr="00A451E0">
              <w:rPr>
                <w:sz w:val="18"/>
                <w:szCs w:val="18"/>
              </w:rPr>
              <w:t>5</w:t>
            </w:r>
            <w:r w:rsidRPr="00A451E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814F99" w:rsidP="0018609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</w:t>
            </w:r>
            <w:r w:rsidR="00186092" w:rsidRPr="00A451E0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566ED9" w:rsidRPr="00A451E0" w:rsidTr="00470C3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2.1.</w:t>
            </w:r>
            <w:r w:rsidR="0030586E" w:rsidRPr="00A451E0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ED9" w:rsidRPr="00A451E0" w:rsidRDefault="00566ED9" w:rsidP="0013078C">
            <w:pPr>
              <w:jc w:val="both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 xml:space="preserve">Совершенствование Схемы размещения нестационарных объектов мелкорозничной торговли на территории ЗАТО г.Североморск с </w:t>
            </w:r>
            <w:r w:rsidRPr="00A451E0">
              <w:rPr>
                <w:spacing w:val="-4"/>
                <w:sz w:val="18"/>
                <w:szCs w:val="18"/>
              </w:rPr>
              <w:lastRenderedPageBreak/>
              <w:t>учетом результатов мониторинга торговой деятельности, предложений органов местного самоуправления и хозяйствующих субъектов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jc w:val="center"/>
            </w:pPr>
            <w:r w:rsidRPr="00A451E0">
              <w:rPr>
                <w:sz w:val="18"/>
                <w:szCs w:val="18"/>
              </w:rPr>
              <w:lastRenderedPageBreak/>
              <w:t>2021 год</w:t>
            </w: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Наличие действующей Схемы</w:t>
            </w:r>
          </w:p>
          <w:p w:rsidR="00566ED9" w:rsidRPr="00A451E0" w:rsidRDefault="00566ED9" w:rsidP="0013078C">
            <w:pPr>
              <w:tabs>
                <w:tab w:val="left" w:pos="720"/>
              </w:tabs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Да – 1</w:t>
            </w:r>
          </w:p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lastRenderedPageBreak/>
              <w:t>Нет –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D9" w:rsidRPr="00A451E0" w:rsidRDefault="00566ED9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  <w:p w:rsidR="00566ED9" w:rsidRPr="00A451E0" w:rsidRDefault="00566ED9" w:rsidP="0013078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ЗАТО г.Североморск</w:t>
            </w:r>
          </w:p>
        </w:tc>
      </w:tr>
      <w:tr w:rsidR="0039131E" w:rsidRPr="00A451E0" w:rsidTr="00470C3A"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A451E0" w:rsidRDefault="0039131E" w:rsidP="0013078C">
            <w:pPr>
              <w:spacing w:line="204" w:lineRule="auto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A451E0" w:rsidRDefault="0039131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1E" w:rsidRPr="00A451E0" w:rsidRDefault="00E225F4" w:rsidP="00C149A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C149A3" w:rsidP="00470C3A">
            <w:pPr>
              <w:spacing w:line="204" w:lineRule="auto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50</w:t>
            </w:r>
            <w:r w:rsidR="0039131E" w:rsidRPr="00A451E0">
              <w:rPr>
                <w:b/>
                <w:spacing w:val="-4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C149A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45</w:t>
            </w:r>
            <w:r w:rsidR="00B749D9" w:rsidRPr="00A451E0">
              <w:rPr>
                <w:b/>
                <w:sz w:val="18"/>
                <w:szCs w:val="18"/>
              </w:rPr>
              <w:t>,</w:t>
            </w:r>
            <w:r w:rsidRPr="00A451E0">
              <w:rPr>
                <w:b/>
                <w:sz w:val="18"/>
                <w:szCs w:val="18"/>
              </w:rPr>
              <w:t>5</w:t>
            </w:r>
            <w:r w:rsidR="00B749D9"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C149A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A451E0" w:rsidRDefault="0039131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39131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39131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1E" w:rsidRPr="00A451E0" w:rsidRDefault="0039131E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1E" w:rsidRPr="00A451E0" w:rsidRDefault="0039131E" w:rsidP="0013078C">
            <w:pPr>
              <w:rPr>
                <w:sz w:val="18"/>
                <w:szCs w:val="18"/>
              </w:rPr>
            </w:pPr>
          </w:p>
        </w:tc>
      </w:tr>
      <w:tr w:rsidR="00C149A3" w:rsidRPr="00A451E0" w:rsidTr="00470C3A">
        <w:trPr>
          <w:trHeight w:val="309"/>
        </w:trPr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A3" w:rsidRPr="00A451E0" w:rsidRDefault="00C149A3" w:rsidP="00C149A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МБ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A3" w:rsidRPr="00A451E0" w:rsidRDefault="00C149A3" w:rsidP="00470C3A">
            <w:pPr>
              <w:spacing w:line="204" w:lineRule="auto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A3" w:rsidRPr="00A451E0" w:rsidRDefault="00C149A3" w:rsidP="00C149A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45,50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A3" w:rsidRPr="00A451E0" w:rsidRDefault="00C149A3" w:rsidP="00C149A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9A3" w:rsidRPr="00A451E0" w:rsidRDefault="00C149A3" w:rsidP="00C149A3">
            <w:pPr>
              <w:jc w:val="center"/>
              <w:rPr>
                <w:sz w:val="18"/>
                <w:szCs w:val="18"/>
              </w:rPr>
            </w:pPr>
          </w:p>
        </w:tc>
      </w:tr>
    </w:tbl>
    <w:p w:rsidR="00590539" w:rsidRPr="00A451E0" w:rsidRDefault="00590539" w:rsidP="0013078C">
      <w:pPr>
        <w:pStyle w:val="af6"/>
        <w:ind w:left="1800" w:firstLine="0"/>
        <w:rPr>
          <w:rFonts w:ascii="Times New Roman" w:hAnsi="Times New Roman"/>
          <w:b/>
          <w:sz w:val="24"/>
          <w:szCs w:val="24"/>
        </w:rPr>
      </w:pPr>
    </w:p>
    <w:p w:rsidR="00590539" w:rsidRPr="00A451E0" w:rsidRDefault="00590539" w:rsidP="0059053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590539" w:rsidRPr="00A451E0" w:rsidRDefault="00590539" w:rsidP="00590539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90539" w:rsidRPr="00A451E0" w:rsidRDefault="00590539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A337AE" w:rsidRPr="00A451E0" w:rsidRDefault="00A337AE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52"/>
        <w:gridCol w:w="3686"/>
      </w:tblGrid>
      <w:tr w:rsidR="00590539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1</w:t>
            </w:r>
            <w:r w:rsidR="009F1E9B" w:rsidRPr="00A451E0">
              <w:t>,39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539" w:rsidRPr="00A451E0" w:rsidRDefault="009F1E9B" w:rsidP="009F1E9B">
            <w:pPr>
              <w:jc w:val="center"/>
            </w:pPr>
            <w:r w:rsidRPr="00A451E0">
              <w:t>5,12</w:t>
            </w:r>
            <w:r w:rsidR="00590539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9F1E9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9F1E9B" w:rsidRPr="00A451E0">
              <w:rPr>
                <w:b/>
                <w:bCs/>
              </w:rPr>
              <w:t>7</w:t>
            </w:r>
            <w:r w:rsidRPr="00A451E0">
              <w:rPr>
                <w:b/>
                <w:bCs/>
              </w:rPr>
              <w:t xml:space="preserve"> средняя результативность (недовыполнение плана)</w:t>
            </w:r>
          </w:p>
        </w:tc>
      </w:tr>
      <w:tr w:rsidR="00590539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39" w:rsidRPr="00A451E0" w:rsidRDefault="00590539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9F1E9B" w:rsidP="00271CE8">
            <w:pPr>
              <w:jc w:val="center"/>
            </w:pPr>
            <w:r w:rsidRPr="00A451E0">
              <w:t>3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39" w:rsidRPr="00A451E0" w:rsidRDefault="00590539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39" w:rsidRPr="00A451E0" w:rsidRDefault="00590539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539" w:rsidRPr="00A451E0" w:rsidRDefault="00590539" w:rsidP="00271CE8">
            <w:pPr>
              <w:jc w:val="center"/>
            </w:pPr>
            <w:r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39" w:rsidRPr="00A451E0" w:rsidRDefault="00590539" w:rsidP="00271CE8"/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0539" w:rsidRPr="00A451E0" w:rsidRDefault="00590539" w:rsidP="00271CE8">
            <w:pPr>
              <w:rPr>
                <w:b/>
                <w:bCs/>
              </w:rPr>
            </w:pPr>
          </w:p>
        </w:tc>
      </w:tr>
    </w:tbl>
    <w:p w:rsidR="00A337AE" w:rsidRPr="00A451E0" w:rsidRDefault="00A337AE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590539" w:rsidRPr="00A451E0" w:rsidRDefault="00590539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A337AE" w:rsidRPr="00A451E0" w:rsidRDefault="00A337AE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590539" w:rsidRPr="00A451E0" w:rsidRDefault="00590539" w:rsidP="00590539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041B4A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041B4A" w:rsidRPr="00A451E0">
        <w:rPr>
          <w:rFonts w:ascii="Times New Roman" w:hAnsi="Times New Roman" w:cs="Times New Roman"/>
          <w:b/>
          <w:sz w:val="24"/>
          <w:szCs w:val="24"/>
        </w:rPr>
        <w:t>91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="00041B4A"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="00041B4A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90539" w:rsidRPr="00A451E0" w:rsidRDefault="00590539" w:rsidP="00590539">
      <w:pPr>
        <w:pStyle w:val="af6"/>
        <w:ind w:left="1800" w:firstLine="0"/>
        <w:rPr>
          <w:rFonts w:ascii="Times New Roman" w:hAnsi="Times New Roman"/>
          <w:b/>
          <w:sz w:val="24"/>
          <w:szCs w:val="24"/>
        </w:rPr>
      </w:pPr>
      <w:r w:rsidRPr="00A451E0">
        <w:rPr>
          <w:rFonts w:ascii="Times New Roman" w:hAnsi="Times New Roman"/>
          <w:b/>
        </w:rPr>
        <w:t xml:space="preserve">Общая оценка эффективности реализации подпрограммы - </w:t>
      </w:r>
      <w:r w:rsidR="009F1E9B" w:rsidRPr="00A451E0">
        <w:rPr>
          <w:rFonts w:ascii="Times New Roman" w:hAnsi="Times New Roman"/>
          <w:b/>
        </w:rPr>
        <w:t>4</w:t>
      </w:r>
      <w:r w:rsidRPr="00A451E0">
        <w:rPr>
          <w:rFonts w:ascii="Times New Roman" w:hAnsi="Times New Roman"/>
          <w:b/>
        </w:rPr>
        <w:t xml:space="preserve"> </w:t>
      </w:r>
      <w:r w:rsidR="009F1E9B" w:rsidRPr="00A451E0">
        <w:rPr>
          <w:rFonts w:ascii="Times New Roman" w:hAnsi="Times New Roman"/>
          <w:b/>
        </w:rPr>
        <w:t>приемлемый</w:t>
      </w:r>
      <w:r w:rsidRPr="00A451E0">
        <w:rPr>
          <w:rFonts w:ascii="Times New Roman" w:hAnsi="Times New Roman"/>
          <w:b/>
        </w:rPr>
        <w:t xml:space="preserve"> уровень эффективности</w:t>
      </w:r>
    </w:p>
    <w:p w:rsidR="00E225F4" w:rsidRPr="00A451E0" w:rsidRDefault="00E225F4" w:rsidP="0013078C">
      <w:pPr>
        <w:pStyle w:val="af6"/>
        <w:ind w:left="1800" w:firstLine="0"/>
        <w:rPr>
          <w:rFonts w:ascii="Times New Roman" w:hAnsi="Times New Roman"/>
          <w:b/>
          <w:sz w:val="24"/>
          <w:szCs w:val="24"/>
        </w:rPr>
      </w:pPr>
      <w:r w:rsidRPr="00A451E0">
        <w:rPr>
          <w:rFonts w:ascii="Times New Roman" w:hAnsi="Times New Roman"/>
          <w:b/>
          <w:sz w:val="24"/>
          <w:szCs w:val="24"/>
        </w:rPr>
        <w:br w:type="page"/>
      </w:r>
    </w:p>
    <w:p w:rsidR="00EB5E01" w:rsidRPr="00A451E0" w:rsidRDefault="00D53497" w:rsidP="00247218">
      <w:pPr>
        <w:pStyle w:val="af6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A451E0">
        <w:rPr>
          <w:rFonts w:ascii="Times New Roman" w:hAnsi="Times New Roman"/>
          <w:b/>
          <w:sz w:val="24"/>
          <w:szCs w:val="24"/>
          <w:shd w:val="clear" w:color="auto" w:fill="FFFF00"/>
        </w:rPr>
        <w:lastRenderedPageBreak/>
        <w:t>Подпрограмм</w:t>
      </w:r>
      <w:r w:rsidR="009A2C61" w:rsidRPr="00A451E0">
        <w:rPr>
          <w:rFonts w:ascii="Times New Roman" w:hAnsi="Times New Roman"/>
          <w:b/>
          <w:sz w:val="24"/>
          <w:szCs w:val="24"/>
          <w:shd w:val="clear" w:color="auto" w:fill="FFFF00"/>
        </w:rPr>
        <w:t>а</w:t>
      </w:r>
      <w:r w:rsidRPr="00A451E0">
        <w:rPr>
          <w:rFonts w:ascii="Times New Roman" w:hAnsi="Times New Roman"/>
          <w:b/>
          <w:sz w:val="24"/>
          <w:szCs w:val="24"/>
          <w:shd w:val="clear" w:color="auto" w:fill="FFFF00"/>
        </w:rPr>
        <w:t xml:space="preserve"> «Поддержка</w:t>
      </w:r>
      <w:r w:rsidRPr="00A451E0">
        <w:rPr>
          <w:rFonts w:ascii="Times New Roman" w:hAnsi="Times New Roman"/>
          <w:b/>
          <w:sz w:val="24"/>
          <w:szCs w:val="24"/>
        </w:rPr>
        <w:t xml:space="preserve"> Социально-ориентированных некоммерческих организаций» на 2018-2020 годы.</w:t>
      </w:r>
    </w:p>
    <w:p w:rsidR="00E138F8" w:rsidRPr="00A451E0" w:rsidRDefault="00E138F8" w:rsidP="0013078C">
      <w:pPr>
        <w:pStyle w:val="af6"/>
        <w:ind w:left="1800" w:firstLine="0"/>
        <w:rPr>
          <w:rFonts w:ascii="Times New Roman" w:hAnsi="Times New Roman"/>
          <w:b/>
          <w:sz w:val="16"/>
          <w:szCs w:val="16"/>
        </w:rPr>
      </w:pPr>
    </w:p>
    <w:tbl>
      <w:tblPr>
        <w:tblW w:w="156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7"/>
        <w:gridCol w:w="192"/>
        <w:gridCol w:w="2640"/>
        <w:gridCol w:w="742"/>
        <w:gridCol w:w="1101"/>
        <w:gridCol w:w="1418"/>
        <w:gridCol w:w="996"/>
        <w:gridCol w:w="76"/>
        <w:gridCol w:w="1175"/>
        <w:gridCol w:w="27"/>
        <w:gridCol w:w="2551"/>
        <w:gridCol w:w="709"/>
        <w:gridCol w:w="651"/>
        <w:gridCol w:w="850"/>
        <w:gridCol w:w="2043"/>
      </w:tblGrid>
      <w:tr w:rsidR="00D56143" w:rsidRPr="00A451E0" w:rsidTr="00731F48">
        <w:tc>
          <w:tcPr>
            <w:tcW w:w="497" w:type="dxa"/>
            <w:vMerge w:val="restart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N п/п</w:t>
            </w:r>
          </w:p>
        </w:tc>
        <w:tc>
          <w:tcPr>
            <w:tcW w:w="2832" w:type="dxa"/>
            <w:gridSpan w:val="2"/>
            <w:vMerge w:val="restart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742" w:type="dxa"/>
            <w:vMerge w:val="restart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01" w:type="dxa"/>
            <w:vMerge w:val="restart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14" w:type="dxa"/>
            <w:gridSpan w:val="2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251" w:type="dxa"/>
            <w:gridSpan w:val="2"/>
            <w:vMerge w:val="restart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 % (гр. 6/ гр.5)</w:t>
            </w:r>
          </w:p>
        </w:tc>
        <w:tc>
          <w:tcPr>
            <w:tcW w:w="4788" w:type="dxa"/>
            <w:gridSpan w:val="5"/>
            <w:vAlign w:val="center"/>
          </w:tcPr>
          <w:p w:rsidR="00265D6C" w:rsidRPr="00A451E0" w:rsidRDefault="00265D6C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2043" w:type="dxa"/>
            <w:vMerge w:val="restart"/>
            <w:vAlign w:val="center"/>
          </w:tcPr>
          <w:p w:rsidR="00265D6C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D56143" w:rsidRPr="00A451E0" w:rsidTr="00731F48">
        <w:tc>
          <w:tcPr>
            <w:tcW w:w="497" w:type="dxa"/>
            <w:vMerge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2" w:type="dxa"/>
            <w:gridSpan w:val="2"/>
            <w:vMerge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vMerge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01" w:type="dxa"/>
            <w:vMerge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6" w:type="dxa"/>
            <w:vAlign w:val="center"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251" w:type="dxa"/>
            <w:gridSpan w:val="2"/>
            <w:vMerge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78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vAlign w:val="center"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651" w:type="dxa"/>
            <w:vAlign w:val="center"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vAlign w:val="center"/>
          </w:tcPr>
          <w:p w:rsidR="00D56143" w:rsidRPr="00A451E0" w:rsidRDefault="00D56143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</w:t>
            </w:r>
          </w:p>
        </w:tc>
        <w:tc>
          <w:tcPr>
            <w:tcW w:w="2043" w:type="dxa"/>
            <w:vMerge/>
          </w:tcPr>
          <w:p w:rsidR="00D56143" w:rsidRPr="00A451E0" w:rsidRDefault="00D56143" w:rsidP="0013078C">
            <w:pPr>
              <w:rPr>
                <w:b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</w:tcPr>
          <w:p w:rsidR="00EB5E01" w:rsidRPr="00A451E0" w:rsidRDefault="00EB5E01" w:rsidP="0013078C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32" w:type="dxa"/>
            <w:gridSpan w:val="2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42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01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6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51" w:type="dxa"/>
            <w:gridSpan w:val="2"/>
          </w:tcPr>
          <w:p w:rsidR="00EB5E01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578" w:type="dxa"/>
            <w:gridSpan w:val="2"/>
          </w:tcPr>
          <w:p w:rsidR="00EB5E01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EB5E01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651" w:type="dxa"/>
          </w:tcPr>
          <w:p w:rsidR="00EB5E01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265D6C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043" w:type="dxa"/>
          </w:tcPr>
          <w:p w:rsidR="00EB5E01" w:rsidRPr="00A451E0" w:rsidRDefault="00EB5E01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265D6C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:rsidR="00613D6B" w:rsidRPr="00A451E0" w:rsidTr="00731F48">
        <w:tc>
          <w:tcPr>
            <w:tcW w:w="8837" w:type="dxa"/>
            <w:gridSpan w:val="9"/>
          </w:tcPr>
          <w:p w:rsidR="00613D6B" w:rsidRPr="00A451E0" w:rsidRDefault="00613D6B" w:rsidP="00613D6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Цель: Создание условий для деятельности и активного участия социально ориентированных некоммерческих организаций в сфере предоставления социальных услуг населению ЗАТО г. Североморск</w:t>
            </w:r>
          </w:p>
        </w:tc>
        <w:tc>
          <w:tcPr>
            <w:tcW w:w="2578" w:type="dxa"/>
            <w:gridSpan w:val="2"/>
          </w:tcPr>
          <w:p w:rsidR="00613D6B" w:rsidRPr="00A451E0" w:rsidRDefault="00613D6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СО НКО, получивших финансовую поддержку в различных сферах деятельности</w:t>
            </w:r>
            <w:r w:rsidR="004455BA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, ед.</w:t>
            </w:r>
          </w:p>
        </w:tc>
        <w:tc>
          <w:tcPr>
            <w:tcW w:w="709" w:type="dxa"/>
            <w:vAlign w:val="center"/>
          </w:tcPr>
          <w:p w:rsidR="00613D6B" w:rsidRPr="00A451E0" w:rsidRDefault="0038783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51" w:type="dxa"/>
            <w:vAlign w:val="center"/>
          </w:tcPr>
          <w:p w:rsidR="00613D6B" w:rsidRPr="00A451E0" w:rsidRDefault="0038783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13D6B" w:rsidRPr="00A451E0" w:rsidRDefault="0038783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2043" w:type="dxa"/>
            <w:vAlign w:val="center"/>
          </w:tcPr>
          <w:p w:rsidR="00613D6B" w:rsidRPr="00A451E0" w:rsidRDefault="00613D6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</w:tcPr>
          <w:p w:rsidR="00EB5E01" w:rsidRPr="00A451E0" w:rsidRDefault="00EB5E01" w:rsidP="0013078C">
            <w:pPr>
              <w:pStyle w:val="ConsPlusNormal"/>
              <w:ind w:firstLine="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1" w:type="dxa"/>
            <w:gridSpan w:val="14"/>
          </w:tcPr>
          <w:p w:rsidR="00EB5E01" w:rsidRPr="00A451E0" w:rsidRDefault="00EB5E01" w:rsidP="0013078C">
            <w:pPr>
              <w:pStyle w:val="ConsPlusNormal"/>
              <w:ind w:firstLine="5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Задача 1: Осуществление финансовой поддержки социально ориентированным некоммерческим организациям</w:t>
            </w:r>
          </w:p>
        </w:tc>
      </w:tr>
      <w:tr w:rsidR="002927C8" w:rsidRPr="00A451E0" w:rsidTr="00731F48">
        <w:trPr>
          <w:trHeight w:val="768"/>
        </w:trPr>
        <w:tc>
          <w:tcPr>
            <w:tcW w:w="497" w:type="dxa"/>
          </w:tcPr>
          <w:p w:rsidR="002927C8" w:rsidRPr="00A451E0" w:rsidRDefault="002927C8" w:rsidP="0013078C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832" w:type="dxa"/>
            <w:gridSpan w:val="2"/>
          </w:tcPr>
          <w:p w:rsidR="002927C8" w:rsidRPr="00A451E0" w:rsidRDefault="002927C8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Основное мероприятие 1</w:t>
            </w:r>
          </w:p>
          <w:p w:rsidR="002927C8" w:rsidRPr="00A451E0" w:rsidRDefault="002927C8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Финансовая поддержка социально ориентированны</w:t>
            </w:r>
            <w:r w:rsidR="00E138F8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некоммерчески</w:t>
            </w:r>
            <w:r w:rsidR="00E138F8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организаци</w:t>
            </w:r>
            <w:r w:rsidR="00E138F8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й</w:t>
            </w:r>
          </w:p>
        </w:tc>
        <w:tc>
          <w:tcPr>
            <w:tcW w:w="742" w:type="dxa"/>
            <w:vAlign w:val="center"/>
          </w:tcPr>
          <w:p w:rsidR="002927C8" w:rsidRPr="00A451E0" w:rsidRDefault="002927C8" w:rsidP="0013078C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 w:rsidR="002407CD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</w:t>
            </w:r>
          </w:p>
        </w:tc>
        <w:tc>
          <w:tcPr>
            <w:tcW w:w="1101" w:type="dxa"/>
          </w:tcPr>
          <w:p w:rsidR="002927C8" w:rsidRPr="00A451E0" w:rsidRDefault="002927C8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Всего: </w:t>
            </w:r>
          </w:p>
          <w:p w:rsidR="002927C8" w:rsidRPr="00A451E0" w:rsidRDefault="002927C8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т.ч.: МБ </w:t>
            </w:r>
          </w:p>
        </w:tc>
        <w:tc>
          <w:tcPr>
            <w:tcW w:w="1418" w:type="dxa"/>
            <w:vAlign w:val="center"/>
          </w:tcPr>
          <w:p w:rsidR="002927C8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</w:t>
            </w:r>
            <w:r w:rsidR="001F372F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</w:p>
        </w:tc>
        <w:tc>
          <w:tcPr>
            <w:tcW w:w="996" w:type="dxa"/>
            <w:vAlign w:val="center"/>
          </w:tcPr>
          <w:p w:rsidR="002927C8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</w:t>
            </w:r>
            <w:r w:rsidR="001F372F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</w:p>
        </w:tc>
        <w:tc>
          <w:tcPr>
            <w:tcW w:w="1278" w:type="dxa"/>
            <w:gridSpan w:val="3"/>
            <w:vAlign w:val="center"/>
          </w:tcPr>
          <w:p w:rsidR="002927C8" w:rsidRPr="00A451E0" w:rsidRDefault="00D71AEC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1F372F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:rsidR="002927C8" w:rsidRPr="00A451E0" w:rsidRDefault="002927C8" w:rsidP="0013078C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СО НКО, получивших финансовую поддержку (ед.)</w:t>
            </w:r>
          </w:p>
        </w:tc>
        <w:tc>
          <w:tcPr>
            <w:tcW w:w="709" w:type="dxa"/>
            <w:vAlign w:val="center"/>
          </w:tcPr>
          <w:p w:rsidR="002927C8" w:rsidRPr="00A451E0" w:rsidRDefault="002927C8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51" w:type="dxa"/>
            <w:vAlign w:val="center"/>
          </w:tcPr>
          <w:p w:rsidR="002927C8" w:rsidRPr="00A451E0" w:rsidRDefault="0038783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927C8" w:rsidRPr="00A451E0" w:rsidRDefault="0038783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0367A7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043" w:type="dxa"/>
            <w:vAlign w:val="center"/>
          </w:tcPr>
          <w:p w:rsidR="002927C8" w:rsidRPr="00A451E0" w:rsidRDefault="002927C8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138F8" w:rsidRPr="00A451E0" w:rsidTr="00731F48">
        <w:trPr>
          <w:trHeight w:val="571"/>
        </w:trPr>
        <w:tc>
          <w:tcPr>
            <w:tcW w:w="497" w:type="dxa"/>
            <w:vMerge w:val="restart"/>
          </w:tcPr>
          <w:p w:rsidR="00E138F8" w:rsidRPr="00A451E0" w:rsidRDefault="00E138F8" w:rsidP="0013078C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832" w:type="dxa"/>
            <w:gridSpan w:val="2"/>
            <w:vMerge w:val="restart"/>
          </w:tcPr>
          <w:p w:rsidR="00E138F8" w:rsidRPr="00A451E0" w:rsidRDefault="00E138F8" w:rsidP="0013078C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Субсидии на оказание услуг в сфере дополнительного образования (на конкурсной основе)</w:t>
            </w:r>
          </w:p>
        </w:tc>
        <w:tc>
          <w:tcPr>
            <w:tcW w:w="742" w:type="dxa"/>
            <w:vMerge w:val="restart"/>
            <w:vAlign w:val="center"/>
          </w:tcPr>
          <w:p w:rsidR="00E138F8" w:rsidRPr="00A451E0" w:rsidRDefault="00E138F8" w:rsidP="0013078C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2021 г.</w:t>
            </w:r>
          </w:p>
        </w:tc>
        <w:tc>
          <w:tcPr>
            <w:tcW w:w="1101" w:type="dxa"/>
            <w:vMerge w:val="restart"/>
            <w:vAlign w:val="center"/>
          </w:tcPr>
          <w:p w:rsidR="00E138F8" w:rsidRPr="00A451E0" w:rsidRDefault="00E138F8" w:rsidP="0013078C">
            <w:pPr>
              <w:ind w:left="-155" w:right="-108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418" w:type="dxa"/>
            <w:vMerge w:val="restart"/>
            <w:vAlign w:val="center"/>
          </w:tcPr>
          <w:p w:rsidR="00E138F8" w:rsidRPr="00A451E0" w:rsidRDefault="00233F98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="00E138F8" w:rsidRPr="00A451E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996" w:type="dxa"/>
            <w:vMerge w:val="restart"/>
            <w:vAlign w:val="center"/>
          </w:tcPr>
          <w:p w:rsidR="00E138F8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="00E138F8" w:rsidRPr="00A451E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278" w:type="dxa"/>
            <w:gridSpan w:val="3"/>
            <w:vMerge w:val="restart"/>
            <w:vAlign w:val="center"/>
          </w:tcPr>
          <w:p w:rsidR="00E138F8" w:rsidRPr="00A451E0" w:rsidRDefault="00D71AEC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138F8"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138F8" w:rsidRPr="00A451E0" w:rsidRDefault="00E138F8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СО НКО, получивших финансовую поддержку (ед.)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8F8" w:rsidRPr="00A451E0" w:rsidRDefault="00E138F8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E138F8" w:rsidRPr="00A451E0" w:rsidRDefault="00EF6E9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38F8" w:rsidRPr="00A451E0" w:rsidRDefault="00EF6E9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138F8"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43" w:type="dxa"/>
            <w:vMerge w:val="restart"/>
            <w:vAlign w:val="center"/>
          </w:tcPr>
          <w:p w:rsidR="00E138F8" w:rsidRPr="00A451E0" w:rsidRDefault="00E138F8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</w:t>
            </w:r>
          </w:p>
        </w:tc>
      </w:tr>
      <w:tr w:rsidR="00E138F8" w:rsidRPr="00A451E0" w:rsidTr="00731F48">
        <w:tc>
          <w:tcPr>
            <w:tcW w:w="497" w:type="dxa"/>
            <w:vMerge/>
          </w:tcPr>
          <w:p w:rsidR="00E138F8" w:rsidRPr="00A451E0" w:rsidRDefault="00E138F8" w:rsidP="0013078C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2" w:type="dxa"/>
            <w:gridSpan w:val="2"/>
            <w:vMerge/>
          </w:tcPr>
          <w:p w:rsidR="00E138F8" w:rsidRPr="00A451E0" w:rsidRDefault="00E138F8" w:rsidP="0013078C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vMerge/>
            <w:vAlign w:val="center"/>
          </w:tcPr>
          <w:p w:rsidR="00E138F8" w:rsidRPr="00A451E0" w:rsidRDefault="00E138F8" w:rsidP="0013078C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Merge/>
            <w:vAlign w:val="center"/>
          </w:tcPr>
          <w:p w:rsidR="00E138F8" w:rsidRPr="00A451E0" w:rsidRDefault="00E138F8" w:rsidP="0013078C">
            <w:pPr>
              <w:ind w:left="-155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38F8" w:rsidRPr="00A451E0" w:rsidRDefault="00E138F8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vMerge/>
            <w:vAlign w:val="center"/>
          </w:tcPr>
          <w:p w:rsidR="00E138F8" w:rsidRPr="00A451E0" w:rsidRDefault="00E138F8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3"/>
            <w:vMerge/>
            <w:vAlign w:val="center"/>
          </w:tcPr>
          <w:p w:rsidR="00E138F8" w:rsidRPr="00A451E0" w:rsidRDefault="00E138F8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138F8" w:rsidRPr="00A451E0" w:rsidRDefault="00A31C7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численности детей, получающих услуги дополнительного образования в общей численности детей в возрасте 5-18 лет, (%)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38F8" w:rsidRPr="00A451E0" w:rsidRDefault="00A31C7D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E138F8" w:rsidRPr="00A451E0" w:rsidRDefault="002F4712" w:rsidP="002F47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38F8" w:rsidRPr="00A451E0" w:rsidRDefault="002F4712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31C7D"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43" w:type="dxa"/>
            <w:vMerge/>
            <w:vAlign w:val="center"/>
          </w:tcPr>
          <w:p w:rsidR="00E138F8" w:rsidRPr="00A451E0" w:rsidRDefault="00E138F8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07CD" w:rsidRPr="00A451E0" w:rsidTr="00731F48">
        <w:tc>
          <w:tcPr>
            <w:tcW w:w="497" w:type="dxa"/>
          </w:tcPr>
          <w:p w:rsidR="002407CD" w:rsidRPr="00A451E0" w:rsidRDefault="002407CD" w:rsidP="0013078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2" w:type="dxa"/>
            <w:gridSpan w:val="2"/>
          </w:tcPr>
          <w:p w:rsidR="002407CD" w:rsidRPr="00A451E0" w:rsidRDefault="002407CD" w:rsidP="0013078C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и проведение массовых мероприятий в сфере культуры (на конкурсной основе)</w:t>
            </w:r>
          </w:p>
        </w:tc>
        <w:tc>
          <w:tcPr>
            <w:tcW w:w="742" w:type="dxa"/>
            <w:vAlign w:val="center"/>
          </w:tcPr>
          <w:p w:rsidR="002407CD" w:rsidRPr="00A451E0" w:rsidRDefault="002407CD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г.</w:t>
            </w:r>
          </w:p>
        </w:tc>
        <w:tc>
          <w:tcPr>
            <w:tcW w:w="1101" w:type="dxa"/>
            <w:vAlign w:val="center"/>
          </w:tcPr>
          <w:p w:rsidR="002407CD" w:rsidRPr="00A451E0" w:rsidRDefault="0064703B" w:rsidP="0013078C">
            <w:pPr>
              <w:ind w:left="-155" w:right="-108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2407CD" w:rsidRPr="00A451E0" w:rsidRDefault="00D71AEC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6" w:type="dxa"/>
            <w:vAlign w:val="center"/>
          </w:tcPr>
          <w:p w:rsidR="002407CD" w:rsidRPr="00A451E0" w:rsidRDefault="002407CD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8" w:type="dxa"/>
            <w:gridSpan w:val="3"/>
            <w:vAlign w:val="center"/>
          </w:tcPr>
          <w:p w:rsidR="002407CD" w:rsidRPr="00A451E0" w:rsidRDefault="002407CD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:rsidR="002407CD" w:rsidRPr="00A451E0" w:rsidRDefault="002407CD" w:rsidP="0013078C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Количество СО НКО, получивших финансовую поддержку (ед.)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07CD" w:rsidRPr="00A451E0" w:rsidRDefault="002407CD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2407CD" w:rsidRPr="00A451E0" w:rsidRDefault="002407CD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07CD" w:rsidRPr="00A451E0" w:rsidRDefault="002407CD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43" w:type="dxa"/>
            <w:vAlign w:val="center"/>
          </w:tcPr>
          <w:p w:rsidR="002407CD" w:rsidRPr="00A451E0" w:rsidRDefault="002407CD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64703B" w:rsidRPr="00A451E0" w:rsidTr="00731F48">
        <w:tc>
          <w:tcPr>
            <w:tcW w:w="497" w:type="dxa"/>
          </w:tcPr>
          <w:p w:rsidR="0064703B" w:rsidRPr="00A451E0" w:rsidRDefault="0064703B" w:rsidP="0013078C">
            <w:pPr>
              <w:pStyle w:val="ConsPlusNormal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2" w:type="dxa"/>
            <w:gridSpan w:val="2"/>
          </w:tcPr>
          <w:p w:rsidR="0064703B" w:rsidRPr="00A451E0" w:rsidRDefault="0064703B" w:rsidP="0013078C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деятельности клубных формирований (на конкурсной основе)</w:t>
            </w:r>
          </w:p>
        </w:tc>
        <w:tc>
          <w:tcPr>
            <w:tcW w:w="742" w:type="dxa"/>
            <w:vAlign w:val="center"/>
          </w:tcPr>
          <w:p w:rsidR="0064703B" w:rsidRPr="00A451E0" w:rsidRDefault="0064703B" w:rsidP="0013078C">
            <w:pPr>
              <w:jc w:val="center"/>
            </w:pPr>
            <w:r w:rsidRPr="00A451E0">
              <w:rPr>
                <w:sz w:val="18"/>
                <w:szCs w:val="18"/>
              </w:rPr>
              <w:t>2021 г.</w:t>
            </w:r>
          </w:p>
        </w:tc>
        <w:tc>
          <w:tcPr>
            <w:tcW w:w="1101" w:type="dxa"/>
            <w:vAlign w:val="center"/>
          </w:tcPr>
          <w:p w:rsidR="0064703B" w:rsidRPr="00A451E0" w:rsidRDefault="0064703B" w:rsidP="0013078C">
            <w:pPr>
              <w:jc w:val="center"/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64703B" w:rsidRPr="00A451E0" w:rsidRDefault="00D71AEC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6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8" w:type="dxa"/>
            <w:gridSpan w:val="3"/>
            <w:vAlign w:val="center"/>
          </w:tcPr>
          <w:p w:rsidR="0064703B" w:rsidRPr="00A451E0" w:rsidRDefault="0064703B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Количество СО НКО, получивших финансовую поддержку (ед.)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703B" w:rsidRPr="00A451E0" w:rsidRDefault="0064703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4703B" w:rsidRPr="00A451E0" w:rsidRDefault="0064703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703B" w:rsidRPr="00A451E0" w:rsidRDefault="0064703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43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64703B" w:rsidRPr="00A451E0" w:rsidTr="00731F48">
        <w:tc>
          <w:tcPr>
            <w:tcW w:w="497" w:type="dxa"/>
          </w:tcPr>
          <w:p w:rsidR="0064703B" w:rsidRPr="00A451E0" w:rsidRDefault="0064703B" w:rsidP="0013078C">
            <w:pPr>
              <w:pStyle w:val="ConsPlusNormal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2" w:type="dxa"/>
            <w:gridSpan w:val="2"/>
          </w:tcPr>
          <w:p w:rsidR="0064703B" w:rsidRPr="00A451E0" w:rsidRDefault="0064703B" w:rsidP="0013078C">
            <w:pPr>
              <w:pStyle w:val="ConsPlusNormal"/>
              <w:ind w:right="80"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организацию и проведение мероприятий в сфере 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физической культуры и спорта (на конкурсной основе)</w:t>
            </w:r>
          </w:p>
        </w:tc>
        <w:tc>
          <w:tcPr>
            <w:tcW w:w="742" w:type="dxa"/>
            <w:vAlign w:val="center"/>
          </w:tcPr>
          <w:p w:rsidR="0064703B" w:rsidRPr="00A451E0" w:rsidRDefault="0064703B" w:rsidP="0013078C">
            <w:pPr>
              <w:jc w:val="center"/>
            </w:pPr>
            <w:r w:rsidRPr="00A451E0">
              <w:rPr>
                <w:sz w:val="18"/>
                <w:szCs w:val="18"/>
              </w:rPr>
              <w:lastRenderedPageBreak/>
              <w:t>2021 г.</w:t>
            </w:r>
          </w:p>
        </w:tc>
        <w:tc>
          <w:tcPr>
            <w:tcW w:w="1101" w:type="dxa"/>
            <w:vAlign w:val="center"/>
          </w:tcPr>
          <w:p w:rsidR="0064703B" w:rsidRPr="00A451E0" w:rsidRDefault="0064703B" w:rsidP="0013078C">
            <w:pPr>
              <w:jc w:val="center"/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64703B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  <w:r w:rsidR="0064703B" w:rsidRPr="00A451E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6" w:type="dxa"/>
            <w:vAlign w:val="center"/>
          </w:tcPr>
          <w:p w:rsidR="0064703B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  <w:r w:rsidR="0064703B" w:rsidRPr="00A451E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8" w:type="dxa"/>
            <w:gridSpan w:val="3"/>
            <w:vAlign w:val="center"/>
          </w:tcPr>
          <w:p w:rsidR="0064703B" w:rsidRPr="00A451E0" w:rsidRDefault="00D71AEC" w:rsidP="0013078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4703B"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551" w:type="dxa"/>
            <w:vAlign w:val="center"/>
          </w:tcPr>
          <w:p w:rsidR="0064703B" w:rsidRPr="00A451E0" w:rsidRDefault="0064703B" w:rsidP="0013078C">
            <w:pPr>
              <w:pStyle w:val="ConsPlusNormal"/>
              <w:widowControl/>
              <w:ind w:left="-51" w:firstLine="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СО НКО, получивших финансовую 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поддержку на оказание общественно полезных услуг в области физической культуры и спорта (ед.) </w:t>
            </w:r>
          </w:p>
        </w:tc>
        <w:tc>
          <w:tcPr>
            <w:tcW w:w="709" w:type="dxa"/>
            <w:vAlign w:val="center"/>
          </w:tcPr>
          <w:p w:rsidR="0064703B" w:rsidRPr="00A451E0" w:rsidRDefault="00E07DF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651" w:type="dxa"/>
            <w:vAlign w:val="center"/>
          </w:tcPr>
          <w:p w:rsidR="0064703B" w:rsidRPr="00A451E0" w:rsidRDefault="00EF6E9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703B" w:rsidRPr="00A451E0" w:rsidRDefault="00EF6E9F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4703B" w:rsidRPr="00A451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43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культуры, спорта, молодежной </w:t>
            </w:r>
            <w:r w:rsidRPr="00A451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 и международных связей</w:t>
            </w:r>
          </w:p>
        </w:tc>
      </w:tr>
      <w:tr w:rsidR="0064703B" w:rsidRPr="00A451E0" w:rsidTr="00731F48">
        <w:tc>
          <w:tcPr>
            <w:tcW w:w="497" w:type="dxa"/>
          </w:tcPr>
          <w:p w:rsidR="0064703B" w:rsidRPr="00A451E0" w:rsidRDefault="0064703B" w:rsidP="0013078C">
            <w:pPr>
              <w:pStyle w:val="ConsPlusNormal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2832" w:type="dxa"/>
            <w:gridSpan w:val="2"/>
          </w:tcPr>
          <w:p w:rsidR="0064703B" w:rsidRPr="00A451E0" w:rsidRDefault="0064703B" w:rsidP="0013078C">
            <w:pPr>
              <w:pStyle w:val="ConsPlusNormal"/>
              <w:ind w:right="80" w:firstLine="13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Субсидии на организацию и проведение мероприятий в сфере молодежной политики (на конкурсной основе)</w:t>
            </w:r>
          </w:p>
        </w:tc>
        <w:tc>
          <w:tcPr>
            <w:tcW w:w="742" w:type="dxa"/>
            <w:vAlign w:val="center"/>
          </w:tcPr>
          <w:p w:rsidR="0064703B" w:rsidRPr="00A451E0" w:rsidRDefault="0064703B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г.</w:t>
            </w:r>
          </w:p>
        </w:tc>
        <w:tc>
          <w:tcPr>
            <w:tcW w:w="1101" w:type="dxa"/>
            <w:vAlign w:val="center"/>
          </w:tcPr>
          <w:p w:rsidR="0064703B" w:rsidRPr="00A451E0" w:rsidRDefault="0064703B" w:rsidP="0013078C">
            <w:pPr>
              <w:jc w:val="center"/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gridSpan w:val="3"/>
            <w:vAlign w:val="center"/>
          </w:tcPr>
          <w:p w:rsidR="0064703B" w:rsidRPr="00A451E0" w:rsidRDefault="0064703B" w:rsidP="0013078C">
            <w:pPr>
              <w:pStyle w:val="ConsPlusNormal"/>
              <w:widowControl/>
              <w:ind w:left="-51" w:right="-62" w:firstLine="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vAlign w:val="center"/>
          </w:tcPr>
          <w:p w:rsidR="0064703B" w:rsidRPr="00A451E0" w:rsidRDefault="0064703B" w:rsidP="0013078C">
            <w:pPr>
              <w:pStyle w:val="ConsPlusNormal"/>
              <w:widowControl/>
              <w:ind w:left="-51" w:right="-62" w:firstLine="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Количество СО НКО, получивших финансовую поддержку на реализацию общественно значимых проектов (ед.)</w:t>
            </w:r>
          </w:p>
        </w:tc>
        <w:tc>
          <w:tcPr>
            <w:tcW w:w="709" w:type="dxa"/>
            <w:vAlign w:val="center"/>
          </w:tcPr>
          <w:p w:rsidR="0064703B" w:rsidRPr="00A451E0" w:rsidRDefault="00E07DFF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" w:type="dxa"/>
            <w:vAlign w:val="center"/>
          </w:tcPr>
          <w:p w:rsidR="0064703B" w:rsidRPr="00A451E0" w:rsidRDefault="00E07DFF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4703B" w:rsidRPr="00A451E0" w:rsidRDefault="00E07DFF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3" w:type="dxa"/>
            <w:vAlign w:val="center"/>
          </w:tcPr>
          <w:p w:rsidR="0064703B" w:rsidRPr="00A451E0" w:rsidRDefault="0064703B" w:rsidP="0013078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D71AEC" w:rsidRPr="00A451E0" w:rsidTr="00731F48">
        <w:tc>
          <w:tcPr>
            <w:tcW w:w="497" w:type="dxa"/>
          </w:tcPr>
          <w:p w:rsidR="00D71AEC" w:rsidRPr="00A451E0" w:rsidRDefault="00D71AEC" w:rsidP="00D71AEC">
            <w:pPr>
              <w:pStyle w:val="ConsPlusNormal"/>
              <w:ind w:firstLine="5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2" w:type="dxa"/>
            <w:gridSpan w:val="2"/>
          </w:tcPr>
          <w:p w:rsidR="00D71AEC" w:rsidRPr="00A451E0" w:rsidRDefault="00D71AEC" w:rsidP="00D71AEC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задаче 1</w:t>
            </w:r>
          </w:p>
        </w:tc>
        <w:tc>
          <w:tcPr>
            <w:tcW w:w="742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D71AEC" w:rsidRPr="00A451E0" w:rsidRDefault="00D71AEC" w:rsidP="00D71AEC">
            <w:pPr>
              <w:ind w:right="-108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267,99</w:t>
            </w:r>
          </w:p>
        </w:tc>
        <w:tc>
          <w:tcPr>
            <w:tcW w:w="996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267,99</w:t>
            </w:r>
          </w:p>
        </w:tc>
        <w:tc>
          <w:tcPr>
            <w:tcW w:w="1278" w:type="dxa"/>
            <w:gridSpan w:val="3"/>
            <w:vAlign w:val="center"/>
          </w:tcPr>
          <w:p w:rsidR="00D71AEC" w:rsidRPr="00A451E0" w:rsidRDefault="00D71AEC" w:rsidP="00D71AEC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2551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D71AEC" w:rsidRPr="00A451E0" w:rsidRDefault="00D71AEC" w:rsidP="00D71AE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</w:tcPr>
          <w:p w:rsidR="00EB5E01" w:rsidRPr="00A451E0" w:rsidRDefault="00EB5E01" w:rsidP="0013078C">
            <w:pPr>
              <w:pStyle w:val="ConsPlusNormal"/>
              <w:ind w:firstLine="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1" w:type="dxa"/>
            <w:gridSpan w:val="14"/>
          </w:tcPr>
          <w:p w:rsidR="00EB5E01" w:rsidRPr="00A451E0" w:rsidRDefault="00EB5E01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Задача 2: Осуществление информационно-консультационной поддержки социально ориентированным некоммерческим организациям.</w:t>
            </w:r>
          </w:p>
        </w:tc>
      </w:tr>
      <w:tr w:rsidR="00D56143" w:rsidRPr="00A451E0" w:rsidTr="00731F48">
        <w:tc>
          <w:tcPr>
            <w:tcW w:w="497" w:type="dxa"/>
          </w:tcPr>
          <w:p w:rsidR="00265D6C" w:rsidRPr="00A451E0" w:rsidRDefault="00265D6C" w:rsidP="0013078C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2" w:type="dxa"/>
            <w:gridSpan w:val="2"/>
          </w:tcPr>
          <w:p w:rsidR="00265D6C" w:rsidRPr="00A451E0" w:rsidRDefault="00265D6C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Основное мероприятие 2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Информационно-консультационная поддержка социально ориентированным некоммерческим организациям.</w:t>
            </w:r>
          </w:p>
        </w:tc>
        <w:tc>
          <w:tcPr>
            <w:tcW w:w="742" w:type="dxa"/>
            <w:vAlign w:val="center"/>
          </w:tcPr>
          <w:p w:rsidR="00265D6C" w:rsidRPr="00A451E0" w:rsidRDefault="00B11B84" w:rsidP="0013078C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  <w:r w:rsidR="002407CD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="00265D6C"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4793" w:type="dxa"/>
            <w:gridSpan w:val="6"/>
            <w:vAlign w:val="center"/>
          </w:tcPr>
          <w:p w:rsidR="00265D6C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551" w:type="dxa"/>
            <w:vAlign w:val="center"/>
          </w:tcPr>
          <w:p w:rsidR="00D56143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По мере необходимости, </w:t>
            </w:r>
          </w:p>
          <w:p w:rsidR="00265D6C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да-1 нет-0</w:t>
            </w:r>
          </w:p>
        </w:tc>
        <w:tc>
          <w:tcPr>
            <w:tcW w:w="709" w:type="dxa"/>
            <w:vAlign w:val="center"/>
          </w:tcPr>
          <w:p w:rsidR="00265D6C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" w:type="dxa"/>
            <w:vAlign w:val="center"/>
          </w:tcPr>
          <w:p w:rsidR="00265D6C" w:rsidRPr="00A451E0" w:rsidRDefault="00700A15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65D6C" w:rsidRPr="00A451E0" w:rsidRDefault="00700A15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43" w:type="dxa"/>
            <w:vAlign w:val="center"/>
          </w:tcPr>
          <w:p w:rsidR="00265D6C" w:rsidRPr="00A451E0" w:rsidRDefault="00265D6C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образование; </w:t>
            </w:r>
            <w:r w:rsidR="002407CD" w:rsidRPr="00A451E0">
              <w:rPr>
                <w:rFonts w:ascii="Times New Roman" w:hAnsi="Times New Roman" w:cs="Times New Roman"/>
                <w:sz w:val="18"/>
                <w:szCs w:val="18"/>
              </w:rPr>
              <w:t>Управление культуры, спорта, молодежной политики и международных связей</w:t>
            </w:r>
          </w:p>
        </w:tc>
      </w:tr>
      <w:tr w:rsidR="00D56143" w:rsidRPr="00A451E0" w:rsidTr="00731F48">
        <w:trPr>
          <w:trHeight w:val="147"/>
        </w:trPr>
        <w:tc>
          <w:tcPr>
            <w:tcW w:w="497" w:type="dxa"/>
          </w:tcPr>
          <w:p w:rsidR="00D56143" w:rsidRPr="00A451E0" w:rsidRDefault="00D56143" w:rsidP="0013078C">
            <w:pPr>
              <w:pStyle w:val="ConsPlusNormal"/>
              <w:ind w:firstLine="5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2" w:type="dxa"/>
            <w:gridSpan w:val="2"/>
          </w:tcPr>
          <w:p w:rsidR="00D56143" w:rsidRPr="00A451E0" w:rsidRDefault="00D56143" w:rsidP="0013078C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задаче 2</w:t>
            </w:r>
          </w:p>
        </w:tc>
        <w:tc>
          <w:tcPr>
            <w:tcW w:w="742" w:type="dxa"/>
          </w:tcPr>
          <w:p w:rsidR="00D56143" w:rsidRPr="00A451E0" w:rsidRDefault="00D56143" w:rsidP="0013078C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93" w:type="dxa"/>
            <w:gridSpan w:val="6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5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8783F" w:rsidRPr="00A451E0" w:rsidTr="00731F48">
        <w:trPr>
          <w:trHeight w:val="20"/>
        </w:trPr>
        <w:tc>
          <w:tcPr>
            <w:tcW w:w="497" w:type="dxa"/>
            <w:vMerge w:val="restart"/>
          </w:tcPr>
          <w:p w:rsidR="0038783F" w:rsidRPr="00A451E0" w:rsidRDefault="0038783F" w:rsidP="0038783F">
            <w:pPr>
              <w:pStyle w:val="ConsPlusNormal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2" w:type="dxa"/>
            <w:gridSpan w:val="2"/>
          </w:tcPr>
          <w:p w:rsidR="0038783F" w:rsidRPr="00A451E0" w:rsidRDefault="0038783F" w:rsidP="0038783F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подпрограмме, в т.ч.:</w:t>
            </w:r>
          </w:p>
        </w:tc>
        <w:tc>
          <w:tcPr>
            <w:tcW w:w="742" w:type="dxa"/>
          </w:tcPr>
          <w:p w:rsidR="0038783F" w:rsidRPr="00A451E0" w:rsidRDefault="0038783F" w:rsidP="0038783F">
            <w:pPr>
              <w:pStyle w:val="ConsPlusNormal"/>
              <w:ind w:firstLine="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1" w:type="dxa"/>
          </w:tcPr>
          <w:p w:rsidR="0038783F" w:rsidRPr="00A451E0" w:rsidRDefault="0038783F" w:rsidP="0038783F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Всего: </w:t>
            </w: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267,99</w:t>
            </w:r>
          </w:p>
        </w:tc>
        <w:tc>
          <w:tcPr>
            <w:tcW w:w="1072" w:type="dxa"/>
            <w:gridSpan w:val="2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267,99</w:t>
            </w:r>
          </w:p>
        </w:tc>
        <w:tc>
          <w:tcPr>
            <w:tcW w:w="1202" w:type="dxa"/>
            <w:gridSpan w:val="2"/>
            <w:vAlign w:val="center"/>
          </w:tcPr>
          <w:p w:rsidR="0038783F" w:rsidRPr="00A451E0" w:rsidRDefault="0038783F" w:rsidP="0038783F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2551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  <w:vMerge/>
          </w:tcPr>
          <w:p w:rsidR="00D56143" w:rsidRPr="00A451E0" w:rsidRDefault="00D56143" w:rsidP="0013078C">
            <w:pPr>
              <w:rPr>
                <w:sz w:val="18"/>
                <w:szCs w:val="18"/>
              </w:rPr>
            </w:pPr>
          </w:p>
        </w:tc>
        <w:tc>
          <w:tcPr>
            <w:tcW w:w="192" w:type="dxa"/>
            <w:vMerge w:val="restart"/>
          </w:tcPr>
          <w:p w:rsidR="00D56143" w:rsidRPr="00A451E0" w:rsidRDefault="00D56143" w:rsidP="00130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0" w:type="dxa"/>
          </w:tcPr>
          <w:p w:rsidR="00D56143" w:rsidRPr="00A451E0" w:rsidRDefault="00D56143" w:rsidP="0013078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742" w:type="dxa"/>
          </w:tcPr>
          <w:p w:rsidR="00D56143" w:rsidRPr="00A451E0" w:rsidRDefault="00D56143" w:rsidP="00130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Всего: </w:t>
            </w:r>
            <w:r w:rsidR="00920D59" w:rsidRPr="00A451E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  <w:vMerge/>
          </w:tcPr>
          <w:p w:rsidR="00D56143" w:rsidRPr="00A451E0" w:rsidRDefault="00D56143" w:rsidP="0013078C">
            <w:pPr>
              <w:rPr>
                <w:sz w:val="18"/>
                <w:szCs w:val="18"/>
              </w:rPr>
            </w:pPr>
          </w:p>
        </w:tc>
        <w:tc>
          <w:tcPr>
            <w:tcW w:w="192" w:type="dxa"/>
            <w:vMerge/>
          </w:tcPr>
          <w:p w:rsidR="00D56143" w:rsidRPr="00A451E0" w:rsidRDefault="00D56143" w:rsidP="0013078C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</w:tcPr>
          <w:p w:rsidR="00D56143" w:rsidRPr="00A451E0" w:rsidRDefault="00D56143" w:rsidP="0013078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742" w:type="dxa"/>
          </w:tcPr>
          <w:p w:rsidR="00D56143" w:rsidRPr="00A451E0" w:rsidRDefault="00D56143" w:rsidP="00130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</w:tcPr>
          <w:p w:rsidR="00D56143" w:rsidRPr="00A451E0" w:rsidRDefault="00920D59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Всего: МБ</w:t>
            </w:r>
          </w:p>
        </w:tc>
        <w:tc>
          <w:tcPr>
            <w:tcW w:w="1418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43" w:rsidRPr="00A451E0" w:rsidTr="00731F48">
        <w:tc>
          <w:tcPr>
            <w:tcW w:w="497" w:type="dxa"/>
            <w:vMerge/>
          </w:tcPr>
          <w:p w:rsidR="00D56143" w:rsidRPr="00A451E0" w:rsidRDefault="00D56143" w:rsidP="0013078C">
            <w:pPr>
              <w:rPr>
                <w:sz w:val="18"/>
                <w:szCs w:val="18"/>
              </w:rPr>
            </w:pPr>
          </w:p>
        </w:tc>
        <w:tc>
          <w:tcPr>
            <w:tcW w:w="192" w:type="dxa"/>
            <w:vMerge/>
          </w:tcPr>
          <w:p w:rsidR="00D56143" w:rsidRPr="00A451E0" w:rsidRDefault="00D56143" w:rsidP="0013078C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</w:tcPr>
          <w:p w:rsidR="00D56143" w:rsidRPr="00A451E0" w:rsidRDefault="00D56143" w:rsidP="0013078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имущества</w:t>
            </w:r>
          </w:p>
        </w:tc>
        <w:tc>
          <w:tcPr>
            <w:tcW w:w="742" w:type="dxa"/>
          </w:tcPr>
          <w:p w:rsidR="00D56143" w:rsidRPr="00A451E0" w:rsidRDefault="00D56143" w:rsidP="00130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 xml:space="preserve">Всего: </w:t>
            </w:r>
            <w:r w:rsidR="00920D59" w:rsidRPr="00A451E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418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D56143" w:rsidRPr="00A451E0" w:rsidRDefault="00D56143" w:rsidP="001307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783F" w:rsidRPr="00A451E0" w:rsidTr="00731F48">
        <w:tc>
          <w:tcPr>
            <w:tcW w:w="497" w:type="dxa"/>
            <w:vMerge/>
          </w:tcPr>
          <w:p w:rsidR="0038783F" w:rsidRPr="00A451E0" w:rsidRDefault="0038783F" w:rsidP="0038783F">
            <w:pPr>
              <w:rPr>
                <w:sz w:val="18"/>
                <w:szCs w:val="18"/>
              </w:rPr>
            </w:pPr>
          </w:p>
        </w:tc>
        <w:tc>
          <w:tcPr>
            <w:tcW w:w="192" w:type="dxa"/>
            <w:vMerge/>
          </w:tcPr>
          <w:p w:rsidR="0038783F" w:rsidRPr="00A451E0" w:rsidRDefault="0038783F" w:rsidP="0038783F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</w:tcPr>
          <w:p w:rsidR="0038783F" w:rsidRPr="00A451E0" w:rsidRDefault="0038783F" w:rsidP="003878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иные мероприятия</w:t>
            </w:r>
          </w:p>
        </w:tc>
        <w:tc>
          <w:tcPr>
            <w:tcW w:w="742" w:type="dxa"/>
          </w:tcPr>
          <w:p w:rsidR="0038783F" w:rsidRPr="00A451E0" w:rsidRDefault="0038783F" w:rsidP="003878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Всего: МБ</w:t>
            </w:r>
          </w:p>
        </w:tc>
        <w:tc>
          <w:tcPr>
            <w:tcW w:w="1418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267,99</w:t>
            </w:r>
          </w:p>
        </w:tc>
        <w:tc>
          <w:tcPr>
            <w:tcW w:w="1072" w:type="dxa"/>
            <w:gridSpan w:val="2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267,99</w:t>
            </w:r>
          </w:p>
        </w:tc>
        <w:tc>
          <w:tcPr>
            <w:tcW w:w="1202" w:type="dxa"/>
            <w:gridSpan w:val="2"/>
            <w:vAlign w:val="center"/>
          </w:tcPr>
          <w:p w:rsidR="0038783F" w:rsidRPr="00A451E0" w:rsidRDefault="0038783F" w:rsidP="0038783F">
            <w:pPr>
              <w:pStyle w:val="ConsPlusNormal"/>
              <w:widowControl/>
              <w:ind w:left="-51" w:hanging="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51E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51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="0038783F" w:rsidRPr="00A451E0" w:rsidRDefault="0038783F" w:rsidP="0038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1E12" w:rsidRPr="00A451E0" w:rsidRDefault="00451E12" w:rsidP="00451E1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451E12" w:rsidRPr="00A451E0" w:rsidRDefault="00451E12" w:rsidP="00451E1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5073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3577"/>
        <w:gridCol w:w="336"/>
        <w:gridCol w:w="4484"/>
      </w:tblGrid>
      <w:tr w:rsidR="00451E12" w:rsidRPr="00A451E0" w:rsidTr="00B5537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E12" w:rsidRPr="00A451E0" w:rsidRDefault="002F4712" w:rsidP="00271CE8">
            <w:pPr>
              <w:jc w:val="center"/>
            </w:pPr>
            <w:r w:rsidRPr="00A451E0">
              <w:t>0,5</w:t>
            </w:r>
            <w:r w:rsidR="00451E12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E12" w:rsidRPr="00A451E0" w:rsidRDefault="002F4712" w:rsidP="00271CE8">
            <w:pPr>
              <w:jc w:val="center"/>
            </w:pPr>
            <w:r w:rsidRPr="00A451E0">
              <w:t>5,0</w:t>
            </w:r>
            <w:r w:rsidR="00451E12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1E1D4C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2F4712" w:rsidRPr="00A451E0">
              <w:rPr>
                <w:b/>
                <w:bCs/>
              </w:rPr>
              <w:t>7</w:t>
            </w:r>
            <w:r w:rsidRPr="00A451E0">
              <w:rPr>
                <w:b/>
                <w:bCs/>
              </w:rPr>
              <w:t xml:space="preserve"> </w:t>
            </w:r>
            <w:r w:rsidR="001E1D4C" w:rsidRPr="00A451E0">
              <w:rPr>
                <w:b/>
                <w:bCs/>
              </w:rPr>
              <w:t>средняя</w:t>
            </w:r>
            <w:r w:rsidRPr="00A451E0">
              <w:rPr>
                <w:b/>
                <w:bCs/>
              </w:rPr>
              <w:t xml:space="preserve"> результативность (недовыполнение плана)</w:t>
            </w:r>
          </w:p>
        </w:tc>
      </w:tr>
      <w:tr w:rsidR="00451E12" w:rsidRPr="00A451E0" w:rsidTr="00B5537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E12" w:rsidRPr="00A451E0" w:rsidRDefault="00451E12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E12" w:rsidRPr="00A451E0" w:rsidRDefault="00451E12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E12" w:rsidRPr="00A451E0" w:rsidRDefault="00451E12" w:rsidP="00271CE8"/>
        </w:tc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1E12" w:rsidRPr="00A451E0" w:rsidRDefault="00451E12" w:rsidP="00271CE8">
            <w:pPr>
              <w:jc w:val="center"/>
            </w:pPr>
            <w:r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E12" w:rsidRPr="00A451E0" w:rsidRDefault="00451E12" w:rsidP="00271CE8">
            <w:pPr>
              <w:rPr>
                <w:rFonts w:ascii="Calibri" w:hAnsi="Calibri"/>
              </w:rPr>
            </w:pPr>
          </w:p>
        </w:tc>
        <w:tc>
          <w:tcPr>
            <w:tcW w:w="44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E12" w:rsidRPr="00A451E0" w:rsidRDefault="00451E12" w:rsidP="00271CE8">
            <w:pPr>
              <w:rPr>
                <w:b/>
                <w:bCs/>
              </w:rPr>
            </w:pPr>
          </w:p>
        </w:tc>
      </w:tr>
    </w:tbl>
    <w:p w:rsidR="00451E12" w:rsidRPr="00A451E0" w:rsidRDefault="00451E12" w:rsidP="00451E1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51E12" w:rsidRPr="00A451E0" w:rsidRDefault="00451E12" w:rsidP="00451E1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B5E01" w:rsidRPr="00A451E0" w:rsidRDefault="00451E12" w:rsidP="00451E1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B5E01" w:rsidRPr="00A451E0" w:rsidSect="00C61D17">
          <w:pgSz w:w="16838" w:h="11906" w:orient="landscape"/>
          <w:pgMar w:top="851" w:right="851" w:bottom="1134" w:left="1418" w:header="709" w:footer="709" w:gutter="0"/>
          <w:cols w:space="708"/>
          <w:docGrid w:linePitch="360"/>
        </w:sectPr>
      </w:pPr>
      <w:r w:rsidRPr="00A451E0">
        <w:rPr>
          <w:rFonts w:ascii="Times New Roman" w:hAnsi="Times New Roman" w:cs="Times New Roman"/>
          <w:b/>
          <w:sz w:val="24"/>
          <w:szCs w:val="24"/>
        </w:rPr>
        <w:t xml:space="preserve">Общая оценка эффективности реализации подпрограммы - </w:t>
      </w:r>
      <w:r w:rsidR="001E1D4C" w:rsidRPr="00A451E0">
        <w:rPr>
          <w:rFonts w:ascii="Times New Roman" w:hAnsi="Times New Roman" w:cs="Times New Roman"/>
          <w:b/>
          <w:sz w:val="24"/>
          <w:szCs w:val="24"/>
        </w:rPr>
        <w:t>3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D4C" w:rsidRPr="00A451E0">
        <w:rPr>
          <w:rFonts w:ascii="Times New Roman" w:hAnsi="Times New Roman" w:cs="Times New Roman"/>
          <w:b/>
          <w:sz w:val="24"/>
          <w:szCs w:val="24"/>
        </w:rPr>
        <w:t>средний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 уровень эффективности</w:t>
      </w:r>
    </w:p>
    <w:p w:rsidR="00230307" w:rsidRPr="00A451E0" w:rsidRDefault="00214DE4" w:rsidP="0013078C">
      <w:pPr>
        <w:ind w:left="720" w:right="136"/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lastRenderedPageBreak/>
        <w:t>3</w:t>
      </w:r>
      <w:r w:rsidR="006310A1" w:rsidRPr="00A451E0">
        <w:rPr>
          <w:b/>
          <w:sz w:val="28"/>
          <w:szCs w:val="28"/>
        </w:rPr>
        <w:t xml:space="preserve">. </w:t>
      </w:r>
      <w:r w:rsidR="00636829" w:rsidRPr="00A451E0">
        <w:rPr>
          <w:b/>
          <w:sz w:val="28"/>
          <w:szCs w:val="28"/>
        </w:rPr>
        <w:t>Отчет о</w:t>
      </w:r>
      <w:r w:rsidR="001F31A2" w:rsidRPr="00A451E0">
        <w:rPr>
          <w:b/>
          <w:sz w:val="28"/>
          <w:szCs w:val="28"/>
        </w:rPr>
        <w:t xml:space="preserve"> </w:t>
      </w:r>
      <w:r w:rsidR="000A13B4" w:rsidRPr="00A451E0">
        <w:rPr>
          <w:b/>
          <w:sz w:val="28"/>
          <w:szCs w:val="28"/>
        </w:rPr>
        <w:t>реализации</w:t>
      </w:r>
      <w:r w:rsidR="0062127C" w:rsidRPr="00A451E0">
        <w:rPr>
          <w:b/>
          <w:sz w:val="28"/>
          <w:szCs w:val="28"/>
        </w:rPr>
        <w:t xml:space="preserve"> </w:t>
      </w:r>
      <w:r w:rsidR="00230307" w:rsidRPr="00A451E0">
        <w:rPr>
          <w:b/>
          <w:sz w:val="28"/>
          <w:szCs w:val="28"/>
        </w:rPr>
        <w:t>мероприятий</w:t>
      </w:r>
    </w:p>
    <w:p w:rsidR="00621FEC" w:rsidRPr="00A451E0" w:rsidRDefault="00214DE4" w:rsidP="0013078C">
      <w:pPr>
        <w:ind w:left="360" w:right="136"/>
        <w:jc w:val="center"/>
        <w:rPr>
          <w:b/>
          <w:bCs/>
          <w:sz w:val="28"/>
          <w:szCs w:val="28"/>
          <w:u w:val="single"/>
        </w:rPr>
      </w:pPr>
      <w:r w:rsidRPr="00A451E0">
        <w:rPr>
          <w:b/>
          <w:sz w:val="28"/>
          <w:szCs w:val="28"/>
        </w:rPr>
        <w:t>муниципальной программы</w:t>
      </w:r>
      <w:r w:rsidR="004301DB" w:rsidRPr="00A451E0">
        <w:rPr>
          <w:b/>
          <w:sz w:val="28"/>
          <w:szCs w:val="28"/>
        </w:rPr>
        <w:t xml:space="preserve"> </w:t>
      </w:r>
      <w:r w:rsidR="0062127C" w:rsidRPr="00A451E0">
        <w:rPr>
          <w:b/>
          <w:bCs/>
          <w:sz w:val="28"/>
          <w:szCs w:val="28"/>
          <w:u w:val="single"/>
        </w:rPr>
        <w:t xml:space="preserve">«Развитие </w:t>
      </w:r>
      <w:r w:rsidRPr="00A451E0">
        <w:rPr>
          <w:b/>
          <w:bCs/>
          <w:sz w:val="28"/>
          <w:szCs w:val="28"/>
          <w:u w:val="single"/>
        </w:rPr>
        <w:t>муниципального управления и гражданского общества</w:t>
      </w:r>
      <w:r w:rsidR="0062127C" w:rsidRPr="00A451E0">
        <w:rPr>
          <w:b/>
          <w:bCs/>
          <w:sz w:val="28"/>
          <w:szCs w:val="28"/>
          <w:u w:val="single"/>
        </w:rPr>
        <w:t xml:space="preserve"> в ЗАТО г.Североморск</w:t>
      </w:r>
      <w:r w:rsidRPr="00A451E0">
        <w:rPr>
          <w:b/>
          <w:bCs/>
          <w:sz w:val="28"/>
          <w:szCs w:val="28"/>
          <w:u w:val="single"/>
        </w:rPr>
        <w:t>»</w:t>
      </w:r>
      <w:r w:rsidR="0062127C" w:rsidRPr="00A451E0">
        <w:rPr>
          <w:b/>
          <w:bCs/>
          <w:sz w:val="28"/>
          <w:szCs w:val="28"/>
          <w:u w:val="single"/>
        </w:rPr>
        <w:t xml:space="preserve"> на 20</w:t>
      </w:r>
      <w:r w:rsidR="00F46674" w:rsidRPr="00A451E0">
        <w:rPr>
          <w:b/>
          <w:bCs/>
          <w:sz w:val="28"/>
          <w:szCs w:val="28"/>
          <w:u w:val="single"/>
        </w:rPr>
        <w:t>21</w:t>
      </w:r>
      <w:r w:rsidR="0062127C" w:rsidRPr="00A451E0">
        <w:rPr>
          <w:b/>
          <w:bCs/>
          <w:sz w:val="28"/>
          <w:szCs w:val="28"/>
          <w:u w:val="single"/>
        </w:rPr>
        <w:t>-20</w:t>
      </w:r>
      <w:r w:rsidR="00024478" w:rsidRPr="00A451E0">
        <w:rPr>
          <w:b/>
          <w:bCs/>
          <w:sz w:val="28"/>
          <w:szCs w:val="28"/>
          <w:u w:val="single"/>
        </w:rPr>
        <w:t>2</w:t>
      </w:r>
      <w:r w:rsidR="00F46674" w:rsidRPr="00A451E0">
        <w:rPr>
          <w:b/>
          <w:bCs/>
          <w:sz w:val="28"/>
          <w:szCs w:val="28"/>
          <w:u w:val="single"/>
        </w:rPr>
        <w:t>5</w:t>
      </w:r>
      <w:r w:rsidR="0062127C" w:rsidRPr="00A451E0">
        <w:rPr>
          <w:b/>
          <w:bCs/>
          <w:sz w:val="28"/>
          <w:szCs w:val="28"/>
          <w:u w:val="single"/>
        </w:rPr>
        <w:t xml:space="preserve"> годы</w:t>
      </w:r>
      <w:r w:rsidRPr="00A451E0">
        <w:rPr>
          <w:b/>
          <w:bCs/>
          <w:sz w:val="28"/>
          <w:szCs w:val="28"/>
          <w:u w:val="single"/>
        </w:rPr>
        <w:t>.</w:t>
      </w:r>
    </w:p>
    <w:p w:rsidR="005745F1" w:rsidRPr="00A451E0" w:rsidRDefault="005745F1" w:rsidP="0013078C">
      <w:pPr>
        <w:ind w:right="136"/>
        <w:jc w:val="center"/>
      </w:pPr>
    </w:p>
    <w:p w:rsidR="008E49FF" w:rsidRPr="00A451E0" w:rsidRDefault="008E49FF" w:rsidP="0013078C">
      <w:pPr>
        <w:ind w:firstLine="567"/>
        <w:jc w:val="both"/>
        <w:rPr>
          <w:b/>
        </w:rPr>
      </w:pPr>
      <w:r w:rsidRPr="00A451E0">
        <w:rPr>
          <w:i/>
          <w:iCs/>
        </w:rPr>
        <w:t>Цель программы</w:t>
      </w:r>
      <w:r w:rsidRPr="00A451E0">
        <w:rPr>
          <w:b/>
          <w:iCs/>
        </w:rPr>
        <w:t xml:space="preserve"> - </w:t>
      </w:r>
      <w:r w:rsidRPr="00A451E0">
        <w:rPr>
          <w:bCs/>
          <w:spacing w:val="-4"/>
        </w:rPr>
        <w:t>Создание условий для эффективного развития муниципального управления и гражданского общества.</w:t>
      </w:r>
    </w:p>
    <w:p w:rsidR="00636829" w:rsidRPr="00A451E0" w:rsidRDefault="005745F1" w:rsidP="0013078C">
      <w:pPr>
        <w:ind w:firstLine="567"/>
        <w:jc w:val="both"/>
        <w:rPr>
          <w:b/>
          <w:iCs/>
        </w:rPr>
      </w:pPr>
      <w:r w:rsidRPr="00A451E0">
        <w:rPr>
          <w:b/>
        </w:rPr>
        <w:t>Заказчиком-координатором программы</w:t>
      </w:r>
      <w:r w:rsidR="00FD4E0F" w:rsidRPr="00A451E0">
        <w:rPr>
          <w:b/>
        </w:rPr>
        <w:t xml:space="preserve"> является </w:t>
      </w:r>
      <w:r w:rsidR="00FD4E0F" w:rsidRPr="00A451E0">
        <w:t>Администрация ЗАТО г.</w:t>
      </w:r>
      <w:r w:rsidRPr="00A451E0">
        <w:t>Североморск</w:t>
      </w:r>
      <w:r w:rsidR="00214DE4" w:rsidRPr="00A451E0">
        <w:rPr>
          <w:b/>
        </w:rPr>
        <w:t>, заказчики</w:t>
      </w:r>
      <w:r w:rsidRPr="00A451E0">
        <w:rPr>
          <w:b/>
        </w:rPr>
        <w:t xml:space="preserve"> программы:</w:t>
      </w:r>
      <w:r w:rsidR="001A7E17" w:rsidRPr="00A451E0">
        <w:rPr>
          <w:iCs/>
        </w:rPr>
        <w:t xml:space="preserve"> </w:t>
      </w:r>
      <w:r w:rsidR="00B914C6" w:rsidRPr="00A451E0">
        <w:rPr>
          <w:iCs/>
        </w:rPr>
        <w:t>Администрация ЗАТО г.Североморск</w:t>
      </w:r>
      <w:r w:rsidR="00214DE4" w:rsidRPr="00A451E0">
        <w:rPr>
          <w:iCs/>
        </w:rPr>
        <w:t xml:space="preserve"> </w:t>
      </w:r>
      <w:r w:rsidR="00B03AD6" w:rsidRPr="00A451E0">
        <w:rPr>
          <w:iCs/>
        </w:rPr>
        <w:t xml:space="preserve">в лице </w:t>
      </w:r>
      <w:r w:rsidR="005C472E" w:rsidRPr="00A451E0">
        <w:rPr>
          <w:iCs/>
        </w:rPr>
        <w:t>Сектор</w:t>
      </w:r>
      <w:r w:rsidR="00B03AD6" w:rsidRPr="00A451E0">
        <w:rPr>
          <w:iCs/>
        </w:rPr>
        <w:t>а</w:t>
      </w:r>
      <w:r w:rsidR="005C472E" w:rsidRPr="00A451E0">
        <w:rPr>
          <w:iCs/>
        </w:rPr>
        <w:t xml:space="preserve"> кадровой работы</w:t>
      </w:r>
      <w:r w:rsidR="00B914C6" w:rsidRPr="00A451E0">
        <w:rPr>
          <w:iCs/>
        </w:rPr>
        <w:t xml:space="preserve">, </w:t>
      </w:r>
      <w:r w:rsidR="00214DE4" w:rsidRPr="00A451E0">
        <w:rPr>
          <w:iCs/>
        </w:rPr>
        <w:t>Управление финансов,</w:t>
      </w:r>
      <w:r w:rsidR="005C472E" w:rsidRPr="00A451E0">
        <w:rPr>
          <w:iCs/>
        </w:rPr>
        <w:t xml:space="preserve"> Управление делами</w:t>
      </w:r>
      <w:r w:rsidR="00214DE4" w:rsidRPr="00A451E0">
        <w:rPr>
          <w:iCs/>
        </w:rPr>
        <w:t xml:space="preserve">, </w:t>
      </w:r>
      <w:r w:rsidR="001A7E17" w:rsidRPr="00A451E0">
        <w:rPr>
          <w:iCs/>
        </w:rPr>
        <w:t>Управление культуры</w:t>
      </w:r>
      <w:r w:rsidR="0035006A" w:rsidRPr="00A451E0">
        <w:rPr>
          <w:iCs/>
        </w:rPr>
        <w:t>, спорта, молодежной политики</w:t>
      </w:r>
      <w:r w:rsidR="001A7E17" w:rsidRPr="00A451E0">
        <w:rPr>
          <w:iCs/>
        </w:rPr>
        <w:t xml:space="preserve"> и международных связей, Управление образования</w:t>
      </w:r>
      <w:r w:rsidR="008E49FF" w:rsidRPr="00A451E0">
        <w:rPr>
          <w:iCs/>
        </w:rPr>
        <w:t xml:space="preserve">, </w:t>
      </w:r>
      <w:r w:rsidR="001A7E17" w:rsidRPr="00A451E0">
        <w:rPr>
          <w:iCs/>
        </w:rPr>
        <w:t>К</w:t>
      </w:r>
      <w:r w:rsidR="00761E6B" w:rsidRPr="00A451E0">
        <w:rPr>
          <w:iCs/>
        </w:rPr>
        <w:t>омитет по развитию городского хозяйства</w:t>
      </w:r>
      <w:r w:rsidR="001A7E17" w:rsidRPr="00A451E0">
        <w:rPr>
          <w:iCs/>
        </w:rPr>
        <w:t>, К</w:t>
      </w:r>
      <w:r w:rsidR="00761E6B" w:rsidRPr="00A451E0">
        <w:rPr>
          <w:iCs/>
        </w:rPr>
        <w:t>омитет имущественных отношений</w:t>
      </w:r>
      <w:r w:rsidR="00214DE4" w:rsidRPr="00A451E0">
        <w:rPr>
          <w:iCs/>
        </w:rPr>
        <w:t>, Совет депутатов ЗАТО г.Се</w:t>
      </w:r>
      <w:r w:rsidR="009A168C" w:rsidRPr="00A451E0">
        <w:rPr>
          <w:iCs/>
        </w:rPr>
        <w:t>в</w:t>
      </w:r>
      <w:r w:rsidR="00214DE4" w:rsidRPr="00A451E0">
        <w:rPr>
          <w:iCs/>
        </w:rPr>
        <w:t>ероморск, Контрольно-счетная палата ЗАТО г.Североморск</w:t>
      </w:r>
      <w:r w:rsidR="001A7E17" w:rsidRPr="00A451E0">
        <w:rPr>
          <w:iCs/>
        </w:rPr>
        <w:t>.</w:t>
      </w:r>
    </w:p>
    <w:p w:rsidR="00E93B42" w:rsidRPr="00A451E0" w:rsidRDefault="00E93B42" w:rsidP="0013078C">
      <w:pPr>
        <w:ind w:firstLine="567"/>
        <w:jc w:val="both"/>
        <w:rPr>
          <w:b/>
          <w:i/>
          <w:iCs/>
        </w:rPr>
      </w:pPr>
      <w:r w:rsidRPr="00A451E0">
        <w:rPr>
          <w:b/>
          <w:i/>
          <w:iCs/>
        </w:rPr>
        <w:t>Задачи программы:</w:t>
      </w:r>
    </w:p>
    <w:p w:rsidR="007026D4" w:rsidRPr="00A451E0" w:rsidRDefault="007026D4" w:rsidP="0013078C">
      <w:pPr>
        <w:tabs>
          <w:tab w:val="left" w:pos="341"/>
        </w:tabs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bCs/>
          <w:spacing w:val="-4"/>
        </w:rPr>
      </w:pPr>
      <w:r w:rsidRPr="00A451E0">
        <w:rPr>
          <w:rFonts w:eastAsia="Calibri"/>
          <w:spacing w:val="-4"/>
        </w:rPr>
        <w:t xml:space="preserve">1. </w:t>
      </w:r>
      <w:r w:rsidRPr="00A451E0">
        <w:rPr>
          <w:rFonts w:eastAsia="Calibri"/>
          <w:bCs/>
          <w:spacing w:val="-4"/>
        </w:rPr>
        <w:t>Обеспечение реализации муниципальных функций в сфере управления муниципальным имуществом ЗАТО г.Североморск</w:t>
      </w:r>
    </w:p>
    <w:p w:rsidR="007026D4" w:rsidRPr="00A451E0" w:rsidRDefault="007026D4" w:rsidP="0013078C">
      <w:pPr>
        <w:ind w:firstLine="567"/>
        <w:jc w:val="both"/>
        <w:rPr>
          <w:bCs/>
          <w:spacing w:val="-4"/>
        </w:rPr>
      </w:pPr>
      <w:r w:rsidRPr="00A451E0">
        <w:rPr>
          <w:bCs/>
          <w:spacing w:val="-4"/>
        </w:rPr>
        <w:t>2. Развитие официальных Интернет - ресурсов органов местного самоуправления ЗАТО г.Североморск.</w:t>
      </w:r>
    </w:p>
    <w:p w:rsidR="007026D4" w:rsidRPr="00A451E0" w:rsidRDefault="007026D4" w:rsidP="0013078C">
      <w:pPr>
        <w:ind w:firstLine="567"/>
        <w:jc w:val="both"/>
        <w:rPr>
          <w:bCs/>
          <w:spacing w:val="-4"/>
        </w:rPr>
      </w:pPr>
      <w:r w:rsidRPr="00A451E0">
        <w:rPr>
          <w:bCs/>
          <w:spacing w:val="-4"/>
        </w:rPr>
        <w:t>3. Выполнение комплекса работ по технической защите информации в органах местного самоуправления ЗАТО г.Североморск.</w:t>
      </w:r>
    </w:p>
    <w:p w:rsidR="007026D4" w:rsidRPr="00A451E0" w:rsidRDefault="007026D4" w:rsidP="0013078C">
      <w:pPr>
        <w:ind w:firstLine="567"/>
        <w:jc w:val="both"/>
        <w:rPr>
          <w:bCs/>
          <w:spacing w:val="-4"/>
        </w:rPr>
      </w:pPr>
      <w:r w:rsidRPr="00A451E0">
        <w:rPr>
          <w:bCs/>
          <w:spacing w:val="-4"/>
        </w:rPr>
        <w:t>4. Совершенствование и модернизация аппаратного и программного обеспечения в органах местного самоуправления ЗАТО г.Североморск.</w:t>
      </w:r>
    </w:p>
    <w:p w:rsidR="007026D4" w:rsidRPr="00A451E0" w:rsidRDefault="007026D4" w:rsidP="0013078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spacing w:val="-4"/>
        </w:rPr>
      </w:pPr>
      <w:r w:rsidRPr="00A451E0">
        <w:rPr>
          <w:rFonts w:eastAsia="Calibri"/>
          <w:spacing w:val="-4"/>
        </w:rPr>
        <w:t>5. Формирование квалифицированного кадрового состава муниципальной службы.</w:t>
      </w:r>
    </w:p>
    <w:p w:rsidR="007026D4" w:rsidRPr="00A451E0" w:rsidRDefault="007026D4" w:rsidP="0013078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rFonts w:eastAsia="Calibri"/>
          <w:spacing w:val="-4"/>
        </w:rPr>
      </w:pPr>
      <w:r w:rsidRPr="00A451E0">
        <w:rPr>
          <w:rFonts w:eastAsia="Calibri"/>
          <w:spacing w:val="-4"/>
        </w:rPr>
        <w:t>6. Представление интересов и прав муниципального образования ЗАТО г.Североморск в различных организациях.</w:t>
      </w:r>
    </w:p>
    <w:p w:rsidR="007026D4" w:rsidRPr="00A451E0" w:rsidRDefault="007026D4" w:rsidP="0013078C">
      <w:pPr>
        <w:widowControl w:val="0"/>
        <w:autoSpaceDE w:val="0"/>
        <w:autoSpaceDN w:val="0"/>
        <w:adjustRightInd w:val="0"/>
        <w:spacing w:line="235" w:lineRule="auto"/>
        <w:ind w:firstLine="567"/>
        <w:jc w:val="both"/>
        <w:rPr>
          <w:spacing w:val="-4"/>
        </w:rPr>
      </w:pPr>
      <w:r w:rsidRPr="00A451E0">
        <w:rPr>
          <w:rFonts w:eastAsia="Calibri"/>
          <w:spacing w:val="-4"/>
        </w:rPr>
        <w:t>7.Обеспечение устойчивого функционирования, развития и повышения эффективности муниципальной службы.</w:t>
      </w:r>
    </w:p>
    <w:p w:rsidR="007026D4" w:rsidRPr="00A451E0" w:rsidRDefault="007026D4" w:rsidP="0013078C">
      <w:pPr>
        <w:ind w:firstLine="567"/>
        <w:jc w:val="both"/>
        <w:rPr>
          <w:b/>
          <w:i/>
          <w:iCs/>
        </w:rPr>
      </w:pPr>
      <w:r w:rsidRPr="00A451E0">
        <w:rPr>
          <w:spacing w:val="-4"/>
        </w:rPr>
        <w:t>8. Оказание информационной, консультационной и финансовой поддержки социально ориентированным организациям ЗАТО г.Североморск</w:t>
      </w:r>
    </w:p>
    <w:p w:rsidR="00E93B42" w:rsidRPr="00A451E0" w:rsidRDefault="00E93B42" w:rsidP="0013078C">
      <w:pPr>
        <w:ind w:firstLine="567"/>
        <w:jc w:val="both"/>
        <w:rPr>
          <w:b/>
          <w:i/>
        </w:rPr>
      </w:pPr>
      <w:r w:rsidRPr="00A451E0">
        <w:rPr>
          <w:b/>
          <w:i/>
        </w:rPr>
        <w:t>Ожидаемыми результатами реализации программы будут я</w:t>
      </w:r>
      <w:r w:rsidR="00C51707" w:rsidRPr="00A451E0">
        <w:rPr>
          <w:b/>
          <w:i/>
        </w:rPr>
        <w:t>вля</w:t>
      </w:r>
      <w:r w:rsidRPr="00A451E0">
        <w:rPr>
          <w:b/>
          <w:i/>
        </w:rPr>
        <w:t>т</w:t>
      </w:r>
      <w:r w:rsidR="002F22A7" w:rsidRPr="00A451E0">
        <w:rPr>
          <w:b/>
          <w:i/>
        </w:rPr>
        <w:t>ь</w:t>
      </w:r>
      <w:r w:rsidRPr="00A451E0">
        <w:rPr>
          <w:b/>
          <w:i/>
        </w:rPr>
        <w:t>ся</w:t>
      </w:r>
      <w:r w:rsidR="00C51707" w:rsidRPr="00A451E0">
        <w:rPr>
          <w:b/>
          <w:i/>
        </w:rPr>
        <w:t>:</w:t>
      </w:r>
    </w:p>
    <w:p w:rsidR="00C51707" w:rsidRPr="00A451E0" w:rsidRDefault="00C51707" w:rsidP="0013078C">
      <w:pPr>
        <w:pStyle w:val="ConsPlusCell"/>
        <w:widowControl/>
        <w:tabs>
          <w:tab w:val="left" w:pos="40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51E0">
        <w:rPr>
          <w:rFonts w:ascii="Times New Roman" w:hAnsi="Times New Roman" w:cs="Times New Roman"/>
          <w:i/>
          <w:sz w:val="24"/>
          <w:szCs w:val="24"/>
        </w:rPr>
        <w:t>- Увеличение количества объектов муниципального имущества, вовлеченных в хозяйственный оборот; принятых в муниципальную собственность объектов, ранее обладавших признаками бесхозяйного имущества; получивших государственную регистрацию прав;</w:t>
      </w:r>
    </w:p>
    <w:p w:rsidR="00C51707" w:rsidRPr="00A451E0" w:rsidRDefault="00C51707" w:rsidP="0013078C">
      <w:pPr>
        <w:pStyle w:val="14"/>
        <w:tabs>
          <w:tab w:val="left" w:pos="318"/>
        </w:tabs>
        <w:ind w:left="0" w:firstLine="567"/>
        <w:jc w:val="both"/>
        <w:rPr>
          <w:i/>
        </w:rPr>
      </w:pPr>
      <w:r w:rsidRPr="00A451E0">
        <w:rPr>
          <w:i/>
        </w:rPr>
        <w:t>- Сокращение количества муниципальных аварийных нежилых зданий, строений, сооружений на территории муниципального образования;</w:t>
      </w:r>
    </w:p>
    <w:p w:rsidR="00C51707" w:rsidRPr="00A451E0" w:rsidRDefault="00C51707" w:rsidP="0013078C">
      <w:pPr>
        <w:ind w:firstLine="567"/>
        <w:jc w:val="both"/>
        <w:rPr>
          <w:bCs/>
          <w:i/>
        </w:rPr>
      </w:pPr>
      <w:r w:rsidRPr="00A451E0">
        <w:rPr>
          <w:i/>
        </w:rPr>
        <w:t>- О</w:t>
      </w:r>
      <w:r w:rsidRPr="00A451E0">
        <w:rPr>
          <w:bCs/>
          <w:i/>
        </w:rPr>
        <w:t>беспечение необходимого уровня информационной безопасности документооборота структурных подразделений администрации ЗАТО г.Североморск;</w:t>
      </w:r>
    </w:p>
    <w:p w:rsidR="00C51707" w:rsidRPr="00A451E0" w:rsidRDefault="00C51707" w:rsidP="0013078C">
      <w:pPr>
        <w:ind w:firstLine="567"/>
        <w:jc w:val="both"/>
        <w:rPr>
          <w:bCs/>
          <w:i/>
        </w:rPr>
      </w:pPr>
      <w:r w:rsidRPr="00A451E0">
        <w:rPr>
          <w:bCs/>
          <w:i/>
        </w:rPr>
        <w:t>- Обеспечение доступа к социально значимой информации для всех жителей ЗАТО г.Североморск;</w:t>
      </w:r>
    </w:p>
    <w:p w:rsidR="00C51707" w:rsidRPr="00A451E0" w:rsidRDefault="00C51707" w:rsidP="0013078C">
      <w:pPr>
        <w:ind w:firstLine="567"/>
        <w:jc w:val="both"/>
        <w:rPr>
          <w:i/>
        </w:rPr>
      </w:pPr>
      <w:r w:rsidRPr="00A451E0">
        <w:rPr>
          <w:i/>
        </w:rPr>
        <w:t>- Повышение профессионализма и компетентности кадрового состава муниципального образования ЗАТО г.Североморск;</w:t>
      </w:r>
    </w:p>
    <w:p w:rsidR="00C51707" w:rsidRPr="00A451E0" w:rsidRDefault="00C51707" w:rsidP="0013078C">
      <w:pPr>
        <w:ind w:firstLine="567"/>
        <w:jc w:val="both"/>
        <w:rPr>
          <w:bCs/>
          <w:i/>
        </w:rPr>
      </w:pPr>
      <w:r w:rsidRPr="00A451E0">
        <w:rPr>
          <w:bCs/>
          <w:i/>
        </w:rPr>
        <w:t>- Улучшение качества разработки нормативных правовых актов по вопросам организации муниципальной службы;</w:t>
      </w:r>
    </w:p>
    <w:p w:rsidR="00C51707" w:rsidRPr="00A451E0" w:rsidRDefault="00C51707" w:rsidP="0013078C">
      <w:pPr>
        <w:ind w:firstLine="567"/>
        <w:jc w:val="both"/>
        <w:rPr>
          <w:i/>
        </w:rPr>
      </w:pPr>
      <w:r w:rsidRPr="00A451E0">
        <w:rPr>
          <w:i/>
        </w:rPr>
        <w:t>- Ежегодное увеличение числа общественных объединений, участников мероприятий, направленных на поддержку общественных и гражданских инициатив</w:t>
      </w:r>
      <w:r w:rsidR="00162E35" w:rsidRPr="00A451E0">
        <w:rPr>
          <w:i/>
        </w:rPr>
        <w:t xml:space="preserve">, финансовая поддержка социально-ориентированных организаций, </w:t>
      </w:r>
      <w:r w:rsidRPr="00A451E0">
        <w:rPr>
          <w:i/>
        </w:rPr>
        <w:t>формирование патриотического сознания населения ЗАТО г.Североморск.</w:t>
      </w:r>
    </w:p>
    <w:p w:rsidR="00E93B42" w:rsidRPr="00A451E0" w:rsidRDefault="009A168C" w:rsidP="0013078C">
      <w:pPr>
        <w:ind w:firstLine="567"/>
        <w:jc w:val="both"/>
        <w:rPr>
          <w:b/>
          <w:i/>
          <w:iCs/>
        </w:rPr>
      </w:pPr>
      <w:r w:rsidRPr="00A451E0">
        <w:rPr>
          <w:b/>
          <w:i/>
          <w:iCs/>
        </w:rPr>
        <w:t xml:space="preserve">В состав </w:t>
      </w:r>
      <w:r w:rsidR="00AE7D9E" w:rsidRPr="00A451E0">
        <w:rPr>
          <w:b/>
          <w:i/>
          <w:iCs/>
        </w:rPr>
        <w:t>П</w:t>
      </w:r>
      <w:r w:rsidRPr="00A451E0">
        <w:rPr>
          <w:b/>
          <w:i/>
          <w:iCs/>
        </w:rPr>
        <w:t xml:space="preserve">рограммы входит </w:t>
      </w:r>
      <w:r w:rsidR="00392DCB" w:rsidRPr="00A451E0">
        <w:rPr>
          <w:b/>
          <w:i/>
          <w:iCs/>
        </w:rPr>
        <w:t>четыре</w:t>
      </w:r>
      <w:r w:rsidRPr="00A451E0">
        <w:rPr>
          <w:b/>
          <w:i/>
          <w:iCs/>
        </w:rPr>
        <w:t xml:space="preserve"> подпрограмм</w:t>
      </w:r>
      <w:r w:rsidR="00392DCB" w:rsidRPr="00A451E0">
        <w:rPr>
          <w:b/>
          <w:i/>
          <w:iCs/>
        </w:rPr>
        <w:t>ы</w:t>
      </w:r>
      <w:r w:rsidRPr="00A451E0">
        <w:rPr>
          <w:b/>
          <w:i/>
          <w:iCs/>
        </w:rPr>
        <w:t>:</w:t>
      </w:r>
    </w:p>
    <w:p w:rsidR="009A168C" w:rsidRPr="00A451E0" w:rsidRDefault="009350F7" w:rsidP="0013078C">
      <w:pPr>
        <w:jc w:val="both"/>
      </w:pPr>
      <w:r w:rsidRPr="00A451E0">
        <w:t xml:space="preserve">- </w:t>
      </w:r>
      <w:r w:rsidR="009A168C" w:rsidRPr="00A451E0">
        <w:t>Подпрограмма «Создание условий для эффективного использования муниципального имуще</w:t>
      </w:r>
      <w:r w:rsidR="008E49FF" w:rsidRPr="00A451E0">
        <w:t>ства ЗАТО г.Североморск» на 2021</w:t>
      </w:r>
      <w:r w:rsidR="009A168C" w:rsidRPr="00A451E0">
        <w:t>-20</w:t>
      </w:r>
      <w:r w:rsidR="00024478" w:rsidRPr="00A451E0">
        <w:t>2</w:t>
      </w:r>
      <w:r w:rsidR="008E49FF" w:rsidRPr="00A451E0">
        <w:t>5</w:t>
      </w:r>
      <w:r w:rsidR="009A168C" w:rsidRPr="00A451E0">
        <w:t xml:space="preserve"> годы</w:t>
      </w:r>
      <w:r w:rsidR="00FD5DF7" w:rsidRPr="00A451E0">
        <w:t>;</w:t>
      </w:r>
    </w:p>
    <w:p w:rsidR="009A168C" w:rsidRPr="00A451E0" w:rsidRDefault="009350F7" w:rsidP="0013078C">
      <w:pPr>
        <w:jc w:val="both"/>
        <w:rPr>
          <w:bCs/>
        </w:rPr>
      </w:pPr>
      <w:r w:rsidRPr="00A451E0">
        <w:lastRenderedPageBreak/>
        <w:t xml:space="preserve">- </w:t>
      </w:r>
      <w:r w:rsidR="009A168C" w:rsidRPr="00A451E0">
        <w:t xml:space="preserve">Подпрограмма </w:t>
      </w:r>
      <w:r w:rsidR="009A168C" w:rsidRPr="00A451E0">
        <w:rPr>
          <w:bCs/>
        </w:rPr>
        <w:t>«Развитие информационного общества</w:t>
      </w:r>
      <w:r w:rsidR="0039131E" w:rsidRPr="00A451E0">
        <w:rPr>
          <w:bCs/>
        </w:rPr>
        <w:t xml:space="preserve"> и</w:t>
      </w:r>
      <w:r w:rsidR="009A168C" w:rsidRPr="00A451E0">
        <w:rPr>
          <w:bCs/>
        </w:rPr>
        <w:t xml:space="preserve"> системы «Электронный муниципалитет» в ЗАТО г.Североморск» на </w:t>
      </w:r>
      <w:r w:rsidR="008E49FF" w:rsidRPr="00A451E0">
        <w:t xml:space="preserve">2021-2025 </w:t>
      </w:r>
      <w:r w:rsidR="009A168C" w:rsidRPr="00A451E0">
        <w:rPr>
          <w:bCs/>
        </w:rPr>
        <w:t>годы</w:t>
      </w:r>
      <w:r w:rsidR="00FD5DF7" w:rsidRPr="00A451E0">
        <w:rPr>
          <w:bCs/>
        </w:rPr>
        <w:t>;</w:t>
      </w:r>
    </w:p>
    <w:p w:rsidR="00542E26" w:rsidRPr="00A451E0" w:rsidRDefault="009350F7" w:rsidP="0013078C">
      <w:pPr>
        <w:jc w:val="both"/>
      </w:pPr>
      <w:r w:rsidRPr="00A451E0">
        <w:t xml:space="preserve">- </w:t>
      </w:r>
      <w:r w:rsidR="00542E26" w:rsidRPr="00A451E0">
        <w:t xml:space="preserve">Подпрограмма </w:t>
      </w:r>
      <w:r w:rsidR="00542E26" w:rsidRPr="00A451E0">
        <w:rPr>
          <w:bCs/>
        </w:rPr>
        <w:t>«</w:t>
      </w:r>
      <w:r w:rsidR="002F2DDF" w:rsidRPr="00A451E0">
        <w:rPr>
          <w:bCs/>
        </w:rPr>
        <w:t>Совершенствование организации деятельности органов местного самоуправления ЗАТО г.Североморск</w:t>
      </w:r>
      <w:r w:rsidR="00542E26" w:rsidRPr="00A451E0">
        <w:rPr>
          <w:bCs/>
        </w:rPr>
        <w:t xml:space="preserve">» на </w:t>
      </w:r>
      <w:r w:rsidR="008E49FF" w:rsidRPr="00A451E0">
        <w:t xml:space="preserve">2021-2025 </w:t>
      </w:r>
      <w:r w:rsidR="00542E26" w:rsidRPr="00A451E0">
        <w:rPr>
          <w:bCs/>
        </w:rPr>
        <w:t>годы</w:t>
      </w:r>
      <w:r w:rsidR="00FD5DF7" w:rsidRPr="00A451E0">
        <w:rPr>
          <w:bCs/>
        </w:rPr>
        <w:t>;</w:t>
      </w:r>
    </w:p>
    <w:p w:rsidR="009A168C" w:rsidRPr="00A451E0" w:rsidRDefault="009350F7" w:rsidP="0013078C">
      <w:pPr>
        <w:jc w:val="both"/>
      </w:pPr>
      <w:r w:rsidRPr="00A451E0">
        <w:t xml:space="preserve">- </w:t>
      </w:r>
      <w:r w:rsidR="009A168C" w:rsidRPr="00A451E0">
        <w:t xml:space="preserve">Подпрограмма «Поддержка общественных объединений и организаций в ЗАТО Североморск» на </w:t>
      </w:r>
      <w:r w:rsidR="008E49FF" w:rsidRPr="00A451E0">
        <w:t xml:space="preserve">2021-2025 </w:t>
      </w:r>
      <w:r w:rsidR="009A168C" w:rsidRPr="00A451E0">
        <w:t>годы</w:t>
      </w:r>
      <w:r w:rsidR="00FD5DF7" w:rsidRPr="00A451E0">
        <w:t>.</w:t>
      </w:r>
    </w:p>
    <w:p w:rsidR="00F42732" w:rsidRPr="00A451E0" w:rsidRDefault="00F42732" w:rsidP="0013078C">
      <w:pPr>
        <w:ind w:firstLine="709"/>
        <w:jc w:val="both"/>
      </w:pPr>
      <w:r w:rsidRPr="00A451E0">
        <w:t xml:space="preserve">На реализацию мероприятий программы на 2021 г. запланировано </w:t>
      </w:r>
      <w:r w:rsidRPr="00A451E0">
        <w:rPr>
          <w:b/>
        </w:rPr>
        <w:t>1</w:t>
      </w:r>
      <w:r w:rsidR="007345E0" w:rsidRPr="00A451E0">
        <w:rPr>
          <w:b/>
        </w:rPr>
        <w:t>63</w:t>
      </w:r>
      <w:r w:rsidRPr="00A451E0">
        <w:rPr>
          <w:b/>
        </w:rPr>
        <w:t> 1</w:t>
      </w:r>
      <w:r w:rsidR="007345E0" w:rsidRPr="00A451E0">
        <w:rPr>
          <w:b/>
        </w:rPr>
        <w:t>0</w:t>
      </w:r>
      <w:r w:rsidRPr="00A451E0">
        <w:rPr>
          <w:b/>
        </w:rPr>
        <w:t>6,</w:t>
      </w:r>
      <w:r w:rsidR="007345E0" w:rsidRPr="00A451E0">
        <w:rPr>
          <w:b/>
        </w:rPr>
        <w:t>64</w:t>
      </w:r>
      <w:r w:rsidRPr="00A451E0">
        <w:rPr>
          <w:b/>
        </w:rPr>
        <w:t xml:space="preserve"> </w:t>
      </w:r>
      <w:r w:rsidRPr="00A451E0">
        <w:t xml:space="preserve">тыс. руб. бюджетных средств. </w:t>
      </w:r>
      <w:r w:rsidRPr="00A451E0">
        <w:rPr>
          <w:b/>
        </w:rPr>
        <w:t>За январь-</w:t>
      </w:r>
      <w:r w:rsidR="007345E0" w:rsidRPr="00A451E0">
        <w:rPr>
          <w:b/>
        </w:rPr>
        <w:t>дека</w:t>
      </w:r>
      <w:r w:rsidRPr="00A451E0">
        <w:rPr>
          <w:b/>
        </w:rPr>
        <w:t>брь 2021 года</w:t>
      </w:r>
      <w:r w:rsidRPr="00A451E0">
        <w:t xml:space="preserve"> было освоено </w:t>
      </w:r>
      <w:r w:rsidR="007345E0" w:rsidRPr="00A451E0">
        <w:rPr>
          <w:b/>
          <w:bCs/>
        </w:rPr>
        <w:t>161</w:t>
      </w:r>
      <w:r w:rsidRPr="00A451E0">
        <w:rPr>
          <w:b/>
          <w:bCs/>
        </w:rPr>
        <w:t> 1</w:t>
      </w:r>
      <w:r w:rsidR="007345E0" w:rsidRPr="00A451E0">
        <w:rPr>
          <w:b/>
          <w:bCs/>
        </w:rPr>
        <w:t>25</w:t>
      </w:r>
      <w:r w:rsidRPr="00A451E0">
        <w:rPr>
          <w:b/>
          <w:bCs/>
        </w:rPr>
        <w:t>,8</w:t>
      </w:r>
      <w:r w:rsidR="007345E0" w:rsidRPr="00A451E0">
        <w:rPr>
          <w:b/>
          <w:bCs/>
        </w:rPr>
        <w:t>0</w:t>
      </w:r>
      <w:r w:rsidRPr="00A451E0">
        <w:rPr>
          <w:b/>
        </w:rPr>
        <w:t> тыс. руб</w:t>
      </w:r>
      <w:r w:rsidRPr="00A451E0">
        <w:t xml:space="preserve">. или </w:t>
      </w:r>
      <w:r w:rsidR="007345E0" w:rsidRPr="00A451E0">
        <w:rPr>
          <w:b/>
        </w:rPr>
        <w:t>98</w:t>
      </w:r>
      <w:r w:rsidRPr="00A451E0">
        <w:rPr>
          <w:b/>
        </w:rPr>
        <w:t>,</w:t>
      </w:r>
      <w:r w:rsidR="007345E0" w:rsidRPr="00A451E0">
        <w:rPr>
          <w:b/>
        </w:rPr>
        <w:t>8</w:t>
      </w:r>
      <w:r w:rsidRPr="00A451E0">
        <w:rPr>
          <w:b/>
        </w:rPr>
        <w:t xml:space="preserve">% </w:t>
      </w:r>
      <w:r w:rsidRPr="00A451E0">
        <w:t xml:space="preserve">от предусмотренного на год объема финансирования. </w:t>
      </w:r>
    </w:p>
    <w:p w:rsidR="00FA682A" w:rsidRPr="00A451E0" w:rsidRDefault="00FA682A" w:rsidP="0013078C">
      <w:pPr>
        <w:ind w:firstLine="709"/>
        <w:jc w:val="both"/>
        <w:rPr>
          <w:b/>
        </w:rPr>
      </w:pPr>
      <w:r w:rsidRPr="00A451E0">
        <w:rPr>
          <w:b/>
        </w:rPr>
        <w:t>Все подпрограммы реализованы с высоким и приемлемым уровнем эффективности.</w:t>
      </w:r>
    </w:p>
    <w:p w:rsidR="00F42732" w:rsidRPr="00A451E0" w:rsidRDefault="00F42732" w:rsidP="00E47853">
      <w:pPr>
        <w:ind w:firstLine="709"/>
        <w:jc w:val="both"/>
        <w:rPr>
          <w:bCs/>
        </w:rPr>
      </w:pPr>
      <w:r w:rsidRPr="00A451E0">
        <w:rPr>
          <w:u w:val="single"/>
        </w:rPr>
        <w:t xml:space="preserve">По подпрограмме </w:t>
      </w:r>
      <w:r w:rsidRPr="00A451E0">
        <w:rPr>
          <w:bCs/>
          <w:u w:val="single"/>
        </w:rPr>
        <w:t>«</w:t>
      </w:r>
      <w:r w:rsidR="002F2DDF" w:rsidRPr="00A451E0">
        <w:rPr>
          <w:bCs/>
          <w:u w:val="single"/>
        </w:rPr>
        <w:t>Совершенствование организации деятельности органов местного самоуправления ЗАТО г.Североморск</w:t>
      </w:r>
      <w:r w:rsidRPr="00A451E0">
        <w:rPr>
          <w:bCs/>
          <w:u w:val="single"/>
        </w:rPr>
        <w:t>» на 20</w:t>
      </w:r>
      <w:r w:rsidR="00DA03A7" w:rsidRPr="00A451E0">
        <w:rPr>
          <w:bCs/>
          <w:u w:val="single"/>
        </w:rPr>
        <w:t>21</w:t>
      </w:r>
      <w:r w:rsidRPr="00A451E0">
        <w:rPr>
          <w:bCs/>
          <w:u w:val="single"/>
        </w:rPr>
        <w:t>-202</w:t>
      </w:r>
      <w:r w:rsidR="00DA03A7" w:rsidRPr="00A451E0">
        <w:rPr>
          <w:bCs/>
          <w:u w:val="single"/>
        </w:rPr>
        <w:t>5</w:t>
      </w:r>
      <w:r w:rsidRPr="00A451E0">
        <w:rPr>
          <w:bCs/>
          <w:u w:val="single"/>
        </w:rPr>
        <w:t xml:space="preserve"> годы </w:t>
      </w:r>
      <w:r w:rsidRPr="00A451E0">
        <w:rPr>
          <w:bCs/>
        </w:rPr>
        <w:t xml:space="preserve">предусмотрено финансирование в сумме </w:t>
      </w:r>
      <w:r w:rsidR="00C268D5" w:rsidRPr="00A451E0">
        <w:rPr>
          <w:bCs/>
        </w:rPr>
        <w:t>3</w:t>
      </w:r>
      <w:r w:rsidRPr="00A451E0">
        <w:rPr>
          <w:bCs/>
        </w:rPr>
        <w:t> </w:t>
      </w:r>
      <w:r w:rsidR="00C268D5" w:rsidRPr="00A451E0">
        <w:rPr>
          <w:bCs/>
        </w:rPr>
        <w:t>557</w:t>
      </w:r>
      <w:r w:rsidRPr="00A451E0">
        <w:rPr>
          <w:bCs/>
        </w:rPr>
        <w:t>,</w:t>
      </w:r>
      <w:r w:rsidR="00C268D5" w:rsidRPr="00A451E0">
        <w:rPr>
          <w:bCs/>
        </w:rPr>
        <w:t>60</w:t>
      </w:r>
      <w:r w:rsidRPr="00A451E0">
        <w:rPr>
          <w:bCs/>
        </w:rPr>
        <w:t xml:space="preserve"> тыс. руб., освоение средств составило</w:t>
      </w:r>
      <w:r w:rsidR="00C268D5" w:rsidRPr="00A451E0">
        <w:rPr>
          <w:bCs/>
        </w:rPr>
        <w:t xml:space="preserve"> 3 243</w:t>
      </w:r>
      <w:r w:rsidRPr="00A451E0">
        <w:rPr>
          <w:bCs/>
        </w:rPr>
        <w:t>,</w:t>
      </w:r>
      <w:r w:rsidR="00C268D5" w:rsidRPr="00A451E0">
        <w:rPr>
          <w:bCs/>
        </w:rPr>
        <w:t>7</w:t>
      </w:r>
      <w:r w:rsidRPr="00A451E0">
        <w:rPr>
          <w:bCs/>
        </w:rPr>
        <w:t xml:space="preserve">3 тыс. руб. или </w:t>
      </w:r>
      <w:r w:rsidR="00C268D5" w:rsidRPr="00A451E0">
        <w:rPr>
          <w:bCs/>
        </w:rPr>
        <w:t>9</w:t>
      </w:r>
      <w:r w:rsidR="00A91D3C" w:rsidRPr="00A451E0">
        <w:rPr>
          <w:bCs/>
        </w:rPr>
        <w:t>1</w:t>
      </w:r>
      <w:r w:rsidR="00C268D5" w:rsidRPr="00A451E0">
        <w:rPr>
          <w:bCs/>
        </w:rPr>
        <w:t>,2</w:t>
      </w:r>
      <w:r w:rsidRPr="00A451E0">
        <w:rPr>
          <w:bCs/>
        </w:rPr>
        <w:t xml:space="preserve">%. </w:t>
      </w:r>
      <w:r w:rsidR="00E47853" w:rsidRPr="00A451E0">
        <w:rPr>
          <w:bCs/>
        </w:rPr>
        <w:t xml:space="preserve"> Исполнение целевого показателя «Уровень аттестации Муниципальных служащих, %»</w:t>
      </w:r>
      <w:r w:rsidR="00501F45" w:rsidRPr="00A451E0">
        <w:rPr>
          <w:bCs/>
        </w:rPr>
        <w:t xml:space="preserve"> срставило</w:t>
      </w:r>
      <w:r w:rsidR="00E47853" w:rsidRPr="00A451E0">
        <w:rPr>
          <w:bCs/>
        </w:rPr>
        <w:t xml:space="preserve"> 100%</w:t>
      </w:r>
    </w:p>
    <w:p w:rsidR="00E47853" w:rsidRPr="00A451E0" w:rsidRDefault="00E47853" w:rsidP="0013078C">
      <w:pPr>
        <w:ind w:firstLine="709"/>
        <w:jc w:val="both"/>
        <w:rPr>
          <w:bCs/>
        </w:rPr>
      </w:pPr>
      <w:r w:rsidRPr="00A451E0">
        <w:rPr>
          <w:bCs/>
        </w:rPr>
        <w:t>П</w:t>
      </w:r>
      <w:r w:rsidR="00F42732" w:rsidRPr="00A451E0">
        <w:rPr>
          <w:bCs/>
        </w:rPr>
        <w:t xml:space="preserve">о </w:t>
      </w:r>
      <w:r w:rsidR="00F42732" w:rsidRPr="00A451E0">
        <w:rPr>
          <w:bCs/>
          <w:iCs/>
        </w:rPr>
        <w:t>Задаче 1:</w:t>
      </w:r>
      <w:r w:rsidR="00F42732" w:rsidRPr="00A451E0">
        <w:rPr>
          <w:bCs/>
          <w:i/>
          <w:iCs/>
        </w:rPr>
        <w:t xml:space="preserve"> Повышение эффективности и результативности муниципальной службы через развитие системы профессионального и личного роста муниципальных служащих </w:t>
      </w:r>
      <w:r w:rsidRPr="00A451E0">
        <w:rPr>
          <w:bCs/>
          <w:iCs/>
        </w:rPr>
        <w:t xml:space="preserve">освоение средств </w:t>
      </w:r>
      <w:r w:rsidR="00F42732" w:rsidRPr="00A451E0">
        <w:rPr>
          <w:bCs/>
          <w:iCs/>
        </w:rPr>
        <w:t xml:space="preserve">составило </w:t>
      </w:r>
      <w:r w:rsidRPr="00A451E0">
        <w:rPr>
          <w:bCs/>
          <w:iCs/>
        </w:rPr>
        <w:t>86,6</w:t>
      </w:r>
      <w:r w:rsidR="00F42732" w:rsidRPr="00A451E0">
        <w:rPr>
          <w:bCs/>
          <w:iCs/>
        </w:rPr>
        <w:t>%</w:t>
      </w:r>
      <w:r w:rsidR="00F42732" w:rsidRPr="00A451E0">
        <w:rPr>
          <w:bCs/>
        </w:rPr>
        <w:t xml:space="preserve"> </w:t>
      </w:r>
      <w:r w:rsidRPr="00A451E0">
        <w:rPr>
          <w:bCs/>
        </w:rPr>
        <w:t>Исполнение по</w:t>
      </w:r>
      <w:r w:rsidR="00F42732" w:rsidRPr="00A451E0">
        <w:rPr>
          <w:bCs/>
        </w:rPr>
        <w:t xml:space="preserve"> показател</w:t>
      </w:r>
      <w:r w:rsidRPr="00A451E0">
        <w:rPr>
          <w:bCs/>
        </w:rPr>
        <w:t>ям:</w:t>
      </w:r>
    </w:p>
    <w:p w:rsidR="00E47853" w:rsidRPr="00A451E0" w:rsidRDefault="00E47853" w:rsidP="0013078C">
      <w:pPr>
        <w:ind w:firstLine="709"/>
        <w:jc w:val="both"/>
        <w:rPr>
          <w:bCs/>
          <w:iCs/>
        </w:rPr>
      </w:pPr>
      <w:r w:rsidRPr="00A451E0">
        <w:rPr>
          <w:bCs/>
          <w:iCs/>
        </w:rPr>
        <w:t xml:space="preserve">Количество муниципальных служащих, обучившихся на курсах повышения квалификации составило 135%. </w:t>
      </w:r>
    </w:p>
    <w:p w:rsidR="00F42732" w:rsidRPr="00A451E0" w:rsidRDefault="00E47853" w:rsidP="00E47853">
      <w:pPr>
        <w:ind w:firstLine="709"/>
        <w:jc w:val="both"/>
        <w:rPr>
          <w:b/>
          <w:bCs/>
          <w:iCs/>
        </w:rPr>
      </w:pPr>
      <w:r w:rsidRPr="00A451E0">
        <w:rPr>
          <w:bCs/>
          <w:iCs/>
        </w:rPr>
        <w:t>Количество муниципальных служащих, принявших участие в региональных, всероссийских и международных форумах, семинарах, конференциях… – 112%</w:t>
      </w:r>
    </w:p>
    <w:p w:rsidR="00F42732" w:rsidRPr="00A451E0" w:rsidRDefault="00F42732" w:rsidP="0013078C">
      <w:pPr>
        <w:ind w:firstLine="709"/>
        <w:jc w:val="both"/>
        <w:rPr>
          <w:bCs/>
        </w:rPr>
      </w:pPr>
      <w:r w:rsidRPr="00A451E0">
        <w:rPr>
          <w:u w:val="single"/>
        </w:rPr>
        <w:t>По подпрограмме «Развитие информационного общества и системы «Электронный муниципалитет» в ЗАТО г. Североморск на 2021-2025 годы</w:t>
      </w:r>
      <w:r w:rsidRPr="00A451E0">
        <w:t xml:space="preserve"> п</w:t>
      </w:r>
      <w:r w:rsidRPr="00A451E0">
        <w:rPr>
          <w:bCs/>
        </w:rPr>
        <w:t>редусмотрено финансирование в сумме 5 </w:t>
      </w:r>
      <w:r w:rsidR="00CA5321" w:rsidRPr="00A451E0">
        <w:rPr>
          <w:bCs/>
        </w:rPr>
        <w:t>741</w:t>
      </w:r>
      <w:r w:rsidRPr="00A451E0">
        <w:rPr>
          <w:bCs/>
        </w:rPr>
        <w:t>,7</w:t>
      </w:r>
      <w:r w:rsidR="00CA5321" w:rsidRPr="00A451E0">
        <w:rPr>
          <w:bCs/>
        </w:rPr>
        <w:t>9</w:t>
      </w:r>
      <w:r w:rsidRPr="00A451E0">
        <w:rPr>
          <w:bCs/>
        </w:rPr>
        <w:t xml:space="preserve"> тыс. руб., освоение средств составило</w:t>
      </w:r>
      <w:r w:rsidR="00CA5321" w:rsidRPr="00A451E0">
        <w:rPr>
          <w:bCs/>
        </w:rPr>
        <w:t xml:space="preserve"> 5</w:t>
      </w:r>
      <w:r w:rsidR="00FA682A" w:rsidRPr="00A451E0">
        <w:rPr>
          <w:bCs/>
        </w:rPr>
        <w:t> </w:t>
      </w:r>
      <w:r w:rsidR="00CA5321" w:rsidRPr="00A451E0">
        <w:rPr>
          <w:bCs/>
        </w:rPr>
        <w:t>423</w:t>
      </w:r>
      <w:r w:rsidRPr="00A451E0">
        <w:rPr>
          <w:bCs/>
        </w:rPr>
        <w:t>,</w:t>
      </w:r>
      <w:r w:rsidR="00CA5321" w:rsidRPr="00A451E0">
        <w:rPr>
          <w:bCs/>
        </w:rPr>
        <w:t>48</w:t>
      </w:r>
      <w:r w:rsidRPr="00A451E0">
        <w:rPr>
          <w:bCs/>
        </w:rPr>
        <w:t xml:space="preserve"> тыс. руб. или </w:t>
      </w:r>
      <w:r w:rsidR="00CA5321" w:rsidRPr="00A451E0">
        <w:rPr>
          <w:bCs/>
        </w:rPr>
        <w:t>94,5</w:t>
      </w:r>
      <w:r w:rsidRPr="00A451E0">
        <w:rPr>
          <w:bCs/>
        </w:rPr>
        <w:t>%</w:t>
      </w:r>
      <w:r w:rsidR="00FA682A" w:rsidRPr="00A451E0">
        <w:rPr>
          <w:bCs/>
        </w:rPr>
        <w:t>.</w:t>
      </w:r>
    </w:p>
    <w:p w:rsidR="00FA682A" w:rsidRPr="00A451E0" w:rsidRDefault="00FA682A" w:rsidP="00FA682A">
      <w:pPr>
        <w:ind w:firstLine="709"/>
        <w:jc w:val="both"/>
        <w:rPr>
          <w:bCs/>
        </w:rPr>
      </w:pPr>
      <w:r w:rsidRPr="00A451E0">
        <w:rPr>
          <w:bCs/>
        </w:rPr>
        <w:t>Освоение денежных средств осуществлялось в соответствии с Планом-графиком размещения заказов на поставку товаров, выполнение работ, оказание услуг для обеспечения государственных и муниципальных нужд. В 2021 году на рынке IT технологий стало больше отечественной продукции, что в свою очередь привело к экономии денежных средств в сумме 318,31 тыс. руб.</w:t>
      </w:r>
    </w:p>
    <w:p w:rsidR="00FA682A" w:rsidRPr="00A451E0" w:rsidRDefault="00FA682A" w:rsidP="00FA682A">
      <w:pPr>
        <w:ind w:firstLine="709"/>
        <w:jc w:val="both"/>
        <w:rPr>
          <w:bCs/>
        </w:rPr>
      </w:pPr>
      <w:r w:rsidRPr="00A451E0">
        <w:rPr>
          <w:bCs/>
        </w:rPr>
        <w:t>Все запланированные показатели достигнуты в полном объеме.</w:t>
      </w:r>
    </w:p>
    <w:p w:rsidR="00F42732" w:rsidRPr="00A451E0" w:rsidRDefault="00F42732" w:rsidP="00FA682A">
      <w:pPr>
        <w:ind w:firstLine="709"/>
        <w:jc w:val="both"/>
        <w:rPr>
          <w:bCs/>
        </w:rPr>
      </w:pPr>
      <w:r w:rsidRPr="00A451E0">
        <w:rPr>
          <w:u w:val="single"/>
        </w:rPr>
        <w:t>По подпрограмме</w:t>
      </w:r>
      <w:r w:rsidRPr="00A451E0">
        <w:rPr>
          <w:bCs/>
          <w:u w:val="single"/>
        </w:rPr>
        <w:t xml:space="preserve"> «Создание условий для эффективного использования муниципального имущества ЗАТО г.Североморск» на 2021-2025 годы</w:t>
      </w:r>
      <w:r w:rsidRPr="00A451E0">
        <w:t xml:space="preserve"> п</w:t>
      </w:r>
      <w:r w:rsidRPr="00A451E0">
        <w:rPr>
          <w:bCs/>
        </w:rPr>
        <w:t>редусмотрено финансирование в сумме 1</w:t>
      </w:r>
      <w:r w:rsidR="009F54EC" w:rsidRPr="00A451E0">
        <w:rPr>
          <w:bCs/>
        </w:rPr>
        <w:t>5</w:t>
      </w:r>
      <w:r w:rsidR="00151EE6" w:rsidRPr="00A451E0">
        <w:rPr>
          <w:bCs/>
        </w:rPr>
        <w:t>3</w:t>
      </w:r>
      <w:r w:rsidRPr="00A451E0">
        <w:rPr>
          <w:bCs/>
        </w:rPr>
        <w:t> </w:t>
      </w:r>
      <w:r w:rsidR="00151EE6" w:rsidRPr="00A451E0">
        <w:rPr>
          <w:bCs/>
        </w:rPr>
        <w:t>807</w:t>
      </w:r>
      <w:r w:rsidRPr="00A451E0">
        <w:rPr>
          <w:bCs/>
        </w:rPr>
        <w:t>,</w:t>
      </w:r>
      <w:r w:rsidR="00151EE6" w:rsidRPr="00A451E0">
        <w:rPr>
          <w:bCs/>
        </w:rPr>
        <w:t>24</w:t>
      </w:r>
      <w:r w:rsidRPr="00A451E0">
        <w:rPr>
          <w:bCs/>
        </w:rPr>
        <w:t xml:space="preserve"> тыс. руб., освоение средств составило </w:t>
      </w:r>
      <w:r w:rsidR="00151EE6" w:rsidRPr="00A451E0">
        <w:rPr>
          <w:bCs/>
        </w:rPr>
        <w:t>152</w:t>
      </w:r>
      <w:r w:rsidRPr="00A451E0">
        <w:rPr>
          <w:bCs/>
        </w:rPr>
        <w:t> </w:t>
      </w:r>
      <w:r w:rsidR="00151EE6" w:rsidRPr="00A451E0">
        <w:rPr>
          <w:bCs/>
        </w:rPr>
        <w:t>458</w:t>
      </w:r>
      <w:r w:rsidRPr="00A451E0">
        <w:rPr>
          <w:bCs/>
        </w:rPr>
        <w:t>,</w:t>
      </w:r>
      <w:r w:rsidR="00151EE6" w:rsidRPr="00A451E0">
        <w:rPr>
          <w:bCs/>
        </w:rPr>
        <w:t>59</w:t>
      </w:r>
      <w:r w:rsidRPr="00A451E0">
        <w:rPr>
          <w:bCs/>
        </w:rPr>
        <w:t xml:space="preserve"> тыс. руб. или </w:t>
      </w:r>
      <w:r w:rsidR="00151EE6" w:rsidRPr="00A451E0">
        <w:rPr>
          <w:bCs/>
        </w:rPr>
        <w:t>99</w:t>
      </w:r>
      <w:r w:rsidRPr="00A451E0">
        <w:rPr>
          <w:bCs/>
        </w:rPr>
        <w:t>,</w:t>
      </w:r>
      <w:r w:rsidR="00151EE6" w:rsidRPr="00A451E0">
        <w:rPr>
          <w:bCs/>
        </w:rPr>
        <w:t>12</w:t>
      </w:r>
      <w:r w:rsidRPr="00A451E0">
        <w:rPr>
          <w:bCs/>
        </w:rPr>
        <w:t>%</w:t>
      </w:r>
    </w:p>
    <w:p w:rsidR="00343FC7" w:rsidRPr="00A451E0" w:rsidRDefault="00343FC7" w:rsidP="00343FC7">
      <w:pPr>
        <w:ind w:firstLine="567"/>
        <w:jc w:val="both"/>
      </w:pPr>
      <w:r w:rsidRPr="00A451E0">
        <w:rPr>
          <w:bCs/>
        </w:rPr>
        <w:t>Выполнение целевого показателя «Количество переданных в различные виды пользования или проданных объектов муниципального имущества (в том числе земельных участков)» составило 140,32%.</w:t>
      </w:r>
    </w:p>
    <w:p w:rsidR="00343FC7" w:rsidRPr="00A451E0" w:rsidRDefault="00343FC7" w:rsidP="00343FC7">
      <w:pPr>
        <w:ind w:firstLine="567"/>
        <w:jc w:val="both"/>
      </w:pPr>
      <w:r w:rsidRPr="00A451E0">
        <w:t xml:space="preserve">По Основному мероприятию 2. </w:t>
      </w:r>
      <w:r w:rsidRPr="00A451E0">
        <w:rPr>
          <w:i/>
        </w:rPr>
        <w:t>«Мероприятия, связанные с обеспечением проведения оценки рыночной стоимости объектов муниципального фонда»</w:t>
      </w:r>
      <w:r w:rsidRPr="00A451E0">
        <w:t xml:space="preserve"> исполнение показателя </w:t>
      </w:r>
      <w:r w:rsidRPr="00A451E0">
        <w:rPr>
          <w:i/>
        </w:rPr>
        <w:t xml:space="preserve">«Количество объектов, в отношении которых проведена оценка рыночной стоимости, экспертиза оценки рыночной стоимости, ед.» </w:t>
      </w:r>
      <w:r w:rsidRPr="00A451E0">
        <w:t>составило 84 ед. или 210%</w:t>
      </w:r>
      <w:r w:rsidRPr="00A451E0">
        <w:rPr>
          <w:i/>
        </w:rPr>
        <w:t>.</w:t>
      </w:r>
      <w:r w:rsidRPr="00A451E0">
        <w:t xml:space="preserve"> За 2021 год проведена оценка 35 объектов муниципального недвижимого имущества с целью дальнейшего определения размера годовой арендной платы, 9 объектов недвижимого имущества с целью заключения договоров купли-продажи, 16 объектов движимого имущества с целью дальнейшего списания, проведена оценка стоимости 1 кв.м. жилья на территории ЗАТО г.Североморск, 17 объектов с целью определения рыночной стоимости размера ежегодной арендной платы по договорам на установку и эксплуатацию рекламных конструкций, 7 объектов с целью определения возможности и целесообразности заключения договора мены.</w:t>
      </w:r>
    </w:p>
    <w:p w:rsidR="00343FC7" w:rsidRPr="00A451E0" w:rsidRDefault="00343FC7" w:rsidP="00343FC7">
      <w:pPr>
        <w:ind w:firstLine="567"/>
        <w:jc w:val="both"/>
      </w:pPr>
      <w:r w:rsidRPr="00A451E0">
        <w:t>По Основному мероприятию 3. «</w:t>
      </w:r>
      <w:r w:rsidRPr="00A451E0">
        <w:rPr>
          <w:i/>
        </w:rPr>
        <w:t xml:space="preserve">Мероприятия, связанные с обеспечением изготовления технической документации и технических заключений на объекты недвижимости и </w:t>
      </w:r>
      <w:r w:rsidRPr="00A451E0">
        <w:rPr>
          <w:i/>
        </w:rPr>
        <w:lastRenderedPageBreak/>
        <w:t>организация мероприятий по вовлечению в хозяйственных оборот»</w:t>
      </w:r>
      <w:r w:rsidRPr="00A451E0">
        <w:t xml:space="preserve"> исполнение показателя «</w:t>
      </w:r>
      <w:r w:rsidRPr="00A451E0">
        <w:rPr>
          <w:i/>
        </w:rPr>
        <w:t>Количество объектов, в отношении которых изготовлена техническая документация и технические заключения</w:t>
      </w:r>
      <w:r w:rsidRPr="00A451E0">
        <w:t>» составило 46 ед. или 230%. За 2021 год проведены кадастровые работы по изготовлению технического плана и оказаны услуги по внесению изменений в гос. кадастровый учет 1 объекта муниципального недвижимого имущества (здание ресторана Чайка, Советская, д. 5А), проведены кадастровые работы по изготовлению технического плана и оказаны услуги по постановке на государственный кадастровый учет 7 объектов недвижимости, по 24 объектам бесхозяйного имущества, по 7 объектам коммунальной и инженерной инфраструктуры. Оказаны услуги по инженерному и техническому обследованию конструкций дома (4 объекта), а также по изготовлению актов отсутствия на местности 3 объектов имущества.</w:t>
      </w:r>
    </w:p>
    <w:p w:rsidR="00343FC7" w:rsidRPr="00A451E0" w:rsidRDefault="00343FC7" w:rsidP="00343FC7">
      <w:pPr>
        <w:ind w:firstLine="567"/>
        <w:jc w:val="both"/>
      </w:pPr>
      <w:r w:rsidRPr="00A451E0">
        <w:t>За период с января по декабрь 2021 года МКУ «Муниципальное имущество» было проведено 10 конкурсных закупок при установлении максимальной цены контракта в общей сумме на 1 047,56 тыс. руб. По итогам проведенных конкурсных процедур заключено 10 контрактов на общую сумму 496,86 тыс. руб. Экономия бюджетных средств составила 550,70 тыс. руб., которая была использована на заключение муниципальных контрактов и проведение работ по данной статье.</w:t>
      </w:r>
    </w:p>
    <w:p w:rsidR="00343FC7" w:rsidRPr="00A451E0" w:rsidRDefault="00343FC7" w:rsidP="00343FC7">
      <w:pPr>
        <w:ind w:firstLine="567"/>
        <w:jc w:val="both"/>
      </w:pPr>
      <w:r w:rsidRPr="00A451E0">
        <w:t xml:space="preserve">По Основному мероприятию 5. </w:t>
      </w:r>
      <w:r w:rsidRPr="00A451E0">
        <w:rPr>
          <w:i/>
        </w:rPr>
        <w:t>«Мероприятия, связанные с содержанием, обслуживанием, обеспечением сохранности, утилизацией имущества казны муниципального образования»</w:t>
      </w:r>
      <w:r w:rsidRPr="00A451E0">
        <w:t xml:space="preserve"> освоение средств составило 88%. В 2021 году заключено 14 муниципальных контрактов с АО «МЭС» по оплате за поставленную тепловую энергию, 12 договоров с Управляющими компаниями на оплату оказанных услуг по содержанию и ремонту общего имущества многоквартирных домов, находящегося в пустующем муниципальном нежилом фонде ЗАТО г. Североморск. Сумма экономии 592,52 тыс.руб. составляет 12% неосвоенных доведенных бюджетных ассигнований и связана с предоставлением части документов на оплату после окончания отчетного периода.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Также, в 2021 году проведены работы по санитарной обработке 8 пустующих жилых помещений, проведены работы по установке в 32 жилых помещениях индивидуальных приборов учета водоснабжения, закуплены индивидуальные приборы учета для установки в жилых и нежилых помещениях, проведены работы по разбору и утилизации 8 объектов муниципальной собственности, проведены работы по установлению металлических дверных блоков в 13 пустующих муниципальных помещениях, проведены работы по очистке кровли здания ресторана Чайка от льда, а также произведен вывоз снега с территории здания ресторана Чайка, проведены работы по демонтажу и утилизации изделий детской игровой площадки (ул. Флотских Строителей между домом №1 и №6).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В 2021 году до МКУ «Муниципальное имущество» доведено 3 415,09 тыс. руб. на проведение следующих видов ремонтно-восстановительных работ в пустующих муниципальных жилых помещениях, для последующего предоставления этих помещений детям-сиротам и детям, оставшимся без попечения родителей: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- на оказание услуг по составлению дефектной ведомости и локально сметного расчета на выполнение услуг по ремонту в пустующих муниципальных жилых помещениях;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- проведение ремонтно-восстановительных работ в пустующих муниципальных жилых помещениях по адресам: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ул. Адмирала Сизова, д. 3, кв. 102 и кв. 106;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ул. Генерала Фулика, д. 3, кв. 26;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ул. Инженерная, д. 7а, кв. 70;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ул. Падорина, д. 33, кв. 90;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 xml:space="preserve">ул. Полярная, д. 3, кв. 38, </w:t>
      </w:r>
    </w:p>
    <w:p w:rsidR="00343FC7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>а также, за счет сэкономленных средств проведены ремонтно-восстановительные работы в пустующем муниципальном жилом помещении по адресу ул. Школьная, д. 39, кв. 1.</w:t>
      </w:r>
    </w:p>
    <w:p w:rsidR="0065536D" w:rsidRPr="00A451E0" w:rsidRDefault="00343FC7" w:rsidP="00343FC7">
      <w:pPr>
        <w:tabs>
          <w:tab w:val="left" w:pos="709"/>
        </w:tabs>
        <w:ind w:firstLine="709"/>
        <w:jc w:val="both"/>
      </w:pPr>
      <w:r w:rsidRPr="00A451E0">
        <w:t xml:space="preserve">Экономия бюджетных средств по данному мероприятию составила 431,58 тыс. руб. по итогу проведения конкурентных процедур. </w:t>
      </w:r>
      <w:r w:rsidR="0065536D" w:rsidRPr="00A451E0">
        <w:t xml:space="preserve"> </w:t>
      </w:r>
    </w:p>
    <w:p w:rsidR="00EA1A47" w:rsidRPr="00A451E0" w:rsidRDefault="00EA1A47" w:rsidP="0013078C">
      <w:pPr>
        <w:ind w:firstLine="567"/>
        <w:jc w:val="both"/>
      </w:pPr>
      <w:r w:rsidRPr="00A451E0">
        <w:lastRenderedPageBreak/>
        <w:t xml:space="preserve">Подпрограмма </w:t>
      </w:r>
      <w:r w:rsidRPr="00A451E0">
        <w:rPr>
          <w:u w:val="single"/>
        </w:rPr>
        <w:t>«Поддержка общественных объединений и организаций в ЗАТО Североморск» на 2021-2025 годы</w:t>
      </w:r>
      <w:r w:rsidRPr="00A451E0">
        <w:t xml:space="preserve"> не финансируется</w:t>
      </w:r>
      <w:r w:rsidR="00DD2616" w:rsidRPr="00A451E0">
        <w:t>.</w:t>
      </w:r>
    </w:p>
    <w:p w:rsidR="00343FC7" w:rsidRPr="00A451E0" w:rsidRDefault="00343FC7" w:rsidP="0013078C">
      <w:pPr>
        <w:ind w:firstLine="567"/>
        <w:jc w:val="both"/>
      </w:pPr>
    </w:p>
    <w:p w:rsidR="000D6F61" w:rsidRPr="00A451E0" w:rsidRDefault="000D6F61" w:rsidP="000D6F61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 xml:space="preserve">с </w:t>
      </w:r>
      <w:r w:rsidR="009D21E3" w:rsidRPr="00A451E0">
        <w:rPr>
          <w:b/>
          <w:u w:val="single"/>
        </w:rPr>
        <w:t>приемлемым</w:t>
      </w:r>
      <w:r w:rsidRPr="00A451E0">
        <w:rPr>
          <w:b/>
          <w:u w:val="single"/>
        </w:rPr>
        <w:t xml:space="preserve"> уровнем эффективности.</w:t>
      </w:r>
    </w:p>
    <w:p w:rsidR="000D6F61" w:rsidRPr="00A451E0" w:rsidRDefault="000D6F61" w:rsidP="0013078C">
      <w:pPr>
        <w:ind w:firstLine="567"/>
        <w:jc w:val="both"/>
      </w:pPr>
    </w:p>
    <w:p w:rsidR="00E15A03" w:rsidRPr="00A451E0" w:rsidRDefault="00E15A03" w:rsidP="0013078C">
      <w:pPr>
        <w:ind w:firstLine="567"/>
        <w:jc w:val="both"/>
        <w:rPr>
          <w:b/>
        </w:rPr>
      </w:pPr>
      <w:r w:rsidRPr="00A451E0">
        <w:t>Подробный перечень мероприятий подпрограмм, входящих в состав муниципальной программы, сведения об объемах финансирования, достижении установленных значений целевых индикаторов представлены в ниже следующих таблицах.</w:t>
      </w:r>
    </w:p>
    <w:p w:rsidR="00E00BE5" w:rsidRPr="00A451E0" w:rsidRDefault="00E00BE5" w:rsidP="0013078C">
      <w:pPr>
        <w:ind w:firstLine="567"/>
        <w:jc w:val="both"/>
        <w:rPr>
          <w:b/>
        </w:rPr>
      </w:pPr>
    </w:p>
    <w:p w:rsidR="00E00BE5" w:rsidRPr="00A451E0" w:rsidRDefault="00E00BE5" w:rsidP="0013078C">
      <w:pPr>
        <w:ind w:firstLine="567"/>
        <w:jc w:val="both"/>
        <w:rPr>
          <w:b/>
          <w:bCs/>
          <w:sz w:val="32"/>
          <w:szCs w:val="32"/>
        </w:rPr>
        <w:sectPr w:rsidR="00E00BE5" w:rsidRPr="00A451E0" w:rsidSect="006310A1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472319" w:rsidRPr="00A451E0" w:rsidRDefault="00895780" w:rsidP="0013078C">
      <w:pPr>
        <w:ind w:firstLine="709"/>
        <w:jc w:val="center"/>
        <w:rPr>
          <w:b/>
        </w:rPr>
      </w:pPr>
      <w:r w:rsidRPr="00A451E0">
        <w:rPr>
          <w:b/>
        </w:rPr>
        <w:lastRenderedPageBreak/>
        <w:t>1</w:t>
      </w:r>
      <w:r w:rsidR="00486DBF" w:rsidRPr="00A451E0">
        <w:rPr>
          <w:b/>
        </w:rPr>
        <w:t xml:space="preserve">. </w:t>
      </w:r>
      <w:r w:rsidR="00472319" w:rsidRPr="00A451E0">
        <w:rPr>
          <w:b/>
        </w:rPr>
        <w:t>Подпрограмма «Создание условий для эффективного использования</w:t>
      </w:r>
      <w:r w:rsidR="00DB149E" w:rsidRPr="00A451E0">
        <w:rPr>
          <w:b/>
        </w:rPr>
        <w:t xml:space="preserve"> </w:t>
      </w:r>
      <w:r w:rsidR="00472319" w:rsidRPr="00A451E0">
        <w:rPr>
          <w:b/>
        </w:rPr>
        <w:t>муниципального имущества ЗАТО г.Североморск»</w:t>
      </w:r>
      <w:r w:rsidR="00486DBF" w:rsidRPr="00A451E0">
        <w:rPr>
          <w:b/>
        </w:rPr>
        <w:t xml:space="preserve"> </w:t>
      </w:r>
      <w:r w:rsidR="00472319" w:rsidRPr="00A451E0">
        <w:rPr>
          <w:b/>
        </w:rPr>
        <w:t>на 20</w:t>
      </w:r>
      <w:r w:rsidR="0060566C" w:rsidRPr="00A451E0">
        <w:rPr>
          <w:b/>
        </w:rPr>
        <w:t>21</w:t>
      </w:r>
      <w:r w:rsidR="00472319" w:rsidRPr="00A451E0">
        <w:rPr>
          <w:b/>
        </w:rPr>
        <w:t>-20</w:t>
      </w:r>
      <w:r w:rsidR="00E1778E" w:rsidRPr="00A451E0">
        <w:rPr>
          <w:b/>
        </w:rPr>
        <w:t>2</w:t>
      </w:r>
      <w:r w:rsidR="0060566C" w:rsidRPr="00A451E0">
        <w:rPr>
          <w:b/>
        </w:rPr>
        <w:t>5</w:t>
      </w:r>
      <w:r w:rsidR="00472319" w:rsidRPr="00A451E0">
        <w:rPr>
          <w:b/>
        </w:rPr>
        <w:t xml:space="preserve"> годы</w:t>
      </w:r>
    </w:p>
    <w:p w:rsidR="00DB149E" w:rsidRPr="00A451E0" w:rsidRDefault="00DB149E" w:rsidP="0013078C">
      <w:pPr>
        <w:ind w:firstLine="709"/>
        <w:jc w:val="center"/>
        <w:rPr>
          <w:b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793"/>
        <w:gridCol w:w="3030"/>
        <w:gridCol w:w="850"/>
        <w:gridCol w:w="992"/>
        <w:gridCol w:w="1134"/>
        <w:gridCol w:w="993"/>
        <w:gridCol w:w="850"/>
        <w:gridCol w:w="2126"/>
        <w:gridCol w:w="851"/>
        <w:gridCol w:w="850"/>
        <w:gridCol w:w="851"/>
        <w:gridCol w:w="1843"/>
      </w:tblGrid>
      <w:tr w:rsidR="001F5704" w:rsidRPr="00A451E0" w:rsidTr="000B7202">
        <w:trPr>
          <w:trHeight w:val="148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 w:rsidP="006961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</w:t>
            </w:r>
            <w:r w:rsidRPr="00A451E0">
              <w:rPr>
                <w:b/>
                <w:color w:val="000000"/>
                <w:sz w:val="18"/>
                <w:szCs w:val="18"/>
              </w:rPr>
              <w:br/>
              <w:t>выполнения</w:t>
            </w:r>
            <w:r w:rsidRPr="00A451E0">
              <w:rPr>
                <w:b/>
                <w:color w:val="000000"/>
                <w:sz w:val="18"/>
                <w:szCs w:val="18"/>
              </w:rPr>
              <w:br/>
              <w:t>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 w:rsidP="006961FF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 w:rsidP="00BD50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и результативность исполнения основных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1F5704" w:rsidRPr="00A451E0" w:rsidTr="000B7202">
        <w:trPr>
          <w:trHeight w:val="67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 w:rsidP="00BD502C">
            <w:pPr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 w:rsidP="00BD50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Процент освоения, %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04" w:rsidRPr="00A451E0" w:rsidRDefault="001F570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31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6961FF" w:rsidRPr="00A451E0" w:rsidTr="000B7202">
        <w:trPr>
          <w:trHeight w:val="1346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FF" w:rsidRPr="00A451E0" w:rsidRDefault="006961FF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78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61FF" w:rsidRPr="00A451E0" w:rsidRDefault="006961FF" w:rsidP="006961FF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 </w:t>
            </w:r>
            <w:r w:rsidR="001F5704" w:rsidRPr="00A451E0">
              <w:rPr>
                <w:b/>
                <w:color w:val="000000"/>
                <w:sz w:val="18"/>
                <w:szCs w:val="18"/>
              </w:rPr>
              <w:t>Цель: Создание условий для эффективного использования муниципального имущества ЗАТО г. Североморск</w:t>
            </w:r>
          </w:p>
          <w:p w:rsidR="006961FF" w:rsidRPr="00A451E0" w:rsidRDefault="006961F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1FF" w:rsidRPr="00A451E0" w:rsidRDefault="006961FF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Количество переданных в различные виды пользования или проданных объектов муниципального имущества (в том числе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1FF" w:rsidRPr="00A451E0" w:rsidRDefault="006961F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1FF" w:rsidRPr="00A451E0" w:rsidRDefault="006961F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1FF" w:rsidRPr="00A451E0" w:rsidRDefault="006961FF" w:rsidP="001F5704">
            <w:pPr>
              <w:ind w:right="-108"/>
              <w:jc w:val="right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140,32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61FF" w:rsidRPr="00A451E0" w:rsidRDefault="006961FF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141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1: Обеспечение реализации муниципальных функций в сфере управления муниципальным имуществом ЗАТО г. Североморск</w:t>
            </w:r>
          </w:p>
        </w:tc>
      </w:tr>
      <w:tr w:rsidR="006D2D44" w:rsidRPr="00A451E0" w:rsidTr="000B7202">
        <w:trPr>
          <w:trHeight w:val="1086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1. Обеспечение реализации муниципальных функций в сфере управления муниципальным имуществом ЗАТО г. Североморск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10242,48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10208,58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1F5704" w:rsidRPr="00A451E0" w:rsidTr="000B7202">
        <w:trPr>
          <w:trHeight w:val="74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704" w:rsidRPr="00A451E0" w:rsidRDefault="001F570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10242,48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10208,58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704" w:rsidRPr="00A451E0" w:rsidRDefault="001F570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29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2: Обеспечение проведения оценки рыночной стоимости, экспертизы оценки рыночной стоимости объектов муниципального, бесхозяйного и иного имущества</w:t>
            </w:r>
          </w:p>
        </w:tc>
      </w:tr>
      <w:tr w:rsidR="006D2D44" w:rsidRPr="00A451E0" w:rsidTr="000B7202">
        <w:trPr>
          <w:trHeight w:val="153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2. " Мероприятия, связанные с обеспечением проведения оценки рыночной стоимости объектов муниципального фонда"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158,44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158,44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объектов, в отношении которых проведена оценка рыночной стоимости, экспертиза оценки рыночной стоимости, ед.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33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Расходы связанные с обеспечением проведения оценки рыночной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стоимости объектов муниципального фонда, в т.ч.: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158,44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158,44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Количество объектов, в отношении которых проведена оценка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рыночной стоимости, экспертиза оценки рыночной стоимости, ед.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ind w:firstLineChars="100" w:firstLine="180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г.Североморск, МКУ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"Муниципальное имущество"</w:t>
            </w:r>
          </w:p>
        </w:tc>
      </w:tr>
      <w:tr w:rsidR="006D2D44" w:rsidRPr="00A451E0" w:rsidTr="000B7202">
        <w:trPr>
          <w:trHeight w:val="4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435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4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92A7C">
        <w:trPr>
          <w:trHeight w:val="276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32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3: Обеспечение изготовления технической документации на объекты недвижимости и организация мероприятий по вовлечению в хозяйственных оборот</w:t>
            </w:r>
          </w:p>
        </w:tc>
      </w:tr>
      <w:tr w:rsidR="006D2D44" w:rsidRPr="00A451E0" w:rsidTr="000B7202">
        <w:trPr>
          <w:trHeight w:val="148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3. Мероприятия, связанные с обеспечением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946,76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908,75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12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связанные с обеспечением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946,76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908,75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объектов, в отношении которых изготовлена техническая документация и технические заключения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178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4: Проведение аудиторской проверки деятельности муниципальных унитарных предприятий с целью дальнейшей приватизации</w:t>
            </w:r>
          </w:p>
        </w:tc>
      </w:tr>
      <w:tr w:rsidR="006D2D44" w:rsidRPr="00A451E0" w:rsidTr="000B7202">
        <w:trPr>
          <w:trHeight w:val="982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4.  «Обеспечение проведения обязательного аудита деятельности муниципальных унитарных предприятий и обществ с ограниченной ответственностью»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94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Расходы, связанные с проведением обязательного аудита деятельности муниципальных унитарных предприятий и обществ с ограниченной ответственностью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                      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D44" w:rsidRPr="00A451E0" w:rsidTr="000B7202">
        <w:trPr>
          <w:trHeight w:val="14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5: Содержание и обслуживание имущества казны муниципального образования</w:t>
            </w:r>
          </w:p>
        </w:tc>
      </w:tr>
      <w:tr w:rsidR="006D2D44" w:rsidRPr="00A451E0" w:rsidTr="000B7202">
        <w:trPr>
          <w:trHeight w:val="141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5.  Мероприятия, связанные с содержанием, обслуживанием, обеспечением сохранности, утилизацией имущества казны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8376,04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7351,94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480"/>
        </w:trPr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5.1.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 w:rsidP="000B7202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Расходы связанные с содержанием, обслуживанием, обеспечением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сохранности, утилизацией имущества казны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4960,95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4368,43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88,06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88,06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88,06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г.Североморск, МКУ "Муниципальное имущество"</w:t>
            </w:r>
          </w:p>
        </w:tc>
      </w:tr>
      <w:tr w:rsidR="006D2D44" w:rsidRPr="00A451E0" w:rsidTr="000B7202">
        <w:trPr>
          <w:trHeight w:val="405"/>
        </w:trPr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300"/>
        </w:trPr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276"/>
        </w:trPr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</w:tr>
      <w:tr w:rsidR="006D2D44" w:rsidRPr="00A451E0" w:rsidTr="000B7202">
        <w:trPr>
          <w:trHeight w:val="105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5.2.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Расходы, связанные с ремонтом пустующего муниципального жилищного фонда ЗАТО г.Североморск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3415,09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2983,51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141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2D44" w:rsidRPr="00A451E0" w:rsidRDefault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6: Зем</w:t>
            </w:r>
            <w:r w:rsidR="006D2D44" w:rsidRPr="00A451E0">
              <w:rPr>
                <w:color w:val="000000"/>
                <w:sz w:val="18"/>
                <w:szCs w:val="18"/>
              </w:rPr>
              <w:t>леустройство и землепользование</w:t>
            </w:r>
          </w:p>
        </w:tc>
      </w:tr>
      <w:tr w:rsidR="006D2D44" w:rsidRPr="00A451E0" w:rsidTr="000B7202">
        <w:trPr>
          <w:trHeight w:val="264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6. Мероприятия по зе</w:t>
            </w:r>
            <w:r w:rsidR="006961FF" w:rsidRPr="00A451E0">
              <w:rPr>
                <w:color w:val="000000"/>
                <w:sz w:val="18"/>
                <w:szCs w:val="18"/>
              </w:rPr>
              <w:t>м</w:t>
            </w:r>
            <w:r w:rsidRPr="00A451E0">
              <w:rPr>
                <w:color w:val="000000"/>
                <w:sz w:val="18"/>
                <w:szCs w:val="18"/>
              </w:rPr>
              <w:t>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1520,69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1456,23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сформированных земельных участков, 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9B7D0D" w:rsidRPr="00A451E0" w:rsidTr="005E4141">
        <w:trPr>
          <w:trHeight w:val="788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D0D" w:rsidRPr="00A451E0" w:rsidRDefault="009B7D0D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6.1.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D0D" w:rsidRPr="00A451E0" w:rsidRDefault="009B7D0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Формирование земельных участков, проведе</w:t>
            </w:r>
            <w:r w:rsidRPr="00A451E0">
              <w:rPr>
                <w:color w:val="000000"/>
                <w:sz w:val="18"/>
                <w:szCs w:val="18"/>
              </w:rPr>
              <w:softHyphen/>
              <w:t>ние оценки рыночной стоимости земельных участков и организация аукционов по продаже права аренды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D0D" w:rsidRPr="00A451E0" w:rsidRDefault="009B7D0D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  <w:r w:rsidRPr="00A451E0">
              <w:rPr>
                <w:color w:val="000000"/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B7D0D" w:rsidRPr="00A451E0" w:rsidRDefault="009B7D0D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D0D" w:rsidRPr="00A451E0" w:rsidRDefault="009B7D0D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1520,69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D0D" w:rsidRPr="00A451E0" w:rsidRDefault="009B7D0D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1456,23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D0D" w:rsidRPr="00A451E0" w:rsidRDefault="009B7D0D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95,76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D0D" w:rsidRPr="00A451E0" w:rsidRDefault="009B7D0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D0D" w:rsidRPr="00A451E0" w:rsidRDefault="009B7D0D">
            <w:pPr>
              <w:ind w:firstLineChars="100" w:firstLine="180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D0D" w:rsidRPr="00A451E0" w:rsidRDefault="009B7D0D">
            <w:pPr>
              <w:ind w:firstLineChars="100" w:firstLine="18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7D0D" w:rsidRPr="00A451E0" w:rsidRDefault="009B7D0D" w:rsidP="006961FF">
            <w:pPr>
              <w:ind w:firstLineChars="13" w:firstLine="23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D0D" w:rsidRPr="00A451E0" w:rsidRDefault="009B7D0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КИО администрации ЗАТО г.Североморск, МКУ "Муниципальное имущество"</w:t>
            </w:r>
          </w:p>
        </w:tc>
      </w:tr>
      <w:tr w:rsidR="006D2D44" w:rsidRPr="00A451E0" w:rsidTr="000B7202">
        <w:trPr>
          <w:trHeight w:val="4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Задача 7: содержания, обслуживания и эксплуатации объектов муниципального имущества ЗАТО г. Североморск</w:t>
            </w:r>
          </w:p>
        </w:tc>
      </w:tr>
      <w:tr w:rsidR="006D2D44" w:rsidRPr="00A451E0" w:rsidTr="000B7202">
        <w:trPr>
          <w:trHeight w:val="348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7. Обеспечение содержания, обслуживания и эксплуатации объектов муниципального имущества ЗАТО г. Североморск, в т.ч.: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132 562,82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961FF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132</w:t>
            </w:r>
            <w:r w:rsidR="006D2D44" w:rsidRPr="00A451E0">
              <w:rPr>
                <w:color w:val="000000"/>
                <w:sz w:val="18"/>
                <w:szCs w:val="18"/>
              </w:rPr>
              <w:t>374,65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D44" w:rsidRPr="00A451E0" w:rsidTr="000B7202">
        <w:trPr>
          <w:trHeight w:val="56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34 869,79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34 681,60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МКУ "Муниципальное имущество", МКУ "Муниципальный архив"</w:t>
            </w:r>
          </w:p>
        </w:tc>
      </w:tr>
      <w:tr w:rsidR="006D2D44" w:rsidRPr="00A451E0" w:rsidTr="000B7202">
        <w:trPr>
          <w:trHeight w:val="48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97 693,03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97 693,05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75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услуг) подведомственных учреждений - муниципальных казенных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34 016,40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33828,21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МКУ "Муниципальное имущество", МКУ "Муниципальный архив"</w:t>
            </w:r>
          </w:p>
        </w:tc>
      </w:tr>
      <w:tr w:rsidR="006D2D44" w:rsidRPr="00A451E0" w:rsidTr="000B7202">
        <w:trPr>
          <w:trHeight w:val="991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853,39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853,39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МКУ "Муниципальное имущество", МКУ "Муниципальный архив"</w:t>
            </w:r>
          </w:p>
        </w:tc>
      </w:tr>
      <w:tr w:rsidR="006D2D44" w:rsidRPr="00A451E0" w:rsidTr="000B7202">
        <w:trPr>
          <w:trHeight w:val="90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7.3.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муниципальных бюджетных и автономных учреждений на оплату</w:t>
            </w:r>
            <w:r w:rsidRPr="00A451E0">
              <w:rPr>
                <w:color w:val="000000"/>
                <w:sz w:val="18"/>
                <w:szCs w:val="18"/>
              </w:rPr>
              <w:br w:type="page"/>
              <w:t>труда и начислений на выплаты по оплате труда</w:t>
            </w:r>
            <w:r w:rsidRPr="00A451E0">
              <w:rPr>
                <w:color w:val="000000"/>
                <w:sz w:val="18"/>
                <w:szCs w:val="18"/>
              </w:rPr>
              <w:br w:type="page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41 160,86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41160,86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90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7.4.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муниципальных бюджетных и автономных учреждений на</w:t>
            </w:r>
            <w:r w:rsidR="006961FF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2 664,92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2664,92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7.5.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муниципальных бюджетных и автономных учреждений на оплату</w:t>
            </w:r>
            <w:r w:rsidRPr="00A451E0">
              <w:rPr>
                <w:color w:val="000000"/>
                <w:sz w:val="18"/>
                <w:szCs w:val="18"/>
              </w:rPr>
              <w:br/>
              <w:t>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5 523,66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5523,65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9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7.6.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 w:rsidP="009B7D0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расходы муниципальных бюджетных и автономных учреждений</w:t>
            </w:r>
            <w:r w:rsidR="009B7D0D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на обеспечение деятельности (оказание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9 523,04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9523,05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120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7.7.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 w:rsidP="006961F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Компенсация расходов на оплату стоимости проезда и провоза багажа к</w:t>
            </w:r>
            <w:r w:rsidR="006961FF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месту использования отпуска и обратно лицам, работающим в</w:t>
            </w:r>
            <w:r w:rsidRPr="00A451E0">
              <w:rPr>
                <w:color w:val="000000"/>
                <w:sz w:val="18"/>
                <w:szCs w:val="18"/>
              </w:rPr>
              <w:br/>
              <w:t>организациях, финансируемых из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389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7.8.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Приобретение основных средств для оснащения муниципальных</w:t>
            </w:r>
            <w:r w:rsidRPr="00A451E0">
              <w:rPr>
                <w:color w:val="000000"/>
                <w:sz w:val="18"/>
                <w:szCs w:val="18"/>
              </w:rPr>
              <w:br/>
              <w:t>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4 139,38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4139,39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63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7.9.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Ремонт и капитальный ремонт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33 581,17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33 581,18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бюджетных ассигнований,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right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КРГХ, МБУ "АХТО"</w:t>
            </w:r>
          </w:p>
        </w:tc>
      </w:tr>
      <w:tr w:rsidR="006D2D44" w:rsidRPr="00A451E0" w:rsidTr="000B7202">
        <w:trPr>
          <w:trHeight w:val="54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 w:rsidP="001F570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Итого по подпрограмме: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2D44" w:rsidRPr="00A451E0" w:rsidRDefault="006D2D4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  <w:r w:rsidRPr="00A451E0">
              <w:rPr>
                <w:sz w:val="18"/>
                <w:szCs w:val="18"/>
              </w:rPr>
              <w:softHyphen/>
              <w:t>2025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153 807,23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961F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152</w:t>
            </w:r>
            <w:r w:rsidR="006D2D44" w:rsidRPr="00A451E0">
              <w:rPr>
                <w:color w:val="000000"/>
                <w:sz w:val="18"/>
                <w:szCs w:val="18"/>
              </w:rPr>
              <w:t>458,59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44" w:rsidRPr="00A451E0" w:rsidRDefault="006D2D4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44" w:rsidRPr="00A451E0" w:rsidRDefault="006D2D4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6D2D44" w:rsidRPr="00A451E0" w:rsidRDefault="006D2D44" w:rsidP="0013078C">
      <w:pPr>
        <w:ind w:firstLine="709"/>
        <w:jc w:val="center"/>
        <w:rPr>
          <w:b/>
        </w:rPr>
      </w:pPr>
    </w:p>
    <w:p w:rsidR="000B7202" w:rsidRPr="00A451E0" w:rsidRDefault="000B7202" w:rsidP="000B720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0B7202" w:rsidRPr="00A451E0" w:rsidRDefault="000B7202" w:rsidP="000B720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0B7202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0B7202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202" w:rsidRPr="00A451E0" w:rsidRDefault="005E4141" w:rsidP="00271CE8">
            <w:pPr>
              <w:jc w:val="center"/>
            </w:pPr>
            <w:r w:rsidRPr="00A451E0">
              <w:t>1,4</w:t>
            </w:r>
            <w:r w:rsidR="000B7202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0B7202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0B7202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7202" w:rsidRPr="00A451E0" w:rsidRDefault="005E4141" w:rsidP="005E4141">
            <w:pPr>
              <w:jc w:val="center"/>
            </w:pPr>
            <w:r w:rsidRPr="00A451E0">
              <w:t>17</w:t>
            </w:r>
            <w:r w:rsidR="000B7202" w:rsidRPr="00A451E0">
              <w:t>,</w:t>
            </w:r>
            <w:r w:rsidRPr="00A451E0">
              <w:t>75</w:t>
            </w:r>
            <w:r w:rsidR="000B7202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0B7202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5E4141" w:rsidP="005E4141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0B7202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25</w:t>
            </w:r>
            <w:r w:rsidR="000B7202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пере</w:t>
            </w:r>
            <w:r w:rsidR="000B7202" w:rsidRPr="00A451E0">
              <w:rPr>
                <w:b/>
                <w:bCs/>
              </w:rPr>
              <w:t>выполнение плана)</w:t>
            </w:r>
          </w:p>
        </w:tc>
      </w:tr>
      <w:tr w:rsidR="000B7202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202" w:rsidRPr="00A451E0" w:rsidRDefault="000B7202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0B7202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202" w:rsidRPr="00A451E0" w:rsidRDefault="000B7202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202" w:rsidRPr="00A451E0" w:rsidRDefault="000B7202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202" w:rsidRPr="00A451E0" w:rsidRDefault="005E4141" w:rsidP="00271CE8">
            <w:pPr>
              <w:jc w:val="center"/>
            </w:pPr>
            <w:r w:rsidRPr="00A451E0">
              <w:t>1</w:t>
            </w:r>
            <w:r w:rsidR="000B7202"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202" w:rsidRPr="00A451E0" w:rsidRDefault="000B7202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7202" w:rsidRPr="00A451E0" w:rsidRDefault="000B7202" w:rsidP="00271CE8">
            <w:pPr>
              <w:rPr>
                <w:b/>
                <w:bCs/>
              </w:rPr>
            </w:pPr>
          </w:p>
        </w:tc>
      </w:tr>
    </w:tbl>
    <w:p w:rsidR="000B7202" w:rsidRPr="00A451E0" w:rsidRDefault="000B7202" w:rsidP="000B720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B7202" w:rsidRPr="00A451E0" w:rsidRDefault="000B7202" w:rsidP="000B720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5E4141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5E4141" w:rsidRPr="00A451E0">
        <w:rPr>
          <w:rFonts w:ascii="Times New Roman" w:hAnsi="Times New Roman" w:cs="Times New Roman"/>
          <w:b/>
          <w:sz w:val="24"/>
          <w:szCs w:val="24"/>
        </w:rPr>
        <w:t>97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2D44" w:rsidRPr="00A451E0" w:rsidRDefault="000B7202" w:rsidP="000B7202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2B167E" w:rsidRPr="00A451E0">
        <w:rPr>
          <w:b/>
        </w:rPr>
        <w:t>4</w:t>
      </w:r>
      <w:r w:rsidRPr="00A451E0">
        <w:rPr>
          <w:b/>
        </w:rPr>
        <w:t xml:space="preserve"> </w:t>
      </w:r>
      <w:r w:rsidR="002B167E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</w:t>
      </w:r>
    </w:p>
    <w:p w:rsidR="009230D8" w:rsidRPr="00A451E0" w:rsidRDefault="009230D8" w:rsidP="0013078C">
      <w:pPr>
        <w:rPr>
          <w:b/>
        </w:rPr>
      </w:pPr>
      <w:r w:rsidRPr="00A451E0">
        <w:rPr>
          <w:b/>
        </w:rPr>
        <w:br w:type="page"/>
      </w:r>
    </w:p>
    <w:p w:rsidR="00583A53" w:rsidRPr="00A451E0" w:rsidRDefault="0039131E" w:rsidP="0013078C">
      <w:pPr>
        <w:jc w:val="center"/>
        <w:rPr>
          <w:b/>
        </w:rPr>
      </w:pPr>
      <w:r w:rsidRPr="00A451E0">
        <w:rPr>
          <w:b/>
        </w:rPr>
        <w:lastRenderedPageBreak/>
        <w:t>2</w:t>
      </w:r>
      <w:r w:rsidR="00581A1F" w:rsidRPr="00A451E0">
        <w:rPr>
          <w:b/>
        </w:rPr>
        <w:t>.</w:t>
      </w:r>
      <w:r w:rsidR="00611FDB" w:rsidRPr="00A451E0">
        <w:rPr>
          <w:b/>
        </w:rPr>
        <w:t xml:space="preserve"> </w:t>
      </w:r>
      <w:r w:rsidR="00581A1F" w:rsidRPr="00A451E0">
        <w:rPr>
          <w:b/>
        </w:rPr>
        <w:t>Подпрограмма «Развитие информацион</w:t>
      </w:r>
      <w:r w:rsidR="00583A53" w:rsidRPr="00A451E0">
        <w:rPr>
          <w:b/>
        </w:rPr>
        <w:t>ного общества</w:t>
      </w:r>
      <w:r w:rsidRPr="00A451E0">
        <w:rPr>
          <w:b/>
        </w:rPr>
        <w:t xml:space="preserve"> и</w:t>
      </w:r>
      <w:r w:rsidR="00583A53" w:rsidRPr="00A451E0">
        <w:rPr>
          <w:b/>
        </w:rPr>
        <w:t xml:space="preserve"> системы</w:t>
      </w:r>
    </w:p>
    <w:p w:rsidR="00581A1F" w:rsidRPr="00A451E0" w:rsidRDefault="00581A1F" w:rsidP="0013078C">
      <w:pPr>
        <w:jc w:val="center"/>
        <w:rPr>
          <w:b/>
        </w:rPr>
      </w:pPr>
      <w:r w:rsidRPr="00A451E0">
        <w:rPr>
          <w:b/>
        </w:rPr>
        <w:t>«Электронный муниципалитет в ЗАТО г.Североморск»</w:t>
      </w:r>
      <w:r w:rsidR="00583A53" w:rsidRPr="00A451E0">
        <w:rPr>
          <w:b/>
        </w:rPr>
        <w:t xml:space="preserve"> </w:t>
      </w:r>
      <w:r w:rsidRPr="00A451E0">
        <w:rPr>
          <w:b/>
        </w:rPr>
        <w:t>на 20</w:t>
      </w:r>
      <w:r w:rsidR="00347FC5" w:rsidRPr="00A451E0">
        <w:rPr>
          <w:b/>
        </w:rPr>
        <w:t>21</w:t>
      </w:r>
      <w:r w:rsidRPr="00A451E0">
        <w:rPr>
          <w:b/>
        </w:rPr>
        <w:t>-20</w:t>
      </w:r>
      <w:r w:rsidR="00E1778E" w:rsidRPr="00A451E0">
        <w:rPr>
          <w:b/>
        </w:rPr>
        <w:t>2</w:t>
      </w:r>
      <w:r w:rsidR="00347FC5" w:rsidRPr="00A451E0">
        <w:rPr>
          <w:b/>
        </w:rPr>
        <w:t>5</w:t>
      </w:r>
      <w:r w:rsidRPr="00A451E0">
        <w:rPr>
          <w:b/>
        </w:rPr>
        <w:t xml:space="preserve"> годы</w:t>
      </w: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662"/>
        <w:gridCol w:w="2168"/>
        <w:gridCol w:w="851"/>
        <w:gridCol w:w="923"/>
        <w:gridCol w:w="850"/>
        <w:gridCol w:w="996"/>
        <w:gridCol w:w="775"/>
        <w:gridCol w:w="3685"/>
        <w:gridCol w:w="850"/>
        <w:gridCol w:w="851"/>
        <w:gridCol w:w="850"/>
        <w:gridCol w:w="1560"/>
      </w:tblGrid>
      <w:tr w:rsidR="00BD0B96" w:rsidRPr="00A451E0" w:rsidTr="00092A7C">
        <w:trPr>
          <w:trHeight w:val="573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 6 / гр. 5)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BD0B96" w:rsidRPr="00A451E0" w:rsidTr="00194BAA">
        <w:trPr>
          <w:trHeight w:val="87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96" w:rsidRPr="00A451E0" w:rsidRDefault="00BD0B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D0B96" w:rsidRPr="00A451E0" w:rsidTr="00C36F1B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96" w:rsidRPr="00A451E0" w:rsidRDefault="00BD0B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4E352B" w:rsidRPr="00A451E0" w:rsidTr="004E352B">
        <w:trPr>
          <w:trHeight w:val="88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52B" w:rsidRPr="00A451E0" w:rsidRDefault="004E352B" w:rsidP="004E352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 Повышение качества и эффективности деятельности, открытости и доступности информации о деятельности органов местного самоуправления ЗАТО г.Североморск на основе современных информационно-телекоммуникационных технологий, соблюдения требований по защите информации.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B" w:rsidRPr="00A451E0" w:rsidRDefault="004E352B" w:rsidP="004E352B">
            <w:pPr>
              <w:widowControl w:val="0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пользователей единой информационно-телекоммуникационной сети Администрации ЗАТО г.Североморск, функциональные обязанности которых связаны с использованием ресурсов сети Интернет, имеющих доступ к сети Интернет не менее 10 Мбит/с без ограничения трафика,%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2B" w:rsidRPr="00A451E0" w:rsidRDefault="004E352B" w:rsidP="004E352B">
            <w:pPr>
              <w:widowControl w:val="0"/>
              <w:jc w:val="center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2B" w:rsidRPr="00A451E0" w:rsidTr="004E352B">
        <w:trPr>
          <w:trHeight w:val="86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52B" w:rsidRPr="00A451E0" w:rsidRDefault="004E352B" w:rsidP="004E3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B" w:rsidRPr="00A451E0" w:rsidRDefault="004E352B" w:rsidP="004E352B">
            <w:pPr>
              <w:widowControl w:val="0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пользователей единой информационно-телекоммуникационной сети Администрации ЗАТО г.Североморск, подключенных к единой информационной системе электронного документооборота,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2B" w:rsidRPr="00A451E0" w:rsidRDefault="004E352B" w:rsidP="004E352B">
            <w:pPr>
              <w:widowControl w:val="0"/>
              <w:jc w:val="center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2B" w:rsidRPr="00A451E0" w:rsidTr="004E352B">
        <w:trPr>
          <w:trHeight w:val="86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52B" w:rsidRPr="00A451E0" w:rsidRDefault="004E352B" w:rsidP="004E3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B" w:rsidRPr="00A451E0" w:rsidRDefault="004E352B" w:rsidP="004E352B">
            <w:pPr>
              <w:widowControl w:val="0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Лицензионная чистота программного обеспечения, используемого в Администрации ЗАТО г.Североморск,%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2B" w:rsidRPr="00A451E0" w:rsidRDefault="004E352B" w:rsidP="004E352B">
            <w:pPr>
              <w:widowControl w:val="0"/>
              <w:jc w:val="center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A451E0">
              <w:rPr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2B" w:rsidRPr="00A451E0" w:rsidTr="004E352B">
        <w:trPr>
          <w:trHeight w:val="86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52B" w:rsidRPr="00A451E0" w:rsidRDefault="004E352B" w:rsidP="004E3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B" w:rsidRPr="00A451E0" w:rsidRDefault="004E352B" w:rsidP="004E352B">
            <w:pPr>
              <w:widowControl w:val="0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Суммарная длительность перерывов в работе официальных сайтов органов местного самоуправления ЗАТО г.Североморск (за исключением перерывов, связанных с обстоятельствами непреодолимой силы), часов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2B" w:rsidRPr="00A451E0" w:rsidRDefault="004E352B" w:rsidP="004E352B">
            <w:pPr>
              <w:widowControl w:val="0"/>
              <w:jc w:val="center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не более 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451E0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451E0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352B" w:rsidRPr="00A451E0" w:rsidTr="004E352B">
        <w:trPr>
          <w:trHeight w:val="86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52B" w:rsidRPr="00A451E0" w:rsidRDefault="004E352B" w:rsidP="004E35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B" w:rsidRPr="00A451E0" w:rsidRDefault="004E352B" w:rsidP="004E352B">
            <w:pPr>
              <w:widowControl w:val="0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структурных подразделений Администрации ЗАТО г.Североморск, участвующих в межведомственном электронном взаимодействии, имеющих доступ к защищенным каналам связи к СМЭВ и государственным информационным системам со своих автоматизированных рабочих мест,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2B" w:rsidRPr="00A451E0" w:rsidRDefault="004E352B" w:rsidP="004E352B">
            <w:pPr>
              <w:widowControl w:val="0"/>
              <w:jc w:val="center"/>
              <w:textAlignment w:val="baseline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451E0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451E0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52B" w:rsidRPr="00A451E0" w:rsidRDefault="004E352B" w:rsidP="004E352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1: Совершенствование и модернизация аппаратного и программного обеспечения в органах местного самоуправления ЗАТО г.Североморск</w:t>
            </w:r>
          </w:p>
        </w:tc>
      </w:tr>
      <w:tr w:rsidR="006D2153" w:rsidRPr="00A451E0" w:rsidTr="00C36F1B">
        <w:trPr>
          <w:trHeight w:val="18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1.1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1: Совершенствование и модернизация аппаратного и программного обеспечения, информационно-коммуникационной и телекоммуникационной сети органов местного самоуправления ЗАТО г.Североморск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В течение </w:t>
            </w:r>
            <w:r w:rsidRPr="00A451E0">
              <w:rPr>
                <w:color w:val="000000"/>
                <w:sz w:val="18"/>
                <w:szCs w:val="18"/>
              </w:rPr>
              <w:br/>
              <w:t>2021-2025 годов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 в т.ч.:МБ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4999,09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4708,45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94,19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ГРБС, реализующих данное мероприятие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4A1608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135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Мероприятие в области информационно-коммуникационной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и телекоммуникационной инфраструктуры информационного общества, </w:t>
            </w:r>
            <w:r w:rsidRPr="00A451E0">
              <w:rPr>
                <w:color w:val="000000"/>
                <w:sz w:val="18"/>
                <w:szCs w:val="18"/>
              </w:rPr>
              <w:br/>
            </w:r>
            <w:r w:rsidRPr="00A451E0">
              <w:rPr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В течение </w:t>
            </w:r>
            <w:r w:rsidRPr="00A451E0">
              <w:rPr>
                <w:color w:val="000000"/>
                <w:sz w:val="18"/>
                <w:szCs w:val="18"/>
              </w:rPr>
              <w:br/>
              <w:t>2021-2025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 в т.ч.:МБ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4999,09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4708,45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94,19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ГРБС, реализующих данное мероприятие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4A1608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Уменьшение времени простоя, увеличение скорости обработки информации,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2917,65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2778,08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95,22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163,50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161,77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98,94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</w:t>
            </w:r>
          </w:p>
        </w:tc>
      </w:tr>
      <w:tr w:rsidR="006D2153" w:rsidRPr="00A451E0" w:rsidTr="00C36F1B">
        <w:trPr>
          <w:trHeight w:val="94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культуры, спорта, молодёжной политики и международных связей администрации ЗАТО г. 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131,42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130,79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99,52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культуры, спорта, молодёжной политики и международных связей администрации ЗАТО г. Североморск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312,90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246,04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78,63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</w:tr>
      <w:tr w:rsidR="006D2153" w:rsidRPr="00A451E0" w:rsidTr="00C36F1B">
        <w:trPr>
          <w:trHeight w:val="435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645,24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575,65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89,21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410,30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398,20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97,05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по развитию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городского хозяйства</w:t>
            </w:r>
          </w:p>
        </w:tc>
      </w:tr>
      <w:tr w:rsidR="006D2153" w:rsidRPr="00A451E0" w:rsidTr="00C36F1B">
        <w:trPr>
          <w:trHeight w:val="48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Контрольно-счетная палата 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142,08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141,92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99,89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Контрольно-счетная палата ЗАТО г.Североморск</w:t>
            </w:r>
          </w:p>
        </w:tc>
      </w:tr>
      <w:tr w:rsidR="006D2153" w:rsidRPr="00A451E0" w:rsidTr="00C36F1B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4999,09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4708,45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94,19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3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2: Выполнение комплекса работ по технической защите информации в органах местного самоуправления ЗАТО г.Североморск</w:t>
            </w:r>
          </w:p>
        </w:tc>
      </w:tr>
      <w:tr w:rsidR="006D2153" w:rsidRPr="00A451E0" w:rsidTr="00C36F1B">
        <w:trPr>
          <w:trHeight w:val="126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Основное мероприятие 2: Обеспечение комплексной защиты информации в информационно-вычислительных сетях органов местного самоуправления ЗАТО г.Североморск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В течение </w:t>
            </w:r>
            <w:r w:rsidRPr="00A451E0">
              <w:rPr>
                <w:color w:val="000000"/>
                <w:sz w:val="18"/>
                <w:szCs w:val="18"/>
              </w:rPr>
              <w:br/>
              <w:t>2021-2025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 в т.ч.:МБ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438,00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410,33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93,68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ГРБС, реализующих данное мероприятие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5F56C7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141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Мероприятие в области построения инфраструктуры защиты информационных каналов ОМСУ от НСД, в том числе комплекс работ по аттестации объектов ИСПДН,</w:t>
            </w:r>
            <w:r w:rsidRPr="00A451E0">
              <w:rPr>
                <w:color w:val="000000"/>
                <w:sz w:val="18"/>
                <w:szCs w:val="18"/>
              </w:rPr>
              <w:br/>
            </w:r>
            <w:r w:rsidRPr="00A451E0">
              <w:rPr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438,00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410,33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93,68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Техническая защита информации, % защищенной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49,86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4A1608" w:rsidP="004A1608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</w:t>
            </w:r>
            <w:r w:rsidR="006D2153" w:rsidRPr="00A451E0">
              <w:rPr>
                <w:color w:val="000000"/>
                <w:sz w:val="18"/>
                <w:szCs w:val="18"/>
              </w:rPr>
              <w:t>,</w:t>
            </w:r>
            <w:r w:rsidRPr="00A451E0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5F56C7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6D2153"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5F56C7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6D2153"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353,00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329,47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93,33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88,57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</w:t>
            </w:r>
          </w:p>
        </w:tc>
      </w:tr>
      <w:tr w:rsidR="006D2153" w:rsidRPr="00A451E0" w:rsidTr="00C36F1B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438,00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410,33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93,68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153" w:rsidRPr="00A451E0" w:rsidTr="00C36F1B">
        <w:trPr>
          <w:trHeight w:val="49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3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3: Техническое сопровождение автоматизированных рабочих мест</w:t>
            </w:r>
            <w:r w:rsidR="004E352B" w:rsidRPr="00A451E0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входящих в состав информационных систем обеспечения типовой деятельности ОМСУ ЗАТО г.Североморск</w:t>
            </w:r>
          </w:p>
        </w:tc>
      </w:tr>
      <w:tr w:rsidR="006D2153" w:rsidRPr="00A451E0" w:rsidTr="00C36F1B">
        <w:trPr>
          <w:trHeight w:val="93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Основное мероприятие 3: Развитие инфокоммуникационных компонентов органов местного самоуправления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В течение </w:t>
            </w:r>
            <w:r w:rsidRPr="00A451E0">
              <w:rPr>
                <w:color w:val="000000"/>
                <w:sz w:val="18"/>
                <w:szCs w:val="18"/>
              </w:rPr>
              <w:br/>
              <w:t>2021-2025 годов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 в т.ч.:МБ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30,70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30,70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Стандартизация </w:t>
            </w:r>
            <w:r w:rsidRPr="00A451E0">
              <w:rPr>
                <w:color w:val="000000"/>
                <w:sz w:val="18"/>
                <w:szCs w:val="18"/>
              </w:rPr>
              <w:br/>
              <w:t>и унификация использования программного обеспечения,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9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Сопровождение программного обеспечения «Система автоматизированного рабочего места муниципального образования»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5,28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5,28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</w:tr>
      <w:tr w:rsidR="006D2153" w:rsidRPr="00A451E0" w:rsidTr="00C36F1B">
        <w:trPr>
          <w:trHeight w:val="112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Субсидия на техническое сопровождение программного обеспечения «Система автоматизированного рабочего места муниципального образования»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25,42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25,42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</w:tr>
      <w:tr w:rsidR="006D2153" w:rsidRPr="00A451E0" w:rsidTr="00C36F1B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30,70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30,70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3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4: Развитие официальных Интернет - ресурсов органов местного самоуправления ЗАТО г.Североморск.</w:t>
            </w:r>
          </w:p>
        </w:tc>
      </w:tr>
      <w:tr w:rsidR="006D2153" w:rsidRPr="00A451E0" w:rsidTr="00C36F1B">
        <w:trPr>
          <w:trHeight w:val="112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4E352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4: Развитие официальных Интернет-ресурсов органов местного самоуправления ЗАТО г.Североморск в сети Интернет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В течение </w:t>
            </w:r>
            <w:r w:rsidRPr="00A451E0">
              <w:rPr>
                <w:color w:val="000000"/>
                <w:sz w:val="18"/>
                <w:szCs w:val="18"/>
              </w:rPr>
              <w:br/>
              <w:t>2021-2025 годов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 в т.ч.:МБ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ГРБС, реализующих данное мероприятие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5F56C7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1125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Сопровождение и модернизация официальных Интернет ресурсов ОМСУ ЗАТО г.Североморск,</w:t>
            </w:r>
            <w:r w:rsidRPr="00A451E0">
              <w:rPr>
                <w:color w:val="000000"/>
                <w:sz w:val="18"/>
                <w:szCs w:val="18"/>
              </w:rPr>
              <w:br/>
            </w:r>
            <w:r w:rsidRPr="00A451E0">
              <w:rPr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посещений уникальными пользователями ресурса, повышение информатизационной активности,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5F56C7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Главные распорядители бюджетных средств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Совет депутатов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Администрация </w:t>
            </w:r>
            <w:r w:rsidRPr="00A451E0">
              <w:rPr>
                <w:color w:val="000000"/>
                <w:sz w:val="18"/>
                <w:szCs w:val="18"/>
              </w:rPr>
              <w:br/>
              <w:t>ЗАТО г.Североморск</w:t>
            </w:r>
          </w:p>
        </w:tc>
      </w:tr>
      <w:tr w:rsidR="006D2153" w:rsidRPr="00A451E0" w:rsidTr="00C36F1B">
        <w:trPr>
          <w:trHeight w:val="30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42,00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финансов</w:t>
            </w:r>
          </w:p>
        </w:tc>
      </w:tr>
      <w:tr w:rsidR="006D2153" w:rsidRPr="00A451E0" w:rsidTr="00C36F1B">
        <w:trPr>
          <w:trHeight w:val="450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</w:t>
            </w:r>
          </w:p>
        </w:tc>
      </w:tr>
      <w:tr w:rsidR="006D2153" w:rsidRPr="00A451E0" w:rsidTr="00C36F1B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274,00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D2153" w:rsidRPr="00A451E0" w:rsidTr="00C36F1B">
        <w:trPr>
          <w:trHeight w:val="31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5741,79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5423,48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94,46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153" w:rsidRPr="00A451E0" w:rsidRDefault="006D2153" w:rsidP="006D2153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D0B96" w:rsidRPr="00A451E0" w:rsidRDefault="00BD0B96" w:rsidP="0013078C">
      <w:pPr>
        <w:jc w:val="center"/>
        <w:rPr>
          <w:b/>
        </w:rPr>
      </w:pP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AF51D4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AF51D4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1D4" w:rsidRPr="00A451E0" w:rsidRDefault="00691F98" w:rsidP="00271CE8">
            <w:pPr>
              <w:jc w:val="center"/>
            </w:pPr>
            <w:r w:rsidRPr="00A451E0">
              <w:t>5</w:t>
            </w:r>
            <w:r w:rsidR="00AF51D4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AF51D4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AF51D4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1D4" w:rsidRPr="00A451E0" w:rsidRDefault="00691F98" w:rsidP="00271CE8">
            <w:pPr>
              <w:jc w:val="center"/>
            </w:pPr>
            <w:r w:rsidRPr="00A451E0">
              <w:t>23</w:t>
            </w:r>
            <w:r w:rsidR="00AF51D4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AF51D4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AF51D4" w:rsidP="00691F98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</w:t>
            </w:r>
            <w:r w:rsidR="00691F98" w:rsidRPr="00A451E0">
              <w:rPr>
                <w:b/>
                <w:bCs/>
              </w:rPr>
              <w:t>0</w:t>
            </w:r>
            <w:r w:rsidRPr="00A451E0">
              <w:rPr>
                <w:b/>
                <w:bCs/>
              </w:rPr>
              <w:t xml:space="preserve"> </w:t>
            </w:r>
            <w:r w:rsidR="00691F98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AF51D4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1D4" w:rsidRPr="00A451E0" w:rsidRDefault="00AF51D4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691F98" w:rsidP="00271CE8">
            <w:pPr>
              <w:jc w:val="center"/>
            </w:pPr>
            <w:r w:rsidRPr="00A451E0">
              <w:t>5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1D4" w:rsidRPr="00A451E0" w:rsidRDefault="00AF51D4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1D4" w:rsidRPr="00A451E0" w:rsidRDefault="00AF51D4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1D4" w:rsidRPr="00A451E0" w:rsidRDefault="00691F98" w:rsidP="00271CE8">
            <w:pPr>
              <w:jc w:val="center"/>
            </w:pPr>
            <w:r w:rsidRPr="00A451E0">
              <w:t>23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1D4" w:rsidRPr="00A451E0" w:rsidRDefault="00AF51D4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1D4" w:rsidRPr="00A451E0" w:rsidRDefault="00AF51D4" w:rsidP="00271CE8">
            <w:pPr>
              <w:rPr>
                <w:b/>
                <w:bCs/>
              </w:rPr>
            </w:pPr>
          </w:p>
        </w:tc>
      </w:tr>
    </w:tbl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F51D4" w:rsidRPr="00A451E0" w:rsidRDefault="00AF51D4" w:rsidP="00AF51D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0,97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51D4" w:rsidRPr="00A451E0" w:rsidRDefault="00AF51D4" w:rsidP="00AF51D4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05508A" w:rsidRPr="00A451E0">
        <w:rPr>
          <w:b/>
        </w:rPr>
        <w:t>5</w:t>
      </w:r>
      <w:r w:rsidRPr="00A451E0">
        <w:rPr>
          <w:b/>
        </w:rPr>
        <w:t xml:space="preserve"> </w:t>
      </w:r>
      <w:r w:rsidR="0005508A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05508A" w:rsidRPr="00A451E0">
        <w:rPr>
          <w:b/>
        </w:rPr>
        <w:t>ь</w:t>
      </w:r>
    </w:p>
    <w:p w:rsidR="00BD0B96" w:rsidRPr="00A451E0" w:rsidRDefault="00BD0B96" w:rsidP="0013078C">
      <w:pPr>
        <w:jc w:val="center"/>
        <w:rPr>
          <w:b/>
        </w:rPr>
      </w:pPr>
    </w:p>
    <w:p w:rsidR="006C5A38" w:rsidRPr="00A451E0" w:rsidRDefault="006C5A38" w:rsidP="0013078C">
      <w:pPr>
        <w:jc w:val="center"/>
        <w:rPr>
          <w:b/>
        </w:rPr>
      </w:pPr>
    </w:p>
    <w:p w:rsidR="006C5A38" w:rsidRPr="00A451E0" w:rsidRDefault="006C5A38" w:rsidP="0013078C">
      <w:pPr>
        <w:jc w:val="center"/>
        <w:rPr>
          <w:b/>
        </w:rPr>
      </w:pPr>
    </w:p>
    <w:p w:rsidR="005040A0" w:rsidRPr="00A451E0" w:rsidRDefault="005040A0" w:rsidP="0013078C">
      <w:pPr>
        <w:ind w:firstLine="709"/>
        <w:jc w:val="both"/>
      </w:pPr>
      <w:r w:rsidRPr="00A451E0">
        <w:br w:type="page"/>
      </w:r>
    </w:p>
    <w:p w:rsidR="008D683C" w:rsidRPr="00A451E0" w:rsidRDefault="00487896" w:rsidP="0013078C">
      <w:pPr>
        <w:pStyle w:val="af6"/>
        <w:ind w:left="1440" w:firstLine="0"/>
        <w:jc w:val="center"/>
        <w:rPr>
          <w:rFonts w:ascii="Times New Roman" w:hAnsi="Times New Roman"/>
          <w:b/>
        </w:rPr>
      </w:pPr>
      <w:r w:rsidRPr="00A451E0">
        <w:rPr>
          <w:rFonts w:ascii="Times New Roman" w:hAnsi="Times New Roman"/>
          <w:b/>
        </w:rPr>
        <w:lastRenderedPageBreak/>
        <w:t>3.</w:t>
      </w:r>
      <w:r w:rsidR="00183E0C" w:rsidRPr="00A451E0">
        <w:rPr>
          <w:rFonts w:ascii="Times New Roman" w:hAnsi="Times New Roman"/>
          <w:b/>
        </w:rPr>
        <w:t>Подпрограмма «</w:t>
      </w:r>
      <w:r w:rsidR="008A1077" w:rsidRPr="00A451E0">
        <w:rPr>
          <w:rFonts w:ascii="Times New Roman" w:hAnsi="Times New Roman"/>
          <w:b/>
        </w:rPr>
        <w:t>Совершенствование организации деятельности органов местного самоуправления ЗАТО г.Североморск</w:t>
      </w:r>
      <w:r w:rsidR="00183E0C" w:rsidRPr="00A451E0">
        <w:rPr>
          <w:rFonts w:ascii="Times New Roman" w:hAnsi="Times New Roman"/>
          <w:b/>
        </w:rPr>
        <w:t>» на 20</w:t>
      </w:r>
      <w:r w:rsidR="002D759C" w:rsidRPr="00A451E0">
        <w:rPr>
          <w:rFonts w:ascii="Times New Roman" w:hAnsi="Times New Roman"/>
          <w:b/>
        </w:rPr>
        <w:t>21</w:t>
      </w:r>
      <w:r w:rsidR="00183E0C" w:rsidRPr="00A451E0">
        <w:rPr>
          <w:rFonts w:ascii="Times New Roman" w:hAnsi="Times New Roman"/>
          <w:b/>
        </w:rPr>
        <w:t>-20</w:t>
      </w:r>
      <w:r w:rsidR="00E1778E" w:rsidRPr="00A451E0">
        <w:rPr>
          <w:rFonts w:ascii="Times New Roman" w:hAnsi="Times New Roman"/>
          <w:b/>
        </w:rPr>
        <w:t>2</w:t>
      </w:r>
      <w:r w:rsidR="002D759C" w:rsidRPr="00A451E0">
        <w:rPr>
          <w:rFonts w:ascii="Times New Roman" w:hAnsi="Times New Roman"/>
          <w:b/>
        </w:rPr>
        <w:t>5</w:t>
      </w:r>
      <w:r w:rsidR="00183E0C" w:rsidRPr="00A451E0">
        <w:rPr>
          <w:rFonts w:ascii="Times New Roman" w:hAnsi="Times New Roman"/>
          <w:b/>
        </w:rPr>
        <w:t xml:space="preserve"> годы</w:t>
      </w:r>
    </w:p>
    <w:p w:rsidR="00446DD3" w:rsidRPr="00A451E0" w:rsidRDefault="00446DD3" w:rsidP="0013078C">
      <w:pPr>
        <w:jc w:val="center"/>
        <w:rPr>
          <w:b/>
        </w:rPr>
      </w:pPr>
    </w:p>
    <w:tbl>
      <w:tblPr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134"/>
        <w:gridCol w:w="992"/>
        <w:gridCol w:w="1276"/>
        <w:gridCol w:w="1134"/>
        <w:gridCol w:w="1134"/>
        <w:gridCol w:w="2977"/>
        <w:gridCol w:w="851"/>
        <w:gridCol w:w="708"/>
        <w:gridCol w:w="1276"/>
        <w:gridCol w:w="1417"/>
      </w:tblGrid>
      <w:tr w:rsidR="002C4DFD" w:rsidRPr="00A451E0" w:rsidTr="00D55206">
        <w:trPr>
          <w:trHeight w:val="6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№ п/п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 и основные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освоения,% (гр.6/гр.5)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2C4DFD" w:rsidRPr="00A451E0" w:rsidTr="00D55206">
        <w:trPr>
          <w:trHeight w:val="12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</w:t>
            </w:r>
            <w:r w:rsidR="000645BD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b/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A829F8" w:rsidRPr="00A451E0" w:rsidTr="00D55206">
        <w:trPr>
          <w:trHeight w:val="390"/>
        </w:trPr>
        <w:tc>
          <w:tcPr>
            <w:tcW w:w="850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A829F8" w:rsidP="00A829F8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 повышение профессионализма и компетентности кадрового состава муниципального образования ЗАТО г.Североморск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0645B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Уровень аттестации муниципальных служащих,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0645B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611A5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611A5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F8" w:rsidRPr="00A451E0" w:rsidRDefault="00A829F8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36931" w:rsidRPr="00A451E0" w:rsidTr="00D55206">
        <w:trPr>
          <w:trHeight w:val="390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DFD" w:rsidRPr="00A451E0" w:rsidRDefault="002C4DFD" w:rsidP="002C4DF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Задача 1: Повышение эффективности и результативности муниципальной службы через развитие системы профессионального и личного роста муниципальных служащих </w:t>
            </w:r>
          </w:p>
        </w:tc>
      </w:tr>
      <w:tr w:rsidR="00CB2739" w:rsidRPr="00A451E0" w:rsidTr="00D55206">
        <w:trPr>
          <w:trHeight w:val="74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на обеспечение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2021г.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810,64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702,13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86,6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E47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Обучение муниципальных служащих на курсах повышения квалификации (не менее 16 часов), чел./Участие в региональных, всероссийских и международных форумах, семинарах, конференциях, съездах, сессиях, собраниях</w:t>
            </w:r>
            <w:r w:rsidR="00E47853" w:rsidRPr="00A451E0">
              <w:rPr>
                <w:sz w:val="18"/>
                <w:szCs w:val="18"/>
              </w:rPr>
              <w:t>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31/33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42/37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135/112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Руководители структурных подразделений администрации ЗАТО г.Североморск                с правами юридического лица</w:t>
            </w: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271,90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72,2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13/14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13/15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100/107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89,67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5/5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11/11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220/220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2/0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200/100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УКСМП и МС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1/1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200/100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99,97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4/8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4/5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100/63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3/2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  <w:r w:rsidR="00D217DC" w:rsidRPr="00A451E0">
              <w:rPr>
                <w:sz w:val="18"/>
                <w:szCs w:val="18"/>
              </w:rPr>
              <w:t>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67/50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 w:rsidP="001D47B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1/1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400/100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CB2739" w:rsidRPr="00A451E0" w:rsidTr="00D55206">
        <w:trPr>
          <w:trHeight w:val="54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39" w:rsidRPr="00A451E0" w:rsidRDefault="00CB273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739" w:rsidRPr="00A451E0" w:rsidRDefault="00CB2739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 w:rsidP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на обеспечение функций руководителя контрольно-счетной палаты МО и его заместителей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2021г.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Участие в региональных, всероссийских и международных форумах, семинарах, конференциях, съездах, сессиях, собраниях</w:t>
            </w:r>
            <w:r w:rsidR="00E47853" w:rsidRPr="00A451E0">
              <w:rPr>
                <w:sz w:val="18"/>
                <w:szCs w:val="18"/>
              </w:rPr>
              <w:t>, чел.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КСП</w:t>
            </w:r>
          </w:p>
        </w:tc>
      </w:tr>
      <w:tr w:rsidR="002C4DFD" w:rsidRPr="00A451E0" w:rsidTr="00D55206">
        <w:trPr>
          <w:trHeight w:val="3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 по задаче 1: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878,14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768,83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87,5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36931" w:rsidRPr="00A451E0" w:rsidTr="00D55206">
        <w:trPr>
          <w:trHeight w:val="285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451E0">
              <w:rPr>
                <w:b/>
                <w:bCs/>
                <w:i/>
                <w:iCs/>
                <w:sz w:val="18"/>
                <w:szCs w:val="18"/>
              </w:rPr>
              <w:lastRenderedPageBreak/>
              <w:t>Задача 2: Представительство интересов и прав муниципального образования ЗАТО г.Североморск</w:t>
            </w:r>
          </w:p>
        </w:tc>
      </w:tr>
      <w:tr w:rsidR="002C4DFD" w:rsidRPr="00A451E0" w:rsidTr="00D5520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на обеспечение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96350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Представление интересов и прав органов местного самоуправления ЗАТО г.Североморск (в т.ч. структурных подразделений администрации с правом юридического лица) за пределами муниципального образования ЗАТО г.Североморск в органах государственной власти, судах судебной системы РФ и др., (по мере необходимости, да/нет)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611A5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611A54" w:rsidP="00611A5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 ЗАТО г.Североморск</w:t>
            </w:r>
          </w:p>
        </w:tc>
      </w:tr>
      <w:tr w:rsidR="002C4DFD" w:rsidRPr="00A451E0" w:rsidTr="00D55206">
        <w:trPr>
          <w:trHeight w:val="3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 по задаче 2: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2021г.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936931" w:rsidRPr="00A451E0" w:rsidTr="00D55206">
        <w:trPr>
          <w:trHeight w:val="343"/>
        </w:trPr>
        <w:tc>
          <w:tcPr>
            <w:tcW w:w="157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A451E0">
              <w:rPr>
                <w:b/>
                <w:bCs/>
                <w:i/>
                <w:iCs/>
                <w:sz w:val="18"/>
                <w:szCs w:val="18"/>
              </w:rPr>
              <w:t>Задача 3: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</w:t>
            </w:r>
          </w:p>
        </w:tc>
      </w:tr>
      <w:tr w:rsidR="002C4DFD" w:rsidRPr="00A451E0" w:rsidTr="00D55206">
        <w:trPr>
          <w:trHeight w:val="15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проезда и провоза багажа к месту использования отпуска и обратно лицам, работающим в организациях, финансируемых из местного бюджета, в т.ч.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2021г.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2 018,03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1 853,37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средств,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 w:rsidP="00A829F8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Руководители структурных подразделений администрации ЗАТО г.Североморск с правами юридического лица</w:t>
            </w:r>
          </w:p>
        </w:tc>
      </w:tr>
      <w:tr w:rsidR="002C4DFD" w:rsidRPr="00A451E0" w:rsidTr="00D55206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644,21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026C4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026C4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338,48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331,87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УКСМП и МС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188,71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188,71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207,94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КСП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6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направления расходов муниципальной программы, в т.ч.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621,52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Освоение средств,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 w:rsidP="00A829F8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Руководители структурных подразделений </w:t>
            </w:r>
            <w:r w:rsidRPr="00A451E0">
              <w:rPr>
                <w:sz w:val="18"/>
                <w:szCs w:val="18"/>
              </w:rPr>
              <w:lastRenderedPageBreak/>
              <w:t>администрации ЗАТО г.Североморск с правами юридического лица</w:t>
            </w: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213,75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УКСМП и МС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3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КСП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</w:p>
        </w:tc>
      </w:tr>
      <w:tr w:rsidR="002C4DFD" w:rsidRPr="00A451E0" w:rsidTr="00D55206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 по задаче 3: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2 679,47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2 474,89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2C4DFD" w:rsidRPr="00A451E0" w:rsidTr="00D55206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DFD" w:rsidRPr="00A451E0" w:rsidRDefault="002C4DFD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 w:rsidP="00CB273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3 557,6</w:t>
            </w:r>
            <w:r w:rsidR="00CB2739" w:rsidRPr="00A451E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 w:rsidP="00CB273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3 243,7</w:t>
            </w:r>
            <w:r w:rsidR="00CB2739"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91,2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DFD" w:rsidRPr="00A451E0" w:rsidRDefault="002C4DFD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2C4DFD" w:rsidRPr="00A451E0" w:rsidRDefault="002C4DFD" w:rsidP="0013078C">
      <w:pPr>
        <w:jc w:val="center"/>
        <w:rPr>
          <w:b/>
        </w:rPr>
      </w:pPr>
    </w:p>
    <w:p w:rsidR="000E2C51" w:rsidRPr="00A451E0" w:rsidRDefault="000E2C51" w:rsidP="000E2C5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0E2C51" w:rsidRPr="00A451E0" w:rsidRDefault="000E2C51" w:rsidP="000E2C5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0E2C51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C51" w:rsidRPr="00A451E0" w:rsidRDefault="000E2C51" w:rsidP="000E2C51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C51" w:rsidRPr="00A451E0" w:rsidRDefault="00026C45" w:rsidP="00271CE8">
            <w:pPr>
              <w:jc w:val="center"/>
            </w:pPr>
            <w:r w:rsidRPr="00A451E0">
              <w:t>6,33</w:t>
            </w:r>
            <w:r w:rsidR="000E2C51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026C45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</w:t>
            </w:r>
            <w:r w:rsidR="00026C45" w:rsidRPr="00A451E0">
              <w:rPr>
                <w:b/>
                <w:bCs/>
              </w:rPr>
              <w:t>03</w:t>
            </w:r>
            <w:r w:rsidRPr="00A451E0">
              <w:rPr>
                <w:b/>
                <w:bCs/>
              </w:rPr>
              <w:t xml:space="preserve"> </w:t>
            </w:r>
            <w:r w:rsidR="00026C45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0E2C51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2C51" w:rsidRPr="00A451E0" w:rsidRDefault="000E2C51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2C51" w:rsidRPr="00A451E0" w:rsidRDefault="000E2C51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2C51" w:rsidRPr="00A451E0" w:rsidRDefault="000E2C51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51" w:rsidRPr="00A451E0" w:rsidRDefault="000E2C51" w:rsidP="00271CE8">
            <w:pPr>
              <w:jc w:val="center"/>
            </w:pPr>
            <w:r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2C51" w:rsidRPr="00A451E0" w:rsidRDefault="000E2C51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2C51" w:rsidRPr="00A451E0" w:rsidRDefault="000E2C51" w:rsidP="00271CE8">
            <w:pPr>
              <w:rPr>
                <w:b/>
                <w:bCs/>
              </w:rPr>
            </w:pPr>
          </w:p>
        </w:tc>
      </w:tr>
    </w:tbl>
    <w:p w:rsidR="00E43202" w:rsidRPr="00A451E0" w:rsidRDefault="00E43202" w:rsidP="000E2C5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0E2C51" w:rsidRPr="00A451E0" w:rsidRDefault="000E2C51" w:rsidP="000E2C5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E43202" w:rsidRPr="00A451E0" w:rsidRDefault="00E43202" w:rsidP="000E2C5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0E2C51" w:rsidRPr="00A451E0" w:rsidRDefault="000E2C51" w:rsidP="000E2C5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E43202" w:rsidRPr="00A451E0">
        <w:rPr>
          <w:rFonts w:ascii="Times New Roman" w:hAnsi="Times New Roman" w:cs="Times New Roman"/>
          <w:b/>
          <w:sz w:val="24"/>
          <w:szCs w:val="24"/>
        </w:rPr>
        <w:t>3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</w:t>
      </w:r>
      <w:r w:rsidR="00E43202" w:rsidRPr="00A451E0">
        <w:rPr>
          <w:rFonts w:ascii="Times New Roman" w:hAnsi="Times New Roman" w:cs="Times New Roman"/>
          <w:b/>
          <w:sz w:val="24"/>
          <w:szCs w:val="24"/>
        </w:rPr>
        <w:t xml:space="preserve"> 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E2C51" w:rsidRPr="00A451E0" w:rsidRDefault="000E2C51" w:rsidP="000E2C51">
      <w:pPr>
        <w:ind w:firstLine="709"/>
        <w:jc w:val="center"/>
        <w:rPr>
          <w:b/>
        </w:rPr>
      </w:pPr>
      <w:r w:rsidRPr="00A451E0">
        <w:rPr>
          <w:b/>
        </w:rPr>
        <w:t>Общая оценка эффективности реализации подпрограммы - 4 приемлемый уровень эффективности</w:t>
      </w:r>
    </w:p>
    <w:p w:rsidR="002C4DFD" w:rsidRPr="00A451E0" w:rsidRDefault="002C4DFD" w:rsidP="0013078C">
      <w:pPr>
        <w:jc w:val="center"/>
        <w:rPr>
          <w:b/>
        </w:rPr>
      </w:pPr>
    </w:p>
    <w:p w:rsidR="00981151" w:rsidRPr="00A451E0" w:rsidRDefault="0087645C" w:rsidP="0013078C">
      <w:pPr>
        <w:rPr>
          <w:b/>
        </w:rPr>
      </w:pPr>
      <w:r w:rsidRPr="00A451E0">
        <w:br w:type="page"/>
      </w:r>
    </w:p>
    <w:p w:rsidR="008D683C" w:rsidRPr="00A451E0" w:rsidRDefault="00B24A68" w:rsidP="0013078C">
      <w:pPr>
        <w:pStyle w:val="ConsPlusNonformat"/>
        <w:widowControl/>
        <w:tabs>
          <w:tab w:val="left" w:pos="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1E0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2924F1" w:rsidRPr="00A451E0">
        <w:rPr>
          <w:rFonts w:ascii="Times New Roman" w:hAnsi="Times New Roman" w:cs="Times New Roman"/>
          <w:b/>
          <w:sz w:val="24"/>
          <w:szCs w:val="24"/>
        </w:rPr>
        <w:t>.</w:t>
      </w:r>
      <w:r w:rsidR="009A7999" w:rsidRPr="00A451E0">
        <w:rPr>
          <w:rFonts w:ascii="Times New Roman" w:hAnsi="Times New Roman" w:cs="Times New Roman"/>
          <w:b/>
          <w:sz w:val="24"/>
          <w:szCs w:val="24"/>
        </w:rPr>
        <w:t>Подпрограмма «Поддержка общественных объединений и организаций в ЗАТО г.Североморск» на 20</w:t>
      </w:r>
      <w:r w:rsidR="00AA7737" w:rsidRPr="00A451E0">
        <w:rPr>
          <w:rFonts w:ascii="Times New Roman" w:hAnsi="Times New Roman" w:cs="Times New Roman"/>
          <w:b/>
          <w:sz w:val="24"/>
          <w:szCs w:val="24"/>
        </w:rPr>
        <w:t>21</w:t>
      </w:r>
      <w:r w:rsidR="009A7999" w:rsidRPr="00A451E0">
        <w:rPr>
          <w:rFonts w:ascii="Times New Roman" w:hAnsi="Times New Roman" w:cs="Times New Roman"/>
          <w:b/>
          <w:sz w:val="24"/>
          <w:szCs w:val="24"/>
        </w:rPr>
        <w:t>-20</w:t>
      </w:r>
      <w:r w:rsidR="00E1778E" w:rsidRPr="00A451E0">
        <w:rPr>
          <w:rFonts w:ascii="Times New Roman" w:hAnsi="Times New Roman" w:cs="Times New Roman"/>
          <w:b/>
          <w:sz w:val="24"/>
          <w:szCs w:val="24"/>
        </w:rPr>
        <w:t>2</w:t>
      </w:r>
      <w:r w:rsidR="00AA7737" w:rsidRPr="00A451E0">
        <w:rPr>
          <w:rFonts w:ascii="Times New Roman" w:hAnsi="Times New Roman" w:cs="Times New Roman"/>
          <w:b/>
          <w:sz w:val="24"/>
          <w:szCs w:val="24"/>
        </w:rPr>
        <w:t>5</w:t>
      </w:r>
      <w:r w:rsidR="009A7999" w:rsidRPr="00A451E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A7737" w:rsidRPr="00A451E0" w:rsidRDefault="00AA7737" w:rsidP="0013078C">
      <w:pPr>
        <w:pStyle w:val="ConsPlusNonformat"/>
        <w:widowControl/>
        <w:tabs>
          <w:tab w:val="left" w:pos="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40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242"/>
        <w:gridCol w:w="851"/>
        <w:gridCol w:w="1134"/>
        <w:gridCol w:w="1417"/>
        <w:gridCol w:w="1134"/>
        <w:gridCol w:w="992"/>
        <w:gridCol w:w="2268"/>
        <w:gridCol w:w="850"/>
        <w:gridCol w:w="851"/>
        <w:gridCol w:w="992"/>
        <w:gridCol w:w="1560"/>
      </w:tblGrid>
      <w:tr w:rsidR="0035465F" w:rsidRPr="00A451E0" w:rsidTr="005B4865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 % (гр. 6/ гр.5)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35465F" w:rsidRPr="00A451E0" w:rsidTr="005B4865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b/>
                <w:sz w:val="18"/>
                <w:szCs w:val="18"/>
              </w:rPr>
            </w:pPr>
          </w:p>
        </w:tc>
      </w:tr>
      <w:tr w:rsidR="0035465F" w:rsidRPr="00A451E0" w:rsidTr="005B486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35465F" w:rsidRPr="00A451E0" w:rsidTr="005B4865">
        <w:trPr>
          <w:trHeight w:val="35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sz w:val="18"/>
                <w:szCs w:val="18"/>
              </w:rPr>
            </w:pPr>
            <w:r w:rsidRPr="00A451E0">
              <w:rPr>
                <w:b/>
                <w:spacing w:val="-4"/>
                <w:sz w:val="18"/>
                <w:szCs w:val="18"/>
              </w:rPr>
              <w:t>Цель: поддержка общественных объединений и организаций в ЗАТО г.Североморск, патриотическое и нравственное воспитание населения</w:t>
            </w:r>
          </w:p>
        </w:tc>
      </w:tr>
      <w:tr w:rsidR="0035465F" w:rsidRPr="00A451E0" w:rsidTr="005B4865">
        <w:trPr>
          <w:trHeight w:val="35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Доля общественных объединений и организаций, реализующих социально-значимые мероприятия, от общего числа общественных организаций, на территории ЗАТО г.Североморск,</w:t>
            </w:r>
            <w:r w:rsidRPr="00A451E0">
              <w:rPr>
                <w:sz w:val="18"/>
                <w:szCs w:val="18"/>
              </w:rPr>
              <w:t xml:space="preserve"> </w:t>
            </w:r>
            <w:r w:rsidR="0035465F" w:rsidRPr="00A451E0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Администрация</w:t>
            </w:r>
          </w:p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ЗАТО г.Североморск</w:t>
            </w:r>
          </w:p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общественные организации</w:t>
            </w:r>
          </w:p>
        </w:tc>
      </w:tr>
      <w:tr w:rsidR="0035465F" w:rsidRPr="00A451E0" w:rsidTr="005B4865">
        <w:trPr>
          <w:trHeight w:val="45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2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Задача 1: Оказание информационной и организационно-консультационной поддержки общественным организациям, создание условий для развития и проведения мероприятий, связанных с осуществлением общественно-полезной деятельности общественных объединений, и их привлечения в содействию в решении вопросов местного значения</w:t>
            </w:r>
          </w:p>
        </w:tc>
      </w:tr>
      <w:tr w:rsidR="0035465F" w:rsidRPr="00A451E0" w:rsidTr="005B4865">
        <w:trPr>
          <w:trHeight w:val="131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33" w:lineRule="auto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Оказание методической и информационной поддержки общественным организациям ЗАТО г.Североморск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4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Количество общественных объединений, которым была оказана методическая и информационная поддержка,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  <w:r w:rsidR="0035465F" w:rsidRPr="00A451E0">
              <w:rPr>
                <w:sz w:val="18"/>
                <w:szCs w:val="18"/>
              </w:rPr>
              <w:t>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Администрация</w:t>
            </w:r>
          </w:p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ЗАТО г.Североморск</w:t>
            </w:r>
          </w:p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общественные организации</w:t>
            </w:r>
          </w:p>
        </w:tc>
      </w:tr>
      <w:tr w:rsidR="0035465F" w:rsidRPr="00A451E0" w:rsidTr="005B4865">
        <w:trPr>
          <w:trHeight w:val="231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33" w:lineRule="auto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Обеспечение функционирования информационного сайта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467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Кол-во справочно-информационных материалов, размещенных на сайте, 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92783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  <w:r w:rsidR="0035465F" w:rsidRPr="00A451E0">
              <w:rPr>
                <w:sz w:val="18"/>
                <w:szCs w:val="18"/>
              </w:rPr>
              <w:t>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sz w:val="18"/>
                <w:szCs w:val="18"/>
              </w:rPr>
            </w:pPr>
          </w:p>
        </w:tc>
      </w:tr>
      <w:tr w:rsidR="0035465F" w:rsidRPr="00A451E0" w:rsidTr="005B4865">
        <w:trPr>
          <w:trHeight w:val="230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33" w:lineRule="auto"/>
              <w:rPr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jc w:val="center"/>
              <w:rPr>
                <w:spacing w:val="-4"/>
                <w:sz w:val="18"/>
                <w:szCs w:val="18"/>
              </w:rPr>
            </w:pPr>
            <w:r w:rsidRPr="00A451E0">
              <w:rPr>
                <w:spacing w:val="-4"/>
                <w:sz w:val="18"/>
                <w:szCs w:val="18"/>
              </w:rPr>
              <w:t>Количество общественных объединений, принявших участие в публикациях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5F" w:rsidRPr="00A451E0" w:rsidRDefault="0035465F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465F" w:rsidRPr="00A451E0" w:rsidRDefault="0092783D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</w:t>
            </w:r>
            <w:r w:rsidR="0035465F" w:rsidRPr="00A451E0">
              <w:rPr>
                <w:sz w:val="18"/>
                <w:szCs w:val="18"/>
              </w:rPr>
              <w:t>0%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65F" w:rsidRPr="00A451E0" w:rsidRDefault="0035465F" w:rsidP="0013078C">
            <w:pPr>
              <w:rPr>
                <w:sz w:val="18"/>
                <w:szCs w:val="18"/>
              </w:rPr>
            </w:pPr>
          </w:p>
        </w:tc>
      </w:tr>
    </w:tbl>
    <w:p w:rsidR="0035465F" w:rsidRPr="00A451E0" w:rsidRDefault="0035465F" w:rsidP="0013078C">
      <w:pPr>
        <w:tabs>
          <w:tab w:val="left" w:pos="432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D67463" w:rsidRPr="00A451E0" w:rsidRDefault="00D67463" w:rsidP="00D6746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</w:t>
      </w:r>
      <w:r w:rsidRPr="00A451E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67463" w:rsidRPr="00A451E0" w:rsidRDefault="00D67463" w:rsidP="00D67463">
      <w:pPr>
        <w:pStyle w:val="ConsPlusNonformat"/>
        <w:widowControl/>
        <w:numPr>
          <w:ilvl w:val="0"/>
          <w:numId w:val="1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D67463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3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D67463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 xml:space="preserve">1,0 высокая результативность </w:t>
            </w:r>
          </w:p>
        </w:tc>
      </w:tr>
      <w:tr w:rsidR="00D67463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63" w:rsidRPr="00A451E0" w:rsidRDefault="00D67463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63" w:rsidRPr="00A451E0" w:rsidRDefault="00D67463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63" w:rsidRPr="00A451E0" w:rsidRDefault="00D67463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63" w:rsidRPr="00A451E0" w:rsidRDefault="00D67463" w:rsidP="00271CE8">
            <w:pPr>
              <w:jc w:val="center"/>
            </w:pPr>
            <w:r w:rsidRPr="00A451E0">
              <w:t>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63" w:rsidRPr="00A451E0" w:rsidRDefault="00D67463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463" w:rsidRPr="00A451E0" w:rsidRDefault="00D67463" w:rsidP="00271CE8">
            <w:pPr>
              <w:rPr>
                <w:b/>
                <w:bCs/>
              </w:rPr>
            </w:pPr>
          </w:p>
        </w:tc>
      </w:tr>
    </w:tbl>
    <w:p w:rsidR="00D67463" w:rsidRPr="00A451E0" w:rsidRDefault="00D67463" w:rsidP="00D67463">
      <w:pPr>
        <w:pStyle w:val="ConsPlusNonformat"/>
        <w:widowControl/>
        <w:numPr>
          <w:ilvl w:val="0"/>
          <w:numId w:val="15"/>
        </w:numPr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полноты финансирования: в отчетном году подпрограмма не финансировалась.</w:t>
      </w:r>
    </w:p>
    <w:p w:rsidR="0035465F" w:rsidRPr="00A451E0" w:rsidRDefault="00D67463" w:rsidP="0013078C">
      <w:pPr>
        <w:pStyle w:val="ConsPlusNonformat"/>
        <w:widowControl/>
        <w:tabs>
          <w:tab w:val="left" w:pos="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1E0">
        <w:rPr>
          <w:rFonts w:ascii="Times New Roman" w:hAnsi="Times New Roman" w:cs="Times New Roman"/>
          <w:b/>
          <w:sz w:val="24"/>
          <w:szCs w:val="24"/>
        </w:rPr>
        <w:t>Общая оценка эффективности реализации подпрограммы не проводится ввиду отсутствия оценки полноты финансирования</w:t>
      </w:r>
    </w:p>
    <w:p w:rsidR="00F4413E" w:rsidRPr="00A451E0" w:rsidRDefault="00F4413E" w:rsidP="0013078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413E" w:rsidRPr="00A451E0" w:rsidRDefault="00F4413E" w:rsidP="0013078C">
      <w:pPr>
        <w:ind w:firstLine="709"/>
        <w:jc w:val="both"/>
        <w:sectPr w:rsidR="00F4413E" w:rsidRPr="00A451E0" w:rsidSect="00A25302">
          <w:pgSz w:w="16838" w:h="11906" w:orient="landscape"/>
          <w:pgMar w:top="709" w:right="851" w:bottom="1134" w:left="1418" w:header="709" w:footer="709" w:gutter="0"/>
          <w:cols w:space="708"/>
          <w:docGrid w:linePitch="360"/>
        </w:sectPr>
      </w:pPr>
    </w:p>
    <w:p w:rsidR="00750683" w:rsidRPr="00A451E0" w:rsidRDefault="00112A8C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A451E0">
        <w:rPr>
          <w:b/>
          <w:szCs w:val="28"/>
        </w:rPr>
        <w:lastRenderedPageBreak/>
        <w:t>4</w:t>
      </w:r>
      <w:r w:rsidR="00750683" w:rsidRPr="00A451E0">
        <w:rPr>
          <w:b/>
          <w:szCs w:val="28"/>
        </w:rPr>
        <w:t xml:space="preserve">. Отчет о реализации мероприятий </w:t>
      </w:r>
    </w:p>
    <w:p w:rsidR="00750683" w:rsidRPr="00A451E0" w:rsidRDefault="00750683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A451E0">
        <w:rPr>
          <w:b/>
          <w:szCs w:val="28"/>
        </w:rPr>
        <w:t xml:space="preserve">муниципальной программы </w:t>
      </w:r>
    </w:p>
    <w:p w:rsidR="00A52D62" w:rsidRPr="00A451E0" w:rsidRDefault="00750683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A451E0">
        <w:rPr>
          <w:b/>
          <w:szCs w:val="28"/>
          <w:u w:val="single"/>
        </w:rPr>
        <w:t xml:space="preserve">«Развитие </w:t>
      </w:r>
      <w:r w:rsidR="00274C8C" w:rsidRPr="00A451E0">
        <w:rPr>
          <w:b/>
          <w:szCs w:val="28"/>
          <w:u w:val="single"/>
        </w:rPr>
        <w:t>образования</w:t>
      </w:r>
      <w:r w:rsidRPr="00A451E0">
        <w:rPr>
          <w:b/>
          <w:szCs w:val="28"/>
          <w:u w:val="single"/>
        </w:rPr>
        <w:t xml:space="preserve"> ЗАТО г.Североморск»</w:t>
      </w:r>
    </w:p>
    <w:p w:rsidR="00EC2C45" w:rsidRPr="00A451E0" w:rsidRDefault="00750683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  <w:r w:rsidRPr="00A451E0">
        <w:rPr>
          <w:b/>
          <w:szCs w:val="28"/>
        </w:rPr>
        <w:t>на 20</w:t>
      </w:r>
      <w:r w:rsidR="00CF0863" w:rsidRPr="00A451E0">
        <w:rPr>
          <w:b/>
          <w:szCs w:val="28"/>
        </w:rPr>
        <w:t>21</w:t>
      </w:r>
      <w:r w:rsidR="00274C8C" w:rsidRPr="00A451E0">
        <w:rPr>
          <w:b/>
          <w:szCs w:val="28"/>
        </w:rPr>
        <w:t>-20</w:t>
      </w:r>
      <w:r w:rsidR="00E1778E" w:rsidRPr="00A451E0">
        <w:rPr>
          <w:b/>
          <w:szCs w:val="28"/>
        </w:rPr>
        <w:t>2</w:t>
      </w:r>
      <w:r w:rsidR="00CF0863" w:rsidRPr="00A451E0">
        <w:rPr>
          <w:b/>
          <w:szCs w:val="28"/>
        </w:rPr>
        <w:t>5</w:t>
      </w:r>
      <w:r w:rsidRPr="00A451E0">
        <w:rPr>
          <w:b/>
          <w:szCs w:val="28"/>
        </w:rPr>
        <w:t xml:space="preserve"> годы</w:t>
      </w:r>
    </w:p>
    <w:p w:rsidR="00092A5C" w:rsidRPr="00A451E0" w:rsidRDefault="00092A5C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Cs w:val="28"/>
        </w:rPr>
      </w:pPr>
    </w:p>
    <w:p w:rsidR="002844D4" w:rsidRPr="00A451E0" w:rsidRDefault="002844D4" w:rsidP="0013078C">
      <w:pPr>
        <w:pStyle w:val="Default"/>
        <w:ind w:firstLine="709"/>
        <w:jc w:val="both"/>
        <w:rPr>
          <w:b/>
          <w:color w:val="auto"/>
        </w:rPr>
      </w:pPr>
      <w:r w:rsidRPr="00A451E0">
        <w:rPr>
          <w:rFonts w:ascii="Times New Roman" w:hAnsi="Times New Roman" w:cs="Times New Roman"/>
          <w:b/>
          <w:i/>
          <w:color w:val="auto"/>
        </w:rPr>
        <w:t>Цель Программы:</w:t>
      </w:r>
      <w:r w:rsidRPr="00A451E0">
        <w:rPr>
          <w:rFonts w:ascii="Times New Roman" w:hAnsi="Times New Roman" w:cs="Times New Roman"/>
          <w:color w:val="auto"/>
        </w:rPr>
        <w:t xml:space="preserve"> Обеспечение системного развития образования ЗАТО г.Североморск.</w:t>
      </w:r>
    </w:p>
    <w:p w:rsidR="002F3C9A" w:rsidRPr="00A451E0" w:rsidRDefault="002F3C9A" w:rsidP="0013078C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A451E0">
        <w:rPr>
          <w:b/>
        </w:rPr>
        <w:t xml:space="preserve">Заказчиком-координатором Программы </w:t>
      </w:r>
      <w:r w:rsidRPr="00A451E0">
        <w:t>является</w:t>
      </w:r>
      <w:r w:rsidRPr="00A451E0">
        <w:rPr>
          <w:b/>
        </w:rPr>
        <w:t xml:space="preserve"> </w:t>
      </w:r>
      <w:r w:rsidRPr="00A451E0">
        <w:rPr>
          <w:bCs/>
        </w:rPr>
        <w:t>Управление образования администрации ЗАТО г.Североморск</w:t>
      </w:r>
      <w:r w:rsidR="002844D4" w:rsidRPr="00A451E0">
        <w:rPr>
          <w:bCs/>
        </w:rPr>
        <w:t xml:space="preserve">. </w:t>
      </w:r>
      <w:r w:rsidR="002844D4" w:rsidRPr="00A451E0">
        <w:rPr>
          <w:b/>
          <w:bCs/>
        </w:rPr>
        <w:t>Заказчики Программы</w:t>
      </w:r>
      <w:r w:rsidR="002844D4" w:rsidRPr="00A451E0">
        <w:rPr>
          <w:bCs/>
        </w:rPr>
        <w:t xml:space="preserve"> –</w:t>
      </w:r>
      <w:r w:rsidR="002844D4" w:rsidRPr="00A451E0">
        <w:rPr>
          <w:spacing w:val="-4"/>
        </w:rPr>
        <w:t xml:space="preserve"> Управление образования администрации ЗАТО г.Североморск и Комитет по развитию городского хозяйства администрации ЗАТО г.Североморск</w:t>
      </w:r>
    </w:p>
    <w:p w:rsidR="00092A5C" w:rsidRPr="00A451E0" w:rsidRDefault="00092A5C" w:rsidP="0013078C">
      <w:pPr>
        <w:ind w:firstLine="709"/>
        <w:jc w:val="both"/>
        <w:rPr>
          <w:b/>
          <w:iCs/>
        </w:rPr>
      </w:pPr>
      <w:r w:rsidRPr="00A451E0">
        <w:rPr>
          <w:b/>
          <w:iCs/>
        </w:rPr>
        <w:t>Задачи программы:</w:t>
      </w:r>
    </w:p>
    <w:p w:rsidR="002844D4" w:rsidRPr="00A451E0" w:rsidRDefault="002844D4" w:rsidP="0013078C">
      <w:pPr>
        <w:ind w:firstLine="709"/>
        <w:jc w:val="both"/>
      </w:pPr>
      <w:r w:rsidRPr="00A451E0">
        <w:t>1.Организация предоставления качественного и доступного дошкольного, общего и дополнительного образования.</w:t>
      </w:r>
    </w:p>
    <w:p w:rsidR="002844D4" w:rsidRPr="00A451E0" w:rsidRDefault="002844D4" w:rsidP="0013078C">
      <w:pPr>
        <w:ind w:firstLine="709"/>
        <w:jc w:val="both"/>
      </w:pPr>
      <w:r w:rsidRPr="00A451E0">
        <w:t>2. Организации качественного, полноценного горячего питания в общеобразовательных организациях.</w:t>
      </w:r>
    </w:p>
    <w:p w:rsidR="002844D4" w:rsidRPr="00A451E0" w:rsidRDefault="002844D4" w:rsidP="0013078C">
      <w:pPr>
        <w:ind w:firstLine="709"/>
        <w:jc w:val="both"/>
      </w:pPr>
      <w:r w:rsidRPr="00A451E0">
        <w:t>3. Устройство детей-сирот и детей, оставшихся без попечения родителей в замещающие семьи.</w:t>
      </w:r>
    </w:p>
    <w:p w:rsidR="002844D4" w:rsidRPr="00A451E0" w:rsidRDefault="002844D4" w:rsidP="0013078C">
      <w:pPr>
        <w:autoSpaceDE w:val="0"/>
        <w:autoSpaceDN w:val="0"/>
        <w:adjustRightInd w:val="0"/>
        <w:ind w:firstLine="709"/>
        <w:jc w:val="both"/>
      </w:pPr>
      <w:r w:rsidRPr="00A451E0">
        <w:t>4. Обеспечение отдыха и оздоровления детей.</w:t>
      </w:r>
    </w:p>
    <w:p w:rsidR="00092A5C" w:rsidRPr="00A451E0" w:rsidRDefault="00092A5C" w:rsidP="0013078C">
      <w:pPr>
        <w:ind w:firstLine="709"/>
        <w:jc w:val="both"/>
        <w:rPr>
          <w:b/>
          <w:i/>
        </w:rPr>
      </w:pPr>
      <w:r w:rsidRPr="00A451E0">
        <w:rPr>
          <w:b/>
          <w:i/>
        </w:rPr>
        <w:t>Ожидаемыми результатами реализации программы будут являться:</w:t>
      </w:r>
    </w:p>
    <w:p w:rsidR="00B616A1" w:rsidRPr="00A451E0" w:rsidRDefault="00B616A1" w:rsidP="0013078C">
      <w:pPr>
        <w:ind w:firstLine="709"/>
        <w:jc w:val="both"/>
      </w:pPr>
      <w:r w:rsidRPr="00A451E0">
        <w:t xml:space="preserve">Повышение удовлетворенности населения качеством образовательных услуг; повышение эффективности использования бюджетных средств, обеспеченность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 повышение привлекательности педагогической профессии и уровня квалификации преподавательских кадров; создание условий в общеобразовательных организациях, соответствующих требованиям федеральных государственных образовательных стандартов. </w:t>
      </w:r>
    </w:p>
    <w:p w:rsidR="00B616A1" w:rsidRPr="00A451E0" w:rsidRDefault="00B616A1" w:rsidP="0013078C">
      <w:pPr>
        <w:ind w:firstLine="709"/>
        <w:jc w:val="both"/>
      </w:pPr>
      <w:r w:rsidRPr="00A451E0">
        <w:t>- Доступность дошкольного образования для детей в возрасте от 3 до 7 лет сохранится на уровне 77,4%;</w:t>
      </w:r>
    </w:p>
    <w:p w:rsidR="00B616A1" w:rsidRPr="00A451E0" w:rsidRDefault="00B616A1" w:rsidP="0013078C">
      <w:pPr>
        <w:ind w:firstLine="709"/>
        <w:jc w:val="both"/>
      </w:pPr>
      <w:r w:rsidRPr="00A451E0">
        <w:t>- 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сохранится на уровне 100%;</w:t>
      </w:r>
    </w:p>
    <w:p w:rsidR="00B616A1" w:rsidRPr="00A451E0" w:rsidRDefault="00B616A1" w:rsidP="0013078C">
      <w:pPr>
        <w:ind w:firstLine="709"/>
        <w:jc w:val="both"/>
      </w:pPr>
      <w:r w:rsidRPr="00A451E0">
        <w:t>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(расчетный показатель) сохранится на уровне 100%;</w:t>
      </w:r>
    </w:p>
    <w:p w:rsidR="00EB62C7" w:rsidRPr="00A451E0" w:rsidRDefault="00B616A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A451E0">
        <w:rPr>
          <w:sz w:val="24"/>
          <w:szCs w:val="24"/>
        </w:rPr>
        <w:t>-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– 0% к 2021 году и сохранение ее до конца реализации программы</w:t>
      </w:r>
    </w:p>
    <w:p w:rsidR="002F3C9A" w:rsidRPr="00A451E0" w:rsidRDefault="002F3C9A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В состав муниципальной программы входят 4 подпрограммы:</w:t>
      </w:r>
    </w:p>
    <w:p w:rsidR="002F3C9A" w:rsidRPr="00A451E0" w:rsidRDefault="002F3C9A" w:rsidP="0013078C">
      <w:pPr>
        <w:autoSpaceDE w:val="0"/>
        <w:autoSpaceDN w:val="0"/>
        <w:adjustRightInd w:val="0"/>
        <w:jc w:val="both"/>
        <w:rPr>
          <w:rFonts w:eastAsia="HiddenHorzOCR"/>
        </w:rPr>
      </w:pPr>
      <w:r w:rsidRPr="00A451E0">
        <w:rPr>
          <w:rFonts w:eastAsia="HiddenHorzOCR"/>
        </w:rPr>
        <w:t>- Подпрограмма «Развитие дошкольного, общего и дополнительного образования детей» на 20</w:t>
      </w:r>
      <w:r w:rsidR="00B616A1" w:rsidRPr="00A451E0">
        <w:rPr>
          <w:rFonts w:eastAsia="HiddenHorzOCR"/>
        </w:rPr>
        <w:t>21</w:t>
      </w:r>
      <w:r w:rsidR="00A81CB8" w:rsidRPr="00A451E0">
        <w:rPr>
          <w:rFonts w:eastAsia="HiddenHorzOCR"/>
        </w:rPr>
        <w:t>–</w:t>
      </w:r>
      <w:r w:rsidRPr="00A451E0">
        <w:rPr>
          <w:rFonts w:eastAsia="HiddenHorzOCR"/>
        </w:rPr>
        <w:t>20</w:t>
      </w:r>
      <w:r w:rsidR="00E1778E" w:rsidRPr="00A451E0">
        <w:rPr>
          <w:rFonts w:eastAsia="HiddenHorzOCR"/>
        </w:rPr>
        <w:t>2</w:t>
      </w:r>
      <w:r w:rsidR="00B616A1" w:rsidRPr="00A451E0">
        <w:rPr>
          <w:rFonts w:eastAsia="HiddenHorzOCR"/>
        </w:rPr>
        <w:t>5</w:t>
      </w:r>
      <w:r w:rsidRPr="00A451E0">
        <w:rPr>
          <w:rFonts w:eastAsia="HiddenHorzOCR"/>
        </w:rPr>
        <w:t xml:space="preserve"> годы;</w:t>
      </w:r>
    </w:p>
    <w:p w:rsidR="002F3C9A" w:rsidRPr="00A451E0" w:rsidRDefault="002F3C9A" w:rsidP="0013078C">
      <w:pPr>
        <w:autoSpaceDE w:val="0"/>
        <w:autoSpaceDN w:val="0"/>
        <w:adjustRightInd w:val="0"/>
        <w:jc w:val="both"/>
        <w:rPr>
          <w:rFonts w:eastAsia="HiddenHorzOCR"/>
        </w:rPr>
      </w:pPr>
      <w:r w:rsidRPr="00A451E0">
        <w:rPr>
          <w:rFonts w:eastAsia="HiddenHorzOCR"/>
        </w:rPr>
        <w:t xml:space="preserve">- Подпрограмма «Школьное питание» на </w:t>
      </w:r>
      <w:r w:rsidR="00B616A1" w:rsidRPr="00A451E0">
        <w:rPr>
          <w:rFonts w:eastAsia="HiddenHorzOCR"/>
        </w:rPr>
        <w:t xml:space="preserve">2021–2025 </w:t>
      </w:r>
      <w:r w:rsidRPr="00A451E0">
        <w:rPr>
          <w:rFonts w:eastAsia="HiddenHorzOCR"/>
        </w:rPr>
        <w:t>годы;</w:t>
      </w:r>
    </w:p>
    <w:p w:rsidR="002F3C9A" w:rsidRPr="00A451E0" w:rsidRDefault="002F3C9A" w:rsidP="0013078C">
      <w:pPr>
        <w:autoSpaceDE w:val="0"/>
        <w:autoSpaceDN w:val="0"/>
        <w:adjustRightInd w:val="0"/>
        <w:jc w:val="both"/>
        <w:rPr>
          <w:rFonts w:eastAsia="HiddenHorzOCR"/>
        </w:rPr>
      </w:pPr>
      <w:r w:rsidRPr="00A451E0">
        <w:rPr>
          <w:rFonts w:eastAsia="HiddenHorzOCR"/>
        </w:rPr>
        <w:t xml:space="preserve">- Подпрограмма «Североморск-город без сирот» на </w:t>
      </w:r>
      <w:r w:rsidR="00B616A1" w:rsidRPr="00A451E0">
        <w:rPr>
          <w:rFonts w:eastAsia="HiddenHorzOCR"/>
        </w:rPr>
        <w:t xml:space="preserve">2021–2025 </w:t>
      </w:r>
      <w:r w:rsidRPr="00A451E0">
        <w:rPr>
          <w:rFonts w:eastAsia="HiddenHorzOCR"/>
        </w:rPr>
        <w:t>годы;</w:t>
      </w:r>
    </w:p>
    <w:p w:rsidR="002F3C9A" w:rsidRPr="00A451E0" w:rsidRDefault="002F3C9A" w:rsidP="0013078C">
      <w:pPr>
        <w:autoSpaceDE w:val="0"/>
        <w:autoSpaceDN w:val="0"/>
        <w:adjustRightInd w:val="0"/>
        <w:jc w:val="both"/>
        <w:rPr>
          <w:rFonts w:eastAsia="HiddenHorzOCR"/>
          <w:b/>
        </w:rPr>
      </w:pPr>
      <w:r w:rsidRPr="00A451E0">
        <w:rPr>
          <w:rFonts w:eastAsia="HiddenHorzOCR"/>
        </w:rPr>
        <w:t xml:space="preserve">- Подпрограмма «Отдых и оздоровление детей» на </w:t>
      </w:r>
      <w:r w:rsidR="00B616A1" w:rsidRPr="00A451E0">
        <w:rPr>
          <w:rFonts w:eastAsia="HiddenHorzOCR"/>
        </w:rPr>
        <w:t xml:space="preserve">2021–2025 </w:t>
      </w:r>
      <w:r w:rsidRPr="00A451E0">
        <w:rPr>
          <w:rFonts w:eastAsia="HiddenHorzOCR"/>
        </w:rPr>
        <w:t>годы.</w:t>
      </w:r>
    </w:p>
    <w:p w:rsidR="00DB52D0" w:rsidRPr="00A451E0" w:rsidRDefault="00DB52D0" w:rsidP="0013078C">
      <w:pPr>
        <w:ind w:firstLine="709"/>
        <w:jc w:val="both"/>
      </w:pPr>
      <w:r w:rsidRPr="00A451E0">
        <w:t xml:space="preserve">На реализацию мероприятий программы </w:t>
      </w:r>
      <w:r w:rsidRPr="00A451E0">
        <w:rPr>
          <w:b/>
        </w:rPr>
        <w:t>на 2021 г</w:t>
      </w:r>
      <w:r w:rsidRPr="00A451E0">
        <w:t xml:space="preserve">. предусмотрено </w:t>
      </w:r>
      <w:r w:rsidRPr="00A451E0">
        <w:rPr>
          <w:b/>
        </w:rPr>
        <w:t>2 </w:t>
      </w:r>
      <w:r w:rsidR="00931981" w:rsidRPr="00A451E0">
        <w:rPr>
          <w:b/>
        </w:rPr>
        <w:t>4</w:t>
      </w:r>
      <w:r w:rsidR="00A81FA7" w:rsidRPr="00A451E0">
        <w:rPr>
          <w:b/>
        </w:rPr>
        <w:t>10</w:t>
      </w:r>
      <w:r w:rsidRPr="00A451E0">
        <w:rPr>
          <w:b/>
        </w:rPr>
        <w:t> </w:t>
      </w:r>
      <w:r w:rsidR="00A81FA7" w:rsidRPr="00A451E0">
        <w:rPr>
          <w:b/>
        </w:rPr>
        <w:t>285</w:t>
      </w:r>
      <w:r w:rsidRPr="00A451E0">
        <w:rPr>
          <w:b/>
        </w:rPr>
        <w:t>,</w:t>
      </w:r>
      <w:r w:rsidR="00A81FA7" w:rsidRPr="00A451E0">
        <w:rPr>
          <w:b/>
        </w:rPr>
        <w:t>31</w:t>
      </w:r>
      <w:r w:rsidRPr="00A451E0">
        <w:rPr>
          <w:b/>
        </w:rPr>
        <w:t xml:space="preserve"> тыс. руб.</w:t>
      </w:r>
    </w:p>
    <w:p w:rsidR="00584569" w:rsidRPr="00A451E0" w:rsidRDefault="00584569" w:rsidP="0013078C">
      <w:pPr>
        <w:ind w:left="-10" w:firstLine="730"/>
        <w:jc w:val="both"/>
      </w:pPr>
      <w:r w:rsidRPr="00A451E0">
        <w:rPr>
          <w:b/>
        </w:rPr>
        <w:t>За январь-</w:t>
      </w:r>
      <w:r w:rsidR="00931981" w:rsidRPr="00A451E0">
        <w:rPr>
          <w:b/>
        </w:rPr>
        <w:t>дека</w:t>
      </w:r>
      <w:r w:rsidRPr="00A451E0">
        <w:rPr>
          <w:b/>
        </w:rPr>
        <w:t>брь 2021 года</w:t>
      </w:r>
      <w:r w:rsidRPr="00A451E0">
        <w:t xml:space="preserve"> общая сумма освоенных средств по программе составила </w:t>
      </w:r>
      <w:r w:rsidR="00931981" w:rsidRPr="00A451E0">
        <w:rPr>
          <w:b/>
        </w:rPr>
        <w:t>2</w:t>
      </w:r>
      <w:r w:rsidRPr="00A451E0">
        <w:rPr>
          <w:b/>
        </w:rPr>
        <w:t> </w:t>
      </w:r>
      <w:r w:rsidR="00931981" w:rsidRPr="00A451E0">
        <w:rPr>
          <w:b/>
        </w:rPr>
        <w:t>390</w:t>
      </w:r>
      <w:r w:rsidRPr="00A451E0">
        <w:rPr>
          <w:b/>
        </w:rPr>
        <w:t> </w:t>
      </w:r>
      <w:r w:rsidR="00931981" w:rsidRPr="00A451E0">
        <w:rPr>
          <w:b/>
        </w:rPr>
        <w:t>007</w:t>
      </w:r>
      <w:r w:rsidRPr="00A451E0">
        <w:rPr>
          <w:b/>
        </w:rPr>
        <w:t>,2</w:t>
      </w:r>
      <w:r w:rsidR="00931981" w:rsidRPr="00A451E0">
        <w:rPr>
          <w:b/>
        </w:rPr>
        <w:t>5</w:t>
      </w:r>
      <w:r w:rsidRPr="00A451E0">
        <w:rPr>
          <w:b/>
        </w:rPr>
        <w:t xml:space="preserve"> тыс. руб.</w:t>
      </w:r>
      <w:r w:rsidRPr="00A451E0">
        <w:t xml:space="preserve">, или </w:t>
      </w:r>
      <w:r w:rsidR="00931981" w:rsidRPr="00A451E0">
        <w:rPr>
          <w:b/>
        </w:rPr>
        <w:t>99</w:t>
      </w:r>
      <w:r w:rsidRPr="00A451E0">
        <w:rPr>
          <w:b/>
        </w:rPr>
        <w:t>,</w:t>
      </w:r>
      <w:r w:rsidR="00931981" w:rsidRPr="00A451E0">
        <w:rPr>
          <w:b/>
        </w:rPr>
        <w:t>1</w:t>
      </w:r>
      <w:r w:rsidR="00A81FA7" w:rsidRPr="00A451E0">
        <w:rPr>
          <w:b/>
        </w:rPr>
        <w:t>6</w:t>
      </w:r>
      <w:r w:rsidRPr="00A451E0">
        <w:rPr>
          <w:b/>
        </w:rPr>
        <w:t>%</w:t>
      </w:r>
      <w:r w:rsidRPr="00A451E0">
        <w:t xml:space="preserve"> от предусмотренного на год объема финансирования. </w:t>
      </w:r>
    </w:p>
    <w:p w:rsidR="000A2E16" w:rsidRPr="00A451E0" w:rsidRDefault="000A2E16" w:rsidP="0013078C">
      <w:pPr>
        <w:ind w:left="-10" w:firstLine="730"/>
        <w:jc w:val="both"/>
      </w:pPr>
      <w:r w:rsidRPr="00A451E0">
        <w:lastRenderedPageBreak/>
        <w:t>По подпрограммам освоение средств составило от 92,2% до 99,6%</w:t>
      </w:r>
    </w:p>
    <w:p w:rsidR="00E449A6" w:rsidRPr="00A451E0" w:rsidRDefault="00E449A6" w:rsidP="00E449A6">
      <w:pPr>
        <w:ind w:left="-10" w:firstLine="730"/>
        <w:contextualSpacing/>
        <w:jc w:val="both"/>
      </w:pPr>
      <w:r w:rsidRPr="00A451E0">
        <w:rPr>
          <w:rFonts w:eastAsia="HiddenHorzOCR"/>
        </w:rPr>
        <w:t>По подпрограмме «Развитие дошкольного, общего и дополнительного образования детей» на 2021–2025 годы в</w:t>
      </w:r>
      <w:r w:rsidRPr="00A451E0">
        <w:t>ыполнение целевых показателей осуществлено не в полном объеме:</w:t>
      </w:r>
    </w:p>
    <w:p w:rsidR="006E3F5E" w:rsidRPr="00A451E0" w:rsidRDefault="00E449A6" w:rsidP="00E449A6">
      <w:pPr>
        <w:ind w:left="-10" w:firstLine="730"/>
        <w:contextualSpacing/>
        <w:jc w:val="both"/>
      </w:pPr>
      <w:r w:rsidRPr="00A451E0">
        <w:t>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(расчетный показатель), %» исполнено на 58%</w:t>
      </w:r>
      <w:r w:rsidR="007F5FDE" w:rsidRPr="00A451E0">
        <w:t>.</w:t>
      </w:r>
      <w:r w:rsidRPr="00A451E0">
        <w:t xml:space="preserve"> </w:t>
      </w:r>
    </w:p>
    <w:p w:rsidR="00E449A6" w:rsidRPr="00A451E0" w:rsidRDefault="00E449A6" w:rsidP="00E449A6">
      <w:pPr>
        <w:ind w:left="-10" w:firstLine="730"/>
        <w:contextualSpacing/>
        <w:jc w:val="both"/>
      </w:pPr>
      <w:r w:rsidRPr="00A451E0">
        <w:t>«Доля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учреждениях, %» при плане 0% факт – 22,1%</w:t>
      </w:r>
      <w:r w:rsidR="00C16DE4" w:rsidRPr="00A451E0">
        <w:t>.</w:t>
      </w:r>
    </w:p>
    <w:p w:rsidR="00E449A6" w:rsidRPr="00A451E0" w:rsidRDefault="00E449A6" w:rsidP="00E449A6">
      <w:pPr>
        <w:ind w:left="-10" w:firstLine="730"/>
        <w:contextualSpacing/>
        <w:jc w:val="both"/>
      </w:pPr>
      <w:r w:rsidRPr="00A451E0">
        <w:t xml:space="preserve">В связи с чем данная подпрограмма реализована в 2021 году </w:t>
      </w:r>
      <w:r w:rsidRPr="00A451E0">
        <w:rPr>
          <w:b/>
        </w:rPr>
        <w:t>со средним уровнем эффективности.</w:t>
      </w:r>
      <w:r w:rsidRPr="00A451E0">
        <w:t xml:space="preserve"> Остальные подпрограммы реализованы с </w:t>
      </w:r>
      <w:r w:rsidRPr="00A451E0">
        <w:rPr>
          <w:b/>
        </w:rPr>
        <w:t>приемлемым уровнем эффективности.</w:t>
      </w:r>
    </w:p>
    <w:p w:rsidR="000A2E16" w:rsidRPr="00A451E0" w:rsidRDefault="00606656" w:rsidP="00582305">
      <w:pPr>
        <w:ind w:left="-10" w:firstLine="730"/>
        <w:contextualSpacing/>
        <w:jc w:val="both"/>
      </w:pPr>
      <w:r w:rsidRPr="00A451E0">
        <w:rPr>
          <w:u w:val="single"/>
        </w:rPr>
        <w:t>По подпрограмме «Школьное питание» на 2021-2025 годы</w:t>
      </w:r>
      <w:r w:rsidRPr="00A451E0">
        <w:t xml:space="preserve"> п</w:t>
      </w:r>
      <w:r w:rsidRPr="00A451E0">
        <w:rPr>
          <w:bCs/>
        </w:rPr>
        <w:t xml:space="preserve">редусмотрено финансирование в сумме 91 919,34 тыс. руб., освоение средств составило 84 726,52 тыс. руб. или 92,2%. </w:t>
      </w:r>
      <w:r w:rsidR="000A2E16" w:rsidRPr="00A451E0">
        <w:t xml:space="preserve">Средства освоены </w:t>
      </w:r>
      <w:r w:rsidRPr="00A451E0">
        <w:t xml:space="preserve">не в полном объеме </w:t>
      </w:r>
      <w:r w:rsidR="000A2E16" w:rsidRPr="00A451E0">
        <w:t>в связи с дистанционным обучением детей.</w:t>
      </w:r>
    </w:p>
    <w:p w:rsidR="0053160F" w:rsidRPr="00A451E0" w:rsidRDefault="0053160F" w:rsidP="00582305">
      <w:pPr>
        <w:ind w:left="-10" w:firstLine="730"/>
        <w:contextualSpacing/>
        <w:jc w:val="both"/>
      </w:pPr>
      <w:r w:rsidRPr="00A451E0">
        <w:t>Целевой показатель «Охват обучающихся, получающих горячее питание, от общего числа обучающихся, %» выполнен на 99%</w:t>
      </w:r>
      <w:r w:rsidR="0091433E" w:rsidRPr="00A451E0">
        <w:t>.</w:t>
      </w:r>
    </w:p>
    <w:p w:rsidR="007F5FDE" w:rsidRPr="00A451E0" w:rsidRDefault="00582305" w:rsidP="00582305">
      <w:pPr>
        <w:ind w:firstLine="709"/>
        <w:contextualSpacing/>
        <w:jc w:val="both"/>
      </w:pPr>
      <w:r w:rsidRPr="00A451E0">
        <w:rPr>
          <w:u w:val="single"/>
        </w:rPr>
        <w:t xml:space="preserve">По подпрограмме </w:t>
      </w:r>
      <w:r w:rsidRPr="00A451E0">
        <w:rPr>
          <w:rFonts w:eastAsiaTheme="minorEastAsia"/>
          <w:u w:val="single"/>
        </w:rPr>
        <w:t>«Североморск-город без сирот» на 2021-2025 годы</w:t>
      </w:r>
      <w:r w:rsidRPr="00A451E0">
        <w:rPr>
          <w:rFonts w:eastAsiaTheme="minorEastAsia"/>
        </w:rPr>
        <w:t xml:space="preserve"> п</w:t>
      </w:r>
      <w:r w:rsidRPr="00A451E0">
        <w:rPr>
          <w:rFonts w:eastAsiaTheme="minorEastAsia"/>
          <w:bCs/>
        </w:rPr>
        <w:t xml:space="preserve">редусмотрено финансирование в сумме 47 100,90 тыс. руб., освоение </w:t>
      </w:r>
      <w:r w:rsidRPr="00A451E0">
        <w:rPr>
          <w:rFonts w:eastAsiaTheme="minorEastAsia"/>
        </w:rPr>
        <w:t>составило 43 991,56 тыс. руб. или 93,4%.</w:t>
      </w:r>
      <w:r w:rsidR="000A2E16" w:rsidRPr="00A451E0">
        <w:t xml:space="preserve"> Выплаты денежного вознаграждения лицам, осуществляющим постинтернатный патронат в отношении несовершеннолетних и социальный патронат не осуществляется в связи с отсутствием граждан, желающих осуществлять социальный патронат - имеет заявительный характер.</w:t>
      </w:r>
      <w:r w:rsidR="007F5FDE" w:rsidRPr="00A451E0">
        <w:t xml:space="preserve"> </w:t>
      </w:r>
    </w:p>
    <w:p w:rsidR="000A2E16" w:rsidRPr="00A451E0" w:rsidRDefault="007F5FDE" w:rsidP="00582305">
      <w:pPr>
        <w:ind w:firstLine="709"/>
        <w:contextualSpacing/>
        <w:jc w:val="both"/>
      </w:pPr>
      <w:r w:rsidRPr="00A451E0">
        <w:t>Выполнение целевого показателя «Доля детей-сирот и детей, оставшихся без попечения родителей, переданных на воспитание в семьи, в общей численности учтенных детей-сирот и детей, оставшихся без попечения родителей, %» составило 73,25%</w:t>
      </w:r>
    </w:p>
    <w:p w:rsidR="007F5FDE" w:rsidRPr="00A451E0" w:rsidRDefault="00144374" w:rsidP="00582305">
      <w:pPr>
        <w:ind w:left="-10" w:firstLine="730"/>
        <w:contextualSpacing/>
        <w:jc w:val="both"/>
      </w:pPr>
      <w:r w:rsidRPr="00A451E0">
        <w:rPr>
          <w:u w:val="single"/>
        </w:rPr>
        <w:t>По подпрограмме</w:t>
      </w:r>
      <w:r w:rsidRPr="00A451E0">
        <w:rPr>
          <w:bCs/>
          <w:u w:val="single"/>
        </w:rPr>
        <w:t xml:space="preserve"> «Отдых и оздоровление детей» </w:t>
      </w:r>
      <w:r w:rsidRPr="00A451E0">
        <w:rPr>
          <w:u w:val="single"/>
        </w:rPr>
        <w:t xml:space="preserve">на </w:t>
      </w:r>
      <w:r w:rsidRPr="00A451E0">
        <w:rPr>
          <w:bCs/>
          <w:u w:val="single"/>
        </w:rPr>
        <w:t xml:space="preserve">2021-2025 </w:t>
      </w:r>
      <w:r w:rsidRPr="00A451E0">
        <w:rPr>
          <w:u w:val="single"/>
        </w:rPr>
        <w:t>годы</w:t>
      </w:r>
      <w:r w:rsidRPr="00A451E0">
        <w:t xml:space="preserve"> освоение средств составило </w:t>
      </w:r>
      <w:r w:rsidR="000A2E16" w:rsidRPr="00A451E0">
        <w:t>94,77%. Выделенные средства на организацию отдыха детей в лагерях дневного пребывания, организованных на базе муниципальных общеобразовательных учреждений, использованы не в полном объеме по причине отмены осенней оздоровительной кампании, в связи с неблагоприятной эпидемиологической ситуацией в регионе.</w:t>
      </w:r>
      <w:r w:rsidR="007F5FDE" w:rsidRPr="00A451E0">
        <w:t xml:space="preserve"> </w:t>
      </w:r>
    </w:p>
    <w:p w:rsidR="000A2E16" w:rsidRPr="00A451E0" w:rsidRDefault="007F5FDE" w:rsidP="00582305">
      <w:pPr>
        <w:ind w:left="-10" w:firstLine="730"/>
        <w:contextualSpacing/>
        <w:jc w:val="both"/>
      </w:pPr>
      <w:r w:rsidRPr="00A451E0">
        <w:t>Выполнение целевого показателя «Доля отдохнувших и оздоровленных детей в возрасте от 6 до 18 лет в оздоровительных учреждениях от общего количества детей данной категории (%)» осуществлено на 54,63%</w:t>
      </w:r>
      <w:r w:rsidR="00EA1AD7" w:rsidRPr="00A451E0">
        <w:t>.</w:t>
      </w:r>
    </w:p>
    <w:p w:rsidR="00EA1AD7" w:rsidRPr="00A451E0" w:rsidRDefault="00EA1AD7" w:rsidP="00582305">
      <w:pPr>
        <w:ind w:left="-10" w:firstLine="730"/>
        <w:contextualSpacing/>
        <w:jc w:val="both"/>
      </w:pPr>
    </w:p>
    <w:p w:rsidR="00EA1AD7" w:rsidRPr="00A451E0" w:rsidRDefault="00EA1AD7" w:rsidP="00EA1AD7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со средним уровнем эффективности.</w:t>
      </w:r>
    </w:p>
    <w:p w:rsidR="00EA1AD7" w:rsidRPr="00A451E0" w:rsidRDefault="00EA1AD7" w:rsidP="00582305">
      <w:pPr>
        <w:ind w:left="-10" w:firstLine="730"/>
        <w:contextualSpacing/>
        <w:jc w:val="both"/>
      </w:pPr>
    </w:p>
    <w:p w:rsidR="008C20F4" w:rsidRPr="00A451E0" w:rsidRDefault="008C20F4" w:rsidP="0013078C">
      <w:pPr>
        <w:autoSpaceDE w:val="0"/>
        <w:autoSpaceDN w:val="0"/>
        <w:adjustRightInd w:val="0"/>
        <w:ind w:firstLine="720"/>
        <w:jc w:val="both"/>
        <w:rPr>
          <w:b/>
        </w:rPr>
      </w:pPr>
      <w:r w:rsidRPr="00A451E0">
        <w:t>Подробный перечень мероприятий подпрограмм, сведения об объемах финансирования</w:t>
      </w:r>
      <w:r w:rsidR="005510A3" w:rsidRPr="00A451E0">
        <w:t>,</w:t>
      </w:r>
      <w:r w:rsidRPr="00A451E0">
        <w:t xml:space="preserve"> достижении установленных значений целевых индикаторов</w:t>
      </w:r>
      <w:r w:rsidR="00AF57F0" w:rsidRPr="00A451E0">
        <w:t xml:space="preserve"> </w:t>
      </w:r>
      <w:r w:rsidRPr="00A451E0">
        <w:t>представлены в нижеследующих таблицах.</w:t>
      </w:r>
    </w:p>
    <w:p w:rsidR="00584AEB" w:rsidRPr="00A451E0" w:rsidRDefault="00584AEB" w:rsidP="0013078C">
      <w:pPr>
        <w:ind w:firstLine="705"/>
        <w:jc w:val="both"/>
        <w:rPr>
          <w:sz w:val="28"/>
          <w:szCs w:val="28"/>
        </w:rPr>
      </w:pPr>
    </w:p>
    <w:p w:rsidR="00584AEB" w:rsidRPr="00A451E0" w:rsidRDefault="00584AEB" w:rsidP="0013078C">
      <w:pPr>
        <w:ind w:firstLine="705"/>
        <w:jc w:val="both"/>
        <w:rPr>
          <w:sz w:val="28"/>
          <w:szCs w:val="28"/>
        </w:rPr>
        <w:sectPr w:rsidR="00584AEB" w:rsidRPr="00A451E0" w:rsidSect="006310A1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A052F0" w:rsidRPr="00A451E0" w:rsidRDefault="00112A8C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  <w:r w:rsidRPr="00A451E0">
        <w:rPr>
          <w:rFonts w:eastAsia="HiddenHorzOCR"/>
          <w:b/>
        </w:rPr>
        <w:lastRenderedPageBreak/>
        <w:t xml:space="preserve">1.Подпрограмма </w:t>
      </w:r>
      <w:r w:rsidRPr="00A451E0">
        <w:rPr>
          <w:b/>
          <w:bCs/>
        </w:rPr>
        <w:t xml:space="preserve">«Развитие дошкольного, общего и дополнительного образования» </w:t>
      </w:r>
      <w:r w:rsidRPr="00A451E0">
        <w:rPr>
          <w:rFonts w:eastAsia="HiddenHorzOCR"/>
          <w:b/>
        </w:rPr>
        <w:t>на 20</w:t>
      </w:r>
      <w:r w:rsidR="009F7A41" w:rsidRPr="00A451E0">
        <w:rPr>
          <w:rFonts w:eastAsia="HiddenHorzOCR"/>
          <w:b/>
        </w:rPr>
        <w:t>21</w:t>
      </w:r>
      <w:r w:rsidRPr="00A451E0">
        <w:rPr>
          <w:rFonts w:eastAsia="HiddenHorzOCR"/>
          <w:b/>
        </w:rPr>
        <w:t>-20</w:t>
      </w:r>
      <w:r w:rsidR="00CB3581" w:rsidRPr="00A451E0">
        <w:rPr>
          <w:rFonts w:eastAsia="HiddenHorzOCR"/>
          <w:b/>
        </w:rPr>
        <w:t>2</w:t>
      </w:r>
      <w:r w:rsidR="009F7A41" w:rsidRPr="00A451E0">
        <w:rPr>
          <w:rFonts w:eastAsia="HiddenHorzOCR"/>
          <w:b/>
        </w:rPr>
        <w:t>5</w:t>
      </w:r>
      <w:r w:rsidRPr="00A451E0">
        <w:rPr>
          <w:rFonts w:eastAsia="HiddenHorzOCR"/>
          <w:b/>
        </w:rPr>
        <w:t xml:space="preserve"> годы</w:t>
      </w:r>
    </w:p>
    <w:p w:rsidR="00593F32" w:rsidRPr="00A451E0" w:rsidRDefault="00593F32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851"/>
        <w:gridCol w:w="850"/>
        <w:gridCol w:w="1276"/>
        <w:gridCol w:w="1276"/>
        <w:gridCol w:w="850"/>
        <w:gridCol w:w="2977"/>
        <w:gridCol w:w="776"/>
        <w:gridCol w:w="783"/>
        <w:gridCol w:w="709"/>
        <w:gridCol w:w="1418"/>
      </w:tblGrid>
      <w:tr w:rsidR="00682853" w:rsidRPr="00A451E0" w:rsidTr="00D77485">
        <w:trPr>
          <w:trHeight w:val="37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682853" w:rsidRPr="00A451E0" w:rsidTr="00B35999">
        <w:trPr>
          <w:trHeight w:val="115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кассовый расход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%(гр.7/6гр.)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Наименование ед. измерения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исполнения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82853" w:rsidRPr="00A451E0" w:rsidTr="00B35999">
        <w:trPr>
          <w:trHeight w:val="28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1D47BB" w:rsidRPr="00A451E0" w:rsidTr="00271CE8">
        <w:trPr>
          <w:trHeight w:val="3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организация предоставления качественного и доступного дошкольного, общего и дополнительного образования</w:t>
            </w:r>
          </w:p>
        </w:tc>
      </w:tr>
      <w:tr w:rsidR="00682853" w:rsidRPr="00A451E0" w:rsidTr="00271CE8">
        <w:trPr>
          <w:trHeight w:val="69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65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Доступность дошкольного образования для детей в возрасте от 3 до 7 лет, %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77,4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19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обучающихся, %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19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(расчетный показатель), 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color w:val="FF0000"/>
                <w:sz w:val="18"/>
                <w:szCs w:val="18"/>
              </w:rPr>
            </w:pPr>
            <w:r w:rsidRPr="00A451E0">
              <w:rPr>
                <w:color w:val="FF0000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color w:val="FF0000"/>
                <w:sz w:val="18"/>
                <w:szCs w:val="18"/>
              </w:rPr>
            </w:pPr>
            <w:r w:rsidRPr="00A451E0">
              <w:rPr>
                <w:color w:val="FF0000"/>
                <w:sz w:val="18"/>
                <w:szCs w:val="18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19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E05E18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D47BB" w:rsidRPr="00A451E0" w:rsidTr="00271CE8">
        <w:trPr>
          <w:trHeight w:val="1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Развитие дошкольного, общего и дополнительного образования детей</w:t>
            </w:r>
          </w:p>
        </w:tc>
      </w:tr>
      <w:tr w:rsidR="00682853" w:rsidRPr="00A451E0" w:rsidTr="003A48F0">
        <w:trPr>
          <w:trHeight w:val="55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Обеспечение предоставления услуг в сфере дошкольного, общего и дополнительного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Всего, в т.ч.: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1 971 965,14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1 962 477,28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99,52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645 003,50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645 001,82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1 276 777,35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1 267 291,17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82853" w:rsidRPr="00A451E0" w:rsidTr="00271CE8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50 184,29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50 184,29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15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257 054,02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257 054,02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 5, 6, 7, 8, 10, 11, 12, 15, 16, 17, 30, 31, 41, 44, 47, 49, 50, 51</w:t>
            </w:r>
          </w:p>
        </w:tc>
      </w:tr>
      <w:tr w:rsidR="003D3024" w:rsidRPr="00A451E0" w:rsidTr="001D47BB">
        <w:trPr>
          <w:trHeight w:val="15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257 054,02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257 054,02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СОШ  № 1, 2, 5, 7, 8, 9, 10, 11, 12, МБОУ ООШ № 6, Гимназия № 1, СШПД</w:t>
            </w:r>
          </w:p>
        </w:tc>
      </w:tr>
      <w:tr w:rsidR="009D23D0" w:rsidRPr="00A451E0" w:rsidTr="00271CE8">
        <w:trPr>
          <w:trHeight w:val="140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Отношение среднемесячной заработной платы педагогических работников муниципальных образовательных организаций (дополнительного образования – к средней заработной плате в общем образовании Мурманской области)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ДДТ, ДМЦ, ЦДО, </w:t>
            </w:r>
            <w:r w:rsidRPr="00A451E0">
              <w:rPr>
                <w:sz w:val="18"/>
                <w:szCs w:val="18"/>
              </w:rPr>
              <w:br/>
              <w:t>ДЮСШ № 1, ДЮСШ 3, УЦ</w:t>
            </w:r>
          </w:p>
        </w:tc>
      </w:tr>
      <w:tr w:rsidR="009D23D0" w:rsidRPr="00A451E0" w:rsidTr="001D47BB">
        <w:trPr>
          <w:trHeight w:val="140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47 826,93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47 826,93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 5,6, 7, 8, 10, 11, 12, 15, 16, 17, 30, 31, 41, 44, 47, 49, 50, 51</w:t>
            </w:r>
          </w:p>
        </w:tc>
      </w:tr>
      <w:tr w:rsidR="009D23D0" w:rsidRPr="00A451E0" w:rsidTr="001D47BB">
        <w:trPr>
          <w:trHeight w:val="15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47 826,93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47 826,93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СОШ  № 1, 2, 5, 7, 8, 9, 10, 11, 12, МБОУ ООШ № 6, Гимназия № 1, СШПД</w:t>
            </w:r>
          </w:p>
        </w:tc>
      </w:tr>
      <w:tr w:rsidR="009D23D0" w:rsidRPr="00A451E0" w:rsidTr="00271CE8">
        <w:trPr>
          <w:trHeight w:val="126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Отношение среднемесячной заработной платы педагогических работников муниципальных образовательных организаций (дополнительного образования – к средней заработной плате в общем образовании Мурманской области)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ДДТ, ДМЦ, ЦДО, </w:t>
            </w:r>
            <w:r w:rsidRPr="00A451E0">
              <w:rPr>
                <w:sz w:val="18"/>
                <w:szCs w:val="18"/>
              </w:rPr>
              <w:br/>
              <w:t>ДЮСШ № 1, ДЮСШ 3, УЦ</w:t>
            </w:r>
          </w:p>
        </w:tc>
      </w:tr>
      <w:tr w:rsidR="009D23D0" w:rsidRPr="00A451E0" w:rsidTr="00271CE8">
        <w:trPr>
          <w:trHeight w:val="108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131 430,48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131 430,48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 5,6, 7, 8, 10, 11, 12, 15, 16, 17, 30, 31, 41, 44, 47, 49, 50, 51</w:t>
            </w:r>
          </w:p>
        </w:tc>
      </w:tr>
      <w:tr w:rsidR="009D23D0" w:rsidRPr="00A451E0" w:rsidTr="00271CE8">
        <w:trPr>
          <w:trHeight w:val="1248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131 430,48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131 430,48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СОШ  № 1, 2, 5, 7, 8, 9, 10, 11, 12, МБОУ ООШ № 6, Гимназия № 1, СШПД</w:t>
            </w:r>
          </w:p>
        </w:tc>
      </w:tr>
      <w:tr w:rsidR="009D23D0" w:rsidRPr="00A451E0" w:rsidTr="00271CE8">
        <w:trPr>
          <w:trHeight w:val="12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Отношение среднемесячной заработной платы педагогических работников муниципальных образовательных организаций (дополнительного образования – к средней заработной плате в общем образовании Мурманской области)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ДДТ, ДМЦ, ЦДО, </w:t>
            </w:r>
            <w:r w:rsidRPr="00A451E0">
              <w:rPr>
                <w:sz w:val="18"/>
                <w:szCs w:val="18"/>
              </w:rPr>
              <w:br/>
              <w:t>ДЮСШ № 1, ДЮСШ 3, УЦ</w:t>
            </w:r>
          </w:p>
        </w:tc>
      </w:tr>
      <w:tr w:rsidR="009D23D0" w:rsidRPr="00A451E0" w:rsidTr="00271CE8">
        <w:trPr>
          <w:trHeight w:val="122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108 095,93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108 095,93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 5,6, 7, 8, 10, 11, 12, 15, 16, 17, 30, 31, 41, 44, 47, 49, 50, 51</w:t>
            </w:r>
          </w:p>
        </w:tc>
      </w:tr>
      <w:tr w:rsidR="009D23D0" w:rsidRPr="00A451E0" w:rsidTr="00271CE8">
        <w:trPr>
          <w:trHeight w:val="110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108 095,93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108 095,93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СОШ  № 1, 2, 5, 7, 8, 9, 10, 11, 12, МБОУ ООШ № 6, Гимназия № 1, СШПД</w:t>
            </w:r>
          </w:p>
        </w:tc>
      </w:tr>
      <w:tr w:rsidR="009D23D0" w:rsidRPr="00A451E0" w:rsidTr="001D47BB">
        <w:trPr>
          <w:trHeight w:val="1493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Отношение среднемесячной заработной платы педагогических работников муниципальных образовательных организаций (дополнительного образования – к средней заработной плате в общем образовании Мурманской области)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ДДТ, ДМЦ, ЦДО, </w:t>
            </w:r>
            <w:r w:rsidRPr="00A451E0">
              <w:rPr>
                <w:sz w:val="18"/>
                <w:szCs w:val="18"/>
              </w:rPr>
              <w:br/>
              <w:t>ДЮСШ № 1, ДЮСШ 3, УЦ</w:t>
            </w:r>
          </w:p>
        </w:tc>
      </w:tr>
      <w:tr w:rsidR="009D23D0" w:rsidRPr="00A451E0" w:rsidTr="001D47BB">
        <w:trPr>
          <w:trHeight w:val="13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29 337,44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29 337,44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освоения субвенций и субсидий по переданным полномочиям 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 5,6, 7, 8, 10, 11, 12, 15, 16, 17, 30, 31, 41, 44, 47, 49, 50, 51</w:t>
            </w:r>
            <w:r w:rsidRPr="00A451E0">
              <w:rPr>
                <w:sz w:val="18"/>
                <w:szCs w:val="18"/>
              </w:rPr>
              <w:br/>
              <w:t>школы № 1, 2, 5, 6, 7, 8, 9, 10, 11, 12, Гимназия № 1, СШПД, ДДТ, ДМЦ, ЦДО, ДЮСШ № 1, ДЮСШ 3, УЦ</w:t>
            </w:r>
          </w:p>
        </w:tc>
      </w:tr>
      <w:tr w:rsidR="009D23D0" w:rsidRPr="00A451E0" w:rsidTr="001D47BB">
        <w:trPr>
          <w:trHeight w:val="1302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29 337,44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29 337,44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9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84 276,45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84 276,45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учителей организаций общего образования Мурманской области; (%)      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51, ДДТ, ДМЦ, ЦДО, УЦ, ДЮСШ 1, ДЮСШ 3</w:t>
            </w:r>
          </w:p>
        </w:tc>
      </w:tr>
      <w:tr w:rsidR="009D23D0" w:rsidRPr="00A451E0" w:rsidTr="00271CE8">
        <w:trPr>
          <w:trHeight w:val="86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84 276,45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84 276,45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30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1.1.7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расходов, направленных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17 506,70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17 506,70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</w:t>
            </w:r>
            <w:r w:rsidRPr="00A451E0">
              <w:rPr>
                <w:sz w:val="18"/>
                <w:szCs w:val="18"/>
              </w:rPr>
              <w:br/>
              <w:t>в общей численности воспитанников дошкольных образовательных организаций; (%)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51, ДДТ, ДМЦ, ЦДО, УЦ, ДЮСШ 1, ДЮСШ 3</w:t>
            </w:r>
          </w:p>
        </w:tc>
      </w:tr>
      <w:tr w:rsidR="009D23D0" w:rsidRPr="00A451E0" w:rsidTr="00562F41">
        <w:trPr>
          <w:trHeight w:val="674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17 506,70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17 506,70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30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1.1.8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Средства местного бюджета</w:t>
            </w:r>
            <w:r w:rsidR="00271CE8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 xml:space="preserve"> превышающие размер расходного обязательства муниципального образования в целях софинансирования которого предоставляется субсидия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6 605,29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6 605,29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</w:t>
            </w:r>
            <w:r w:rsidRPr="00A451E0">
              <w:rPr>
                <w:sz w:val="18"/>
                <w:szCs w:val="18"/>
              </w:rPr>
              <w:br/>
              <w:t>в общей численности воспитанников дошкольных образовательных организаций; (%)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51, ДДТ, ДМЦ, ЦДО, УЦ, ДЮСШ 1, ДЮСШ 3</w:t>
            </w:r>
          </w:p>
        </w:tc>
      </w:tr>
      <w:tr w:rsidR="009D23D0" w:rsidRPr="00A451E0" w:rsidTr="00271CE8">
        <w:trPr>
          <w:trHeight w:val="501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6 605,29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6 605,29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5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реализацию Закона Мурманской области «О единой субвенции местным бюджетам на финансовое обеспечение образовательной деятельности»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1 160 781,40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1 160 781,40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</w:t>
            </w:r>
          </w:p>
        </w:tc>
      </w:tr>
      <w:tr w:rsidR="009D23D0" w:rsidRPr="00A451E0" w:rsidTr="00271CE8">
        <w:trPr>
          <w:trHeight w:val="1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1 160 781,40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1 160 781,40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школы № 1, 2, 5, 6, 7, 8, 9, 10, 11, 12, Гимназия № 1, СШПД</w:t>
            </w:r>
          </w:p>
        </w:tc>
      </w:tr>
      <w:tr w:rsidR="003D3024" w:rsidRPr="00A451E0" w:rsidTr="003D3024">
        <w:trPr>
          <w:trHeight w:val="168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расходы, связанные с выплатой компенсации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учреждений, находящихся в их ведении)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366,82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67,44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</w:t>
            </w:r>
          </w:p>
        </w:tc>
      </w:tr>
      <w:tr w:rsidR="009D23D0" w:rsidRPr="00A451E0" w:rsidTr="001D47BB">
        <w:trPr>
          <w:trHeight w:val="12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366,82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67,44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79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Субвенция на выплату компенсации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27 194,50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18 343,74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67,45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МБДОУ д/с № 5,6, 7, 8, 10, 11, 12,  15, 16, 17, 30, 31, 41, 44, 47, 49, 50, 51</w:t>
            </w:r>
          </w:p>
        </w:tc>
      </w:tr>
      <w:tr w:rsidR="009D23D0" w:rsidRPr="00A451E0" w:rsidTr="001D47BB">
        <w:trPr>
          <w:trHeight w:val="799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27 194,50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18 343,74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67,45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562F41">
        <w:trPr>
          <w:trHeight w:val="258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1.1.12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Организация и проведение оценки качества образования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900,54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271CE8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Отношение среднего балла единого государственного экзамена (в расчете </w:t>
            </w:r>
            <w:r w:rsidR="00271CE8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 xml:space="preserve">на 1 предмет) в 10 процентах школ с лучшими результатами единого государственного экзамена к среднему баллу единого государственного экзамена </w:t>
            </w:r>
            <w:r w:rsidRPr="00A451E0">
              <w:rPr>
                <w:sz w:val="18"/>
                <w:szCs w:val="18"/>
              </w:rPr>
              <w:br/>
              <w:t>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1,6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ИМЦ</w:t>
            </w:r>
          </w:p>
        </w:tc>
      </w:tr>
      <w:tr w:rsidR="009D23D0" w:rsidRPr="00A451E0" w:rsidTr="001D47BB">
        <w:trPr>
          <w:trHeight w:val="18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900,54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выпускников муниципальных общеобразовательных организаций, не получивших аттестат о среднем (полном) образовании,  в общей численности выпускников муниципальных общеобразовательных организаций;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3D3024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271CE8">
        <w:trPr>
          <w:trHeight w:val="16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11 789,24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11 789,24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от 5 до 18 лет, получающих дополнительное образование с использованием сертификатов дополнительного образования в общей численности детей , получающих дополнительное образование за счет бюджетных средств (%)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9D23D0" w:rsidRPr="00A451E0" w:rsidTr="00271CE8">
        <w:trPr>
          <w:trHeight w:val="12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11 789,24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11 789,24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 (%)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271CE8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Иные межбюджетные трансферты на ежемесячное </w:t>
            </w:r>
            <w:r w:rsidRPr="00A451E0">
              <w:rPr>
                <w:sz w:val="18"/>
                <w:szCs w:val="18"/>
              </w:rPr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50 184,29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50 184,29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педагогических работников муниципальных </w:t>
            </w:r>
            <w:r w:rsidRPr="00A451E0">
              <w:rPr>
                <w:sz w:val="18"/>
                <w:szCs w:val="18"/>
              </w:rPr>
              <w:lastRenderedPageBreak/>
              <w:t>общеобразовательных организаций, получивших ежемесячное денежное вознаграждение за классное руководство из расчета 5 тысяч рублей в месяц с учетом страховых взносов в государственные внебюджетные фонды, а так же районных коэффициентов и процентных надбавок, в общей численности педагогических работников такой категории.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школы № 1, 2, 3, 4, 5, 6, 7, 8, 9, </w:t>
            </w:r>
            <w:r w:rsidRPr="00A451E0">
              <w:rPr>
                <w:sz w:val="18"/>
                <w:szCs w:val="18"/>
              </w:rPr>
              <w:lastRenderedPageBreak/>
              <w:t xml:space="preserve">10, 11, 12, </w:t>
            </w:r>
            <w:r w:rsidRPr="00A451E0">
              <w:rPr>
                <w:sz w:val="18"/>
                <w:szCs w:val="18"/>
              </w:rPr>
              <w:br/>
              <w:t>Гимназия № 1, ВСОШ №1, СШПД</w:t>
            </w:r>
          </w:p>
        </w:tc>
      </w:tr>
      <w:tr w:rsidR="009D23D0" w:rsidRPr="00A451E0" w:rsidTr="00271CE8">
        <w:trPr>
          <w:trHeight w:val="25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50 184,29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50 184,29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58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1.1.15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562F41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(за счет средств областного бюджета)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2 281,10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C2272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из расчета 5 тысяч рублей в месяц с учетом страховых взносов в государственные внебюджетные фонды, а также</w:t>
            </w:r>
            <w:r w:rsidR="00271CE8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 xml:space="preserve"> районных коэффициентов и процентных надбавок, в общей численности педагогических работников такой категории.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spacing w:after="280"/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школы № 1, 2, 3, 4, 5, 6, 7, 8, 9, 10, 11, 12, </w:t>
            </w:r>
            <w:r w:rsidRPr="00A451E0">
              <w:rPr>
                <w:sz w:val="18"/>
                <w:szCs w:val="18"/>
              </w:rPr>
              <w:br/>
              <w:t>Гимназия № 1, ВСОШ №1, СШПД</w:t>
            </w:r>
          </w:p>
        </w:tc>
      </w:tr>
      <w:tr w:rsidR="009D23D0" w:rsidRPr="00A451E0" w:rsidTr="001D47BB">
        <w:trPr>
          <w:trHeight w:val="244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2 281,10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58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1.1.16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A7142D" w:rsidP="00A7142D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16 456,93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16 456,93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22,1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E6195E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spacing w:after="280"/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школы № 1, 2, 3, 4, 5, 6, 7, 8, 9, 10, 11, 12, </w:t>
            </w:r>
            <w:r w:rsidRPr="00A451E0">
              <w:rPr>
                <w:sz w:val="18"/>
                <w:szCs w:val="18"/>
              </w:rPr>
              <w:br/>
              <w:t>Гимназия № 1, ВСОШ №1, СШПД</w:t>
            </w:r>
          </w:p>
        </w:tc>
      </w:tr>
      <w:tr w:rsidR="009D23D0" w:rsidRPr="00A451E0" w:rsidTr="00271CE8">
        <w:trPr>
          <w:trHeight w:val="139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16 456,93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16 456,93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271CE8">
        <w:trPr>
          <w:trHeight w:val="10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Ремонт и капитальный ремонт имущества муниципальных учреждений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учреждений дошкольного и дополнительного образования, соответствующих современным требованиям обучения, в общем количестве муниципальных учреждений дошкольного и дополнительного образования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МБУДО "Дюсш №3"</w:t>
            </w:r>
          </w:p>
        </w:tc>
      </w:tr>
      <w:tr w:rsidR="009D23D0" w:rsidRPr="00A451E0" w:rsidTr="00271CE8">
        <w:trPr>
          <w:trHeight w:val="66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271CE8">
        <w:trPr>
          <w:trHeight w:val="7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1.1.18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межбюджетные трансферты из областного бюджета местным бюджетам на укрепление и обновление материально-технической базы 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441,66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49,07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школы № 1, 2, 12</w:t>
            </w:r>
          </w:p>
        </w:tc>
      </w:tr>
      <w:tr w:rsidR="009D23D0" w:rsidRPr="00A451E0" w:rsidTr="00271CE8">
        <w:trPr>
          <w:trHeight w:val="7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441,66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49,07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1.1.19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межбюджетные трансферты на предоставление грантов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Мурманской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A7142D" w:rsidP="00A7142D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общеобразовательных бюджетных учреждений, оснащённых уличным освещением, в общем количестве муниципальных общеобразовательных бюджетных учреждений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58,3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58,3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"Лицей №1"</w:t>
            </w: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5D49F7">
        <w:trPr>
          <w:trHeight w:val="3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2: Обеспечение реализации мероприятий подпрограммы и прочие мероприятия в области образования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Создание условий для повышения качества образовательных услуг дошкольного, общего и дополнительного образования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2 426,94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2 325,67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95,83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2 426,94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2 325,67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95,83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ФБ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304,54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304,47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24,5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ИМЦ, ОО, ОДО, ДОО</w:t>
            </w:r>
          </w:p>
        </w:tc>
      </w:tr>
      <w:tr w:rsidR="009D23D0" w:rsidRPr="00A451E0" w:rsidTr="00271CE8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304,54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304,47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99,98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Организация и проведение аттестационной экспертизы руководящих работников образовательных организаций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Всего, в т.ч.: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29,43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94,54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численности педагогических и руководящих работников муниципальных образовательных организаций, прошедших в течении последних трёх лет повышение квалификации или профессиональную переподготовку, в общей численности работников образования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ИМЦ, ОО</w:t>
            </w: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29,43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94,54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1.2.3.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Выявление и поддержка молодых талантов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1 501,71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1 501,71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 по программам общего и дополнительного образования участвующих в олимпиадах и конкурсах различного уровня, в общей численности обучающихся по программам общего и дополнительного образования;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ОДО, ИМЦ</w:t>
            </w:r>
          </w:p>
        </w:tc>
      </w:tr>
      <w:tr w:rsidR="009D23D0" w:rsidRPr="00A451E0" w:rsidTr="00271CE8">
        <w:trPr>
          <w:trHeight w:val="68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1 501,71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1 501,71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562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Выплаты стипендий и премий одаренным детям и учащейся молодежи ЗАТО г.Североморск, добившихся высоких результатов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66,35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 по программам общего и дополнительного образования участвующих в олимпиадах и конкурсах различного уровня, в общей численности обучающихся по программам общего и дополнительного образования;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ОДО, ИМЦ</w:t>
            </w: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66,35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7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1.2.5.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Обновление содержания и технологий обучения, введение Федеральных государственных образовательных стандартов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297,64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99,36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численности учащихся организаций общего образования, обучающихся в соответствии с новыми федеральными государственными образовательными стандартами (%)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ОО, ИМЦ, ОДО </w:t>
            </w:r>
          </w:p>
        </w:tc>
      </w:tr>
      <w:tr w:rsidR="009D23D0" w:rsidRPr="00A451E0" w:rsidTr="001D47BB">
        <w:trPr>
          <w:trHeight w:val="498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297,64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99,36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Организация и обеспечение деятельности территориальной психолого-медико-педагогической комиссии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 до 7 лет, прошедших освидетельствование на психолого-медико-педагогической комиссии в общей численности детей до 7 лет,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ОО, ИМЦ, ОДО 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6E083B">
        <w:trPr>
          <w:trHeight w:val="7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D23D0" w:rsidRPr="00A451E0" w:rsidRDefault="009D23D0" w:rsidP="009D23D0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4: Строительство, реконструкция и капитальный ремонт организаций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9D23D0" w:rsidRPr="00A451E0" w:rsidRDefault="009D23D0" w:rsidP="009D23D0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9D23D0" w:rsidRPr="00A451E0" w:rsidRDefault="009D23D0" w:rsidP="009D23D0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198 882,01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198 882,01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Обеспеченность дошкольными образовательными учреждениями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79,6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71,2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D23D0" w:rsidRPr="00A451E0" w:rsidRDefault="009D23D0" w:rsidP="009D23D0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г.Североморск, Управление образования администрации ЗАТО г.Североморск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17 486,91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17 486,91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181 395,10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181 395,10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1.4.1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Создание дополнительных мест для детей в возрасте от 1,5 до 3 лет в образовательных </w:t>
            </w:r>
            <w:r w:rsidRPr="00A451E0">
              <w:rPr>
                <w:sz w:val="18"/>
                <w:szCs w:val="18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198 882,01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198 882,01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Созданы дополнительные места, в том числе с обеспечением необходимых условий пребывания детей с ОВЗ и детей-инвалидов в </w:t>
            </w:r>
            <w:r w:rsidRPr="00A451E0">
              <w:rPr>
                <w:sz w:val="18"/>
                <w:szCs w:val="18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 (кол-во мест)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220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Комитет по развитию городского хозяйства </w:t>
            </w:r>
            <w:r w:rsidRPr="00A451E0">
              <w:rPr>
                <w:sz w:val="18"/>
                <w:szCs w:val="18"/>
              </w:rPr>
              <w:lastRenderedPageBreak/>
              <w:t>администрации ЗАТО г.Североморск, Управление образования администрации ЗАТО г.Североморск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17 486,91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17 486,91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181 395,10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181 395,10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9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32340D" w:rsidRPr="00A451E0" w:rsidTr="003A35A8">
        <w:trPr>
          <w:trHeight w:val="45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5: Организация и обеспечение бухгалтерского учета в сфере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46 120,17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46 120,17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46 120,17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46 120,17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41 912,70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41 912,70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образовательных организаций от общего количества муниципальных образовательных организаций, ведение бюджетного и налогового учета которых передано в МБУО «Централизованная бухгалтерия",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ЦБ</w:t>
            </w:r>
          </w:p>
        </w:tc>
      </w:tr>
      <w:tr w:rsidR="009D23D0" w:rsidRPr="00A451E0" w:rsidTr="00271CE8">
        <w:trPr>
          <w:trHeight w:val="56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41 912,70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41 912,70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5D49F7">
        <w:trPr>
          <w:trHeight w:val="6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191,69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191,69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образовательных организаций от общего количества муниципальных образовательных организаций, ведение бюджетного и налогового учета которых передано в МБУО «Централизованная бухгалтерия",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ЦБ</w:t>
            </w: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191,69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191,69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271CE8">
        <w:trPr>
          <w:trHeight w:val="88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406,71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406,71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муниципальных образовательных организаций от общего количества муниципальных образовательных организаций, ведение бюджетного и налогового учета которых передано в МБУО «Централизованная бухгалтерия",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ЦБ</w:t>
            </w: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406,71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406,71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10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Прочие расходы муниципальных бюджетных и автономных учреждений на </w:t>
            </w:r>
            <w:r w:rsidRPr="00A451E0">
              <w:rPr>
                <w:sz w:val="18"/>
                <w:szCs w:val="18"/>
              </w:rPr>
              <w:lastRenderedPageBreak/>
              <w:t>обеспечение деятельности (оказание услуг)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2 522,42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2 522,42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муниципальных образовательных организаций от общего количества муниципальных образовательных организаций, </w:t>
            </w:r>
            <w:r w:rsidRPr="00A451E0">
              <w:rPr>
                <w:sz w:val="18"/>
                <w:szCs w:val="18"/>
              </w:rPr>
              <w:lastRenderedPageBreak/>
              <w:t>ведение бюджетного и налогового учета которых передано в МБУО «Централизованная бухгалтерия",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95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ЦБ</w:t>
            </w:r>
          </w:p>
        </w:tc>
      </w:tr>
      <w:tr w:rsidR="009D23D0" w:rsidRPr="00A451E0" w:rsidTr="005D49F7">
        <w:trPr>
          <w:trHeight w:val="64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2 522,42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2 522,42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1.5.5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1 086,65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1 086,65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субвенций и субсидий по переданным полномочиям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ЦБ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1 086,65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1 086,65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9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6: Хозяйственно-эксплуатационное обеспечение деятельности муниципальных образовательных учреждений и учреждений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21 446,64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21 446,64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D23D0" w:rsidRPr="00A451E0" w:rsidTr="00271CE8">
        <w:trPr>
          <w:trHeight w:val="84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21 446,64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21 446,64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17 126,66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17 126,66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Готовность ОУ к новому учебному году, осенне-зимнему сезону,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КХЭО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17 126,66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17 126,66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541,99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541,99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Готовность ОУ к новому учебному году, осенне-зимнему сезону,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КХЭО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541,99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541,99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430,71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Готовность ОУ к новому учебному году, осенне-зимнему сезону,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КХЭО</w:t>
            </w:r>
          </w:p>
        </w:tc>
      </w:tr>
      <w:tr w:rsidR="009D23D0" w:rsidRPr="00A451E0" w:rsidTr="00271CE8">
        <w:trPr>
          <w:trHeight w:val="268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430,71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430,71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2 883,25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2 883,25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Готовность ОУ к новому учебному году, осенне-зимнему сезону, %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КХЭО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2 883,25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2 883,25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464,03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464,03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субвенций и субсидий по переданным полномочиям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КХЭО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464,03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464,03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1.7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7: Информационно-методическое обеспечение образовательного процесса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17 530,36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17 530,36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49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17 530,36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17 530,36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1.7.1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14 910,90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14 910,90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мероприятий по распространению результатов подпрограммы, ед.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ИМЦ</w:t>
            </w: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14 910,90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14 910,90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1.7.2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394,97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394,97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мероприятий по распространению результатов подпрограммы, ед.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ИМЦ</w:t>
            </w: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394,97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394,97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1.7.3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1 409,52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1 409,52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мероприятий по распространению результатов подпрограммы, ед.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ИМЦ</w:t>
            </w: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1 409,52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1 409,52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1.7.4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626,51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626,51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мероприятий по распространению результатов подпрограммы, ед.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ИМЦ</w:t>
            </w:r>
          </w:p>
        </w:tc>
      </w:tr>
      <w:tr w:rsidR="009D23D0" w:rsidRPr="00A451E0" w:rsidTr="001D47BB">
        <w:trPr>
          <w:trHeight w:val="40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626,51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1.7.5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188,46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188,46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субвенций и субсидий по переданным полномочиям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МБУО ИМЦ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188,46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188,46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50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8: Обеспечение реализации муниципальных функций в сфере управления образования ЗАТО г. 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5 499,30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5 499,30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6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5 499,30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5 499,30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5D49F7">
        <w:trPr>
          <w:trHeight w:val="44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1.8.1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на выплаты по оплате труда работникам органов местного самоуправления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5 499,30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5 499,30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бюджетных ассигнований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образования</w:t>
            </w:r>
          </w:p>
        </w:tc>
      </w:tr>
      <w:tr w:rsidR="009D23D0" w:rsidRPr="00A451E0" w:rsidTr="001D47BB">
        <w:trPr>
          <w:trHeight w:val="428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5 499,30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5 499,30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2853" w:rsidRPr="00A451E0" w:rsidRDefault="00682853" w:rsidP="0068285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39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961F3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2 263 870,56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2 254 281,43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99,58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755 513,82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755 410,87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ОБ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1 458 172,45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1 448 686,27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99,35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D23D0" w:rsidRPr="00A451E0" w:rsidTr="001D47BB">
        <w:trPr>
          <w:trHeight w:val="3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50 184,29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50 184,29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2853" w:rsidRPr="00A451E0" w:rsidRDefault="00682853" w:rsidP="0068285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853" w:rsidRPr="00A451E0" w:rsidRDefault="00682853" w:rsidP="00682853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682853" w:rsidRPr="00A451E0" w:rsidRDefault="00682853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  <w:sz w:val="18"/>
          <w:szCs w:val="18"/>
        </w:rPr>
      </w:pPr>
    </w:p>
    <w:p w:rsidR="00682853" w:rsidRPr="00A451E0" w:rsidRDefault="00682853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271CE8" w:rsidRPr="00A451E0" w:rsidRDefault="00271CE8" w:rsidP="00271CE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271CE8" w:rsidRPr="00A451E0" w:rsidRDefault="00271CE8" w:rsidP="00271CE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9D23D0" w:rsidRPr="00A451E0" w:rsidTr="00271CE8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271CE8" w:rsidP="00271CE8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1CE8" w:rsidRPr="00A451E0" w:rsidRDefault="00F15D63" w:rsidP="00271CE8">
            <w:pPr>
              <w:jc w:val="center"/>
            </w:pPr>
            <w:r w:rsidRPr="00A451E0">
              <w:t>2,87</w:t>
            </w:r>
            <w:r w:rsidR="00271CE8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271CE8" w:rsidP="00271CE8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271CE8" w:rsidP="00271CE8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1CE8" w:rsidRPr="00A451E0" w:rsidRDefault="009D23D0" w:rsidP="00271CE8">
            <w:pPr>
              <w:jc w:val="center"/>
            </w:pPr>
            <w:r w:rsidRPr="00A451E0">
              <w:t>20</w:t>
            </w:r>
            <w:r w:rsidR="00271CE8" w:rsidRPr="00A451E0">
              <w:t>,33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271CE8" w:rsidP="00271CE8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9D23D0" w:rsidP="009D23D0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271CE8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75</w:t>
            </w:r>
            <w:r w:rsidR="00271CE8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средняя</w:t>
            </w:r>
            <w:r w:rsidR="00271CE8" w:rsidRPr="00A451E0">
              <w:rPr>
                <w:b/>
                <w:bCs/>
              </w:rPr>
              <w:t xml:space="preserve"> результативность </w:t>
            </w:r>
            <w:r w:rsidRPr="00A451E0">
              <w:rPr>
                <w:b/>
                <w:bCs/>
              </w:rPr>
              <w:t>(недовыполнение плана)</w:t>
            </w:r>
          </w:p>
        </w:tc>
      </w:tr>
      <w:tr w:rsidR="00271CE8" w:rsidRPr="00A451E0" w:rsidTr="00271CE8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1CE8" w:rsidRPr="00A451E0" w:rsidRDefault="00271CE8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F15D63" w:rsidP="00271CE8">
            <w:pPr>
              <w:jc w:val="center"/>
            </w:pPr>
            <w:r w:rsidRPr="00A451E0">
              <w:t>4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1CE8" w:rsidRPr="00A451E0" w:rsidRDefault="00271CE8" w:rsidP="00271CE8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1CE8" w:rsidRPr="00A451E0" w:rsidRDefault="00271CE8" w:rsidP="00271CE8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CE8" w:rsidRPr="00A451E0" w:rsidRDefault="009D23D0" w:rsidP="00271CE8">
            <w:pPr>
              <w:jc w:val="center"/>
            </w:pPr>
            <w:r w:rsidRPr="00A451E0">
              <w:t>2</w:t>
            </w:r>
            <w:r w:rsidR="00271CE8" w:rsidRPr="00A451E0">
              <w:t>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1CE8" w:rsidRPr="00A451E0" w:rsidRDefault="00271CE8" w:rsidP="00271CE8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1CE8" w:rsidRPr="00A451E0" w:rsidRDefault="00271CE8" w:rsidP="00271CE8">
            <w:pPr>
              <w:rPr>
                <w:b/>
                <w:bCs/>
              </w:rPr>
            </w:pPr>
          </w:p>
        </w:tc>
      </w:tr>
    </w:tbl>
    <w:p w:rsidR="00271CE8" w:rsidRPr="00A451E0" w:rsidRDefault="00271CE8" w:rsidP="00271CE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71CE8" w:rsidRPr="00A451E0" w:rsidRDefault="00271CE8" w:rsidP="00271CE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271CE8" w:rsidRPr="00A451E0" w:rsidRDefault="00271CE8" w:rsidP="00271CE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71CE8" w:rsidRPr="00A451E0" w:rsidRDefault="00271CE8" w:rsidP="00271CE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614D7A" w:rsidRPr="00A451E0">
        <w:rPr>
          <w:rFonts w:ascii="Times New Roman" w:hAnsi="Times New Roman" w:cs="Times New Roman"/>
          <w:b/>
          <w:sz w:val="24"/>
          <w:szCs w:val="24"/>
        </w:rPr>
        <w:t>9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</w:t>
      </w:r>
      <w:r w:rsidR="00614D7A" w:rsidRPr="00A45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71CE8" w:rsidRPr="00A451E0" w:rsidRDefault="00271CE8" w:rsidP="00271CE8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E13E93" w:rsidRPr="00A451E0">
        <w:rPr>
          <w:b/>
        </w:rPr>
        <w:t>3</w:t>
      </w:r>
      <w:r w:rsidRPr="00A451E0">
        <w:rPr>
          <w:b/>
        </w:rPr>
        <w:t xml:space="preserve"> </w:t>
      </w:r>
      <w:r w:rsidR="00E13E93" w:rsidRPr="00A451E0">
        <w:rPr>
          <w:b/>
        </w:rPr>
        <w:t>средний</w:t>
      </w:r>
      <w:r w:rsidRPr="00A451E0">
        <w:rPr>
          <w:b/>
        </w:rPr>
        <w:t xml:space="preserve"> уровень эффективности</w:t>
      </w:r>
    </w:p>
    <w:p w:rsidR="00682853" w:rsidRPr="00A451E0" w:rsidRDefault="00682853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5B4865" w:rsidRPr="00A451E0" w:rsidRDefault="005B4865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1D37B3" w:rsidRPr="00A451E0" w:rsidRDefault="001D37B3" w:rsidP="0013078C">
      <w:pPr>
        <w:autoSpaceDE w:val="0"/>
        <w:autoSpaceDN w:val="0"/>
        <w:adjustRightInd w:val="0"/>
        <w:ind w:left="720"/>
        <w:jc w:val="center"/>
        <w:rPr>
          <w:rFonts w:eastAsia="HiddenHorzOCR"/>
          <w:b/>
        </w:rPr>
      </w:pPr>
    </w:p>
    <w:p w:rsidR="00C81B9E" w:rsidRPr="00A451E0" w:rsidRDefault="00C81B9E" w:rsidP="0013078C">
      <w:pPr>
        <w:rPr>
          <w:rFonts w:eastAsia="HiddenHorzOCR"/>
          <w:b/>
        </w:rPr>
      </w:pPr>
      <w:r w:rsidRPr="00A451E0">
        <w:rPr>
          <w:rFonts w:eastAsia="HiddenHorzOCR"/>
          <w:b/>
        </w:rPr>
        <w:br w:type="page"/>
      </w:r>
    </w:p>
    <w:p w:rsidR="004D7C62" w:rsidRPr="00A451E0" w:rsidRDefault="00FE5241" w:rsidP="00247218">
      <w:pPr>
        <w:pStyle w:val="af6"/>
        <w:numPr>
          <w:ilvl w:val="0"/>
          <w:numId w:val="1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51E0">
        <w:rPr>
          <w:rFonts w:ascii="Times New Roman" w:hAnsi="Times New Roman"/>
          <w:b/>
          <w:bCs/>
          <w:sz w:val="24"/>
          <w:szCs w:val="24"/>
        </w:rPr>
        <w:lastRenderedPageBreak/>
        <w:t>Подпрограмма</w:t>
      </w:r>
      <w:r w:rsidR="004D7C62" w:rsidRPr="00A451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34C18" w:rsidRPr="00A451E0">
        <w:rPr>
          <w:rFonts w:ascii="Times New Roman" w:hAnsi="Times New Roman"/>
          <w:b/>
          <w:bCs/>
          <w:sz w:val="24"/>
          <w:szCs w:val="24"/>
        </w:rPr>
        <w:t>«</w:t>
      </w:r>
      <w:r w:rsidR="004D7C62" w:rsidRPr="00A451E0">
        <w:rPr>
          <w:rFonts w:ascii="Times New Roman" w:hAnsi="Times New Roman"/>
          <w:b/>
          <w:bCs/>
          <w:sz w:val="24"/>
          <w:szCs w:val="24"/>
        </w:rPr>
        <w:t>Школьное питание</w:t>
      </w:r>
      <w:r w:rsidR="00E34C18" w:rsidRPr="00A451E0">
        <w:rPr>
          <w:rFonts w:ascii="Times New Roman" w:hAnsi="Times New Roman"/>
          <w:b/>
          <w:bCs/>
          <w:sz w:val="24"/>
          <w:szCs w:val="24"/>
        </w:rPr>
        <w:t>»</w:t>
      </w:r>
      <w:r w:rsidR="008C0FAF" w:rsidRPr="00A451E0">
        <w:rPr>
          <w:rFonts w:ascii="Times New Roman" w:hAnsi="Times New Roman"/>
          <w:b/>
          <w:bCs/>
          <w:sz w:val="24"/>
          <w:szCs w:val="24"/>
        </w:rPr>
        <w:t xml:space="preserve"> на 20</w:t>
      </w:r>
      <w:r w:rsidR="001253BB" w:rsidRPr="00A451E0">
        <w:rPr>
          <w:rFonts w:ascii="Times New Roman" w:hAnsi="Times New Roman"/>
          <w:b/>
          <w:bCs/>
          <w:sz w:val="24"/>
          <w:szCs w:val="24"/>
        </w:rPr>
        <w:t>21</w:t>
      </w:r>
      <w:r w:rsidR="008C0FAF" w:rsidRPr="00A451E0">
        <w:rPr>
          <w:rFonts w:ascii="Times New Roman" w:hAnsi="Times New Roman"/>
          <w:b/>
          <w:bCs/>
          <w:sz w:val="24"/>
          <w:szCs w:val="24"/>
        </w:rPr>
        <w:t>-202</w:t>
      </w:r>
      <w:r w:rsidR="001253BB" w:rsidRPr="00A451E0">
        <w:rPr>
          <w:rFonts w:ascii="Times New Roman" w:hAnsi="Times New Roman"/>
          <w:b/>
          <w:bCs/>
          <w:sz w:val="24"/>
          <w:szCs w:val="24"/>
        </w:rPr>
        <w:t>5</w:t>
      </w:r>
      <w:r w:rsidR="008C0FAF" w:rsidRPr="00A451E0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786103" w:rsidRPr="00A451E0" w:rsidRDefault="00786103" w:rsidP="0013078C">
      <w:pPr>
        <w:autoSpaceDE w:val="0"/>
        <w:autoSpaceDN w:val="0"/>
        <w:adjustRightInd w:val="0"/>
        <w:ind w:left="720"/>
        <w:jc w:val="center"/>
        <w:rPr>
          <w:b/>
          <w:bCs/>
        </w:rPr>
      </w:pPr>
    </w:p>
    <w:tbl>
      <w:tblPr>
        <w:tblW w:w="153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16"/>
        <w:gridCol w:w="3083"/>
        <w:gridCol w:w="708"/>
        <w:gridCol w:w="1134"/>
        <w:gridCol w:w="1276"/>
        <w:gridCol w:w="992"/>
        <w:gridCol w:w="993"/>
        <w:gridCol w:w="2551"/>
        <w:gridCol w:w="709"/>
        <w:gridCol w:w="849"/>
        <w:gridCol w:w="852"/>
        <w:gridCol w:w="1276"/>
      </w:tblGrid>
      <w:tr w:rsidR="0010600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10600C" w:rsidRPr="00A451E0" w:rsidTr="006358DD">
        <w:trPr>
          <w:trHeight w:val="1138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кассовый расход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%(гр.7/6гр.)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Наименование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исполнения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0600C" w:rsidRPr="00A451E0" w:rsidTr="006358DD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10600C" w:rsidRPr="00A451E0" w:rsidTr="006358DD">
        <w:trPr>
          <w:trHeight w:val="75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00C" w:rsidRPr="00A451E0" w:rsidRDefault="0010600C" w:rsidP="00440E43">
            <w:pPr>
              <w:jc w:val="both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440E4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  <w:r w:rsidR="00440E43" w:rsidRPr="00A451E0">
              <w:rPr>
                <w:b/>
                <w:bCs/>
                <w:sz w:val="18"/>
                <w:szCs w:val="18"/>
              </w:rPr>
              <w:t>Цель: организация качественного, полноценного горячего питания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Охват обучающихся, получающих горячее питание, от общего числа обучающихся,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462832" w:rsidP="0013078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462832" w:rsidP="00462832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0600C" w:rsidRPr="00A451E0" w:rsidTr="006358DD">
        <w:trPr>
          <w:trHeight w:val="375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600C" w:rsidRPr="00A451E0" w:rsidRDefault="0010600C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Повышение качества и доступности школьного питания</w:t>
            </w:r>
          </w:p>
        </w:tc>
      </w:tr>
      <w:tr w:rsidR="00B9255B" w:rsidRPr="00A451E0" w:rsidTr="00C96E66">
        <w:trPr>
          <w:trHeight w:val="750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Организация бесплатного питания обучающихся муниципальных образовательных организаций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extDirection w:val="btLr"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91 919,34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84 726,53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92,17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9255B" w:rsidRPr="00A451E0" w:rsidTr="00C96E66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7 731,37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7 692,37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9255B" w:rsidRPr="00A451E0" w:rsidTr="00C96E66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38 774,10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33 372,67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86,07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9255B" w:rsidRPr="00A451E0" w:rsidTr="00C96E66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45 413,87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43 661,49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96,14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B9255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начислений на выплаты по оплате труда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обучающихся, получающих двухразовое горячее питание, от общего числа обучающихся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61,65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обучающихся, получающих двухразовое горячее питание, от общего числа обучающихся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61,65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обучающихся, получающих двухразовое горячее питание, от общего числа обучающихся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61,65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1.1.4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1 418,86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1 418,86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обучающихся, получающих двухразовое горячее питание, от общего числа обучающихся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61,65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1 418,86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1 418,86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1.1.5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Субсидия на 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2 271,40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2 271,40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обучающихся 1-4х классов муниципальных общеобразовательных учреждений, обеспеченных бесплатным цельным молоком либо питьевым молоком, в общем количестве обучающихся 1-4х классов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1320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2 271,40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2 271,40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499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обеспечение бесплатным питанием отдельных категорий обучающихся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27 896,90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24 483,42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87,76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Удельный вес обучающихся 1-4-х классов муниципальных общеобразовательных учреждений, обеспеченных бесплатным цельным молоком либо питьевым молоком, в общем количестве обучающихся </w:t>
            </w:r>
            <w:r w:rsidRPr="00A451E0">
              <w:rPr>
                <w:sz w:val="18"/>
                <w:szCs w:val="18"/>
              </w:rPr>
              <w:br/>
              <w:t>1-4-х классов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155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27 896,90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24 483,42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87,76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1.1.7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субвенций и субсидий по переданным полномочиям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1.1.8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4 436,81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4 435,74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99,98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Удельный вес обучающихся 1-4-х классов муниципальных общеобразовательных учреждений, обеспеченных бесплатным цельным молоком либо питьевым молоком, в общем количестве обучающихся </w:t>
            </w:r>
            <w:r w:rsidRPr="00A451E0">
              <w:rPr>
                <w:sz w:val="18"/>
                <w:szCs w:val="18"/>
              </w:rPr>
              <w:br/>
              <w:t>1-4-х классов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4 436,81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4 435,74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99,98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1.1.9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46 340,69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44 588,31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96,22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926,82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926,82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45 413,87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43 661,49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96,14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1.1.10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(за счет средств областного бюджете)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8 605,80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6 617,85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76,90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8 605,80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6 617,85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76,90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1.1.11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6037A" w:rsidRPr="00A451E0" w:rsidRDefault="0096037A" w:rsidP="009603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7A" w:rsidRPr="00A451E0" w:rsidRDefault="0096037A" w:rsidP="0096037A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78,40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7A" w:rsidRPr="00A451E0" w:rsidRDefault="0096037A" w:rsidP="0096037A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МАУ «ЦЗП»</w:t>
            </w:r>
          </w:p>
        </w:tc>
      </w:tr>
      <w:tr w:rsidR="00046C9C" w:rsidRPr="00A451E0" w:rsidTr="006358DD">
        <w:trPr>
          <w:trHeight w:val="375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9255B" w:rsidRPr="00A451E0" w:rsidRDefault="00B9255B" w:rsidP="00B9255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175,63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B9255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78,40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55B" w:rsidRPr="00A451E0" w:rsidRDefault="00B9255B" w:rsidP="00B9255B">
            <w:pPr>
              <w:rPr>
                <w:sz w:val="18"/>
                <w:szCs w:val="18"/>
              </w:rPr>
            </w:pPr>
          </w:p>
        </w:tc>
      </w:tr>
      <w:tr w:rsidR="00046C9C" w:rsidRPr="00A451E0" w:rsidTr="00C96E66">
        <w:trPr>
          <w:trHeight w:val="402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подпрограмме: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91 919,34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84 726,53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92,17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046C9C" w:rsidRPr="00A451E0" w:rsidTr="00C96E66">
        <w:trPr>
          <w:trHeight w:val="300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7 731,37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7 692,37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99,50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46C9C" w:rsidRPr="00A451E0" w:rsidTr="00C96E66">
        <w:trPr>
          <w:trHeight w:val="364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ОБ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38 774,10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33 372,67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86,07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46C9C" w:rsidRPr="00A451E0" w:rsidTr="00C96E66">
        <w:trPr>
          <w:trHeight w:val="272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45 413,87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43 661,49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55B" w:rsidRPr="00A451E0" w:rsidRDefault="00B9255B" w:rsidP="00C96E6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96,14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55B" w:rsidRPr="00A451E0" w:rsidRDefault="00B9255B" w:rsidP="00C96E66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10600C" w:rsidRPr="00A451E0" w:rsidRDefault="0010600C" w:rsidP="00C96E66">
      <w:pPr>
        <w:autoSpaceDE w:val="0"/>
        <w:autoSpaceDN w:val="0"/>
        <w:adjustRightInd w:val="0"/>
        <w:ind w:left="720"/>
        <w:jc w:val="center"/>
        <w:rPr>
          <w:b/>
          <w:bCs/>
          <w:sz w:val="18"/>
          <w:szCs w:val="18"/>
        </w:rPr>
      </w:pPr>
    </w:p>
    <w:p w:rsidR="006358DD" w:rsidRPr="00A451E0" w:rsidRDefault="006358DD" w:rsidP="00C96E66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6358DD" w:rsidRPr="00A451E0" w:rsidRDefault="006358DD" w:rsidP="00C96E6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6358DD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6358DD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8DD" w:rsidRPr="00A451E0" w:rsidRDefault="00E34C08" w:rsidP="00E34C08">
            <w:pPr>
              <w:jc w:val="center"/>
            </w:pPr>
            <w:r w:rsidRPr="00A451E0">
              <w:t>0</w:t>
            </w:r>
            <w:r w:rsidR="006358DD" w:rsidRPr="00A451E0">
              <w:t>,</w:t>
            </w:r>
            <w:r w:rsidRPr="00A451E0">
              <w:t>99</w:t>
            </w:r>
            <w:r w:rsidR="006358DD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6358DD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6358DD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8DD" w:rsidRPr="00A451E0" w:rsidRDefault="00E34C08" w:rsidP="00E34C08">
            <w:pPr>
              <w:jc w:val="center"/>
            </w:pPr>
            <w:r w:rsidRPr="00A451E0">
              <w:t>3</w:t>
            </w:r>
            <w:r w:rsidR="006358DD" w:rsidRPr="00A451E0">
              <w:t>,</w:t>
            </w:r>
            <w:r w:rsidRPr="00A451E0">
              <w:t>7</w:t>
            </w:r>
            <w:r w:rsidR="006358DD" w:rsidRPr="00A451E0">
              <w:t>3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6358DD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E34C08" w:rsidP="00E34C08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6358DD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97</w:t>
            </w:r>
            <w:r w:rsidR="006358DD" w:rsidRPr="00A451E0">
              <w:rPr>
                <w:b/>
                <w:bCs/>
              </w:rPr>
              <w:t xml:space="preserve"> высокая результативность </w:t>
            </w:r>
          </w:p>
        </w:tc>
      </w:tr>
      <w:tr w:rsidR="006358DD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58DD" w:rsidRPr="00A451E0" w:rsidRDefault="006358DD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E34C08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58DD" w:rsidRPr="00A451E0" w:rsidRDefault="006358DD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58DD" w:rsidRPr="00A451E0" w:rsidRDefault="006358DD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8DD" w:rsidRPr="00A451E0" w:rsidRDefault="00E34C08" w:rsidP="006E083B">
            <w:pPr>
              <w:jc w:val="center"/>
            </w:pPr>
            <w:r w:rsidRPr="00A451E0">
              <w:t>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58DD" w:rsidRPr="00A451E0" w:rsidRDefault="006358DD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58DD" w:rsidRPr="00A451E0" w:rsidRDefault="006358DD" w:rsidP="006E083B">
            <w:pPr>
              <w:rPr>
                <w:b/>
                <w:bCs/>
              </w:rPr>
            </w:pPr>
          </w:p>
        </w:tc>
      </w:tr>
    </w:tbl>
    <w:p w:rsidR="006358DD" w:rsidRPr="00A451E0" w:rsidRDefault="006358DD" w:rsidP="006358D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6358DD" w:rsidRPr="00A451E0" w:rsidRDefault="006358DD" w:rsidP="006358D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6358DD" w:rsidRPr="00A451E0" w:rsidRDefault="006358DD" w:rsidP="006358D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6358DD" w:rsidRPr="00A451E0" w:rsidRDefault="006358DD" w:rsidP="006358DD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E34C08" w:rsidRPr="00A451E0">
        <w:rPr>
          <w:rFonts w:ascii="Times New Roman" w:hAnsi="Times New Roman" w:cs="Times New Roman"/>
          <w:b/>
          <w:sz w:val="24"/>
          <w:szCs w:val="24"/>
        </w:rPr>
        <w:t>2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34C08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358DD" w:rsidRPr="00A451E0" w:rsidRDefault="006358DD" w:rsidP="006358DD">
      <w:pPr>
        <w:ind w:firstLine="709"/>
        <w:jc w:val="center"/>
        <w:rPr>
          <w:b/>
        </w:rPr>
      </w:pPr>
      <w:r w:rsidRPr="00A451E0">
        <w:rPr>
          <w:b/>
        </w:rPr>
        <w:t>Общая оценка эффективности реализации подпрограммы - 4 приемлемый уровень эффективности</w:t>
      </w:r>
    </w:p>
    <w:p w:rsidR="001253BB" w:rsidRPr="00A451E0" w:rsidRDefault="006358DD" w:rsidP="0013078C">
      <w:pPr>
        <w:autoSpaceDE w:val="0"/>
        <w:autoSpaceDN w:val="0"/>
        <w:adjustRightInd w:val="0"/>
        <w:ind w:left="720"/>
        <w:jc w:val="center"/>
        <w:rPr>
          <w:b/>
        </w:rPr>
      </w:pPr>
      <w:r w:rsidRPr="00A451E0">
        <w:rPr>
          <w:rFonts w:eastAsia="HiddenHorzOCR"/>
          <w:b/>
        </w:rPr>
        <w:t xml:space="preserve"> </w:t>
      </w:r>
      <w:r w:rsidR="001253BB" w:rsidRPr="00A451E0">
        <w:rPr>
          <w:b/>
        </w:rPr>
        <w:br w:type="page"/>
      </w:r>
    </w:p>
    <w:p w:rsidR="004D7C62" w:rsidRPr="00A451E0" w:rsidRDefault="00FE5241" w:rsidP="00E34C08">
      <w:pPr>
        <w:pStyle w:val="af6"/>
        <w:numPr>
          <w:ilvl w:val="0"/>
          <w:numId w:val="1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A451E0">
        <w:rPr>
          <w:rFonts w:ascii="Times New Roman" w:hAnsi="Times New Roman"/>
          <w:b/>
          <w:sz w:val="24"/>
          <w:szCs w:val="24"/>
        </w:rPr>
        <w:lastRenderedPageBreak/>
        <w:t>Подпрограмма</w:t>
      </w:r>
      <w:r w:rsidR="00FF1108" w:rsidRPr="00A451E0">
        <w:rPr>
          <w:rFonts w:ascii="Times New Roman" w:hAnsi="Times New Roman"/>
          <w:b/>
          <w:sz w:val="24"/>
          <w:szCs w:val="24"/>
        </w:rPr>
        <w:t xml:space="preserve"> </w:t>
      </w:r>
      <w:r w:rsidR="00F54B09" w:rsidRPr="00A451E0">
        <w:rPr>
          <w:rFonts w:ascii="Times New Roman" w:hAnsi="Times New Roman"/>
          <w:b/>
          <w:sz w:val="24"/>
          <w:szCs w:val="24"/>
        </w:rPr>
        <w:t>«</w:t>
      </w:r>
      <w:r w:rsidR="00FF1108" w:rsidRPr="00A451E0">
        <w:rPr>
          <w:rFonts w:ascii="Times New Roman" w:hAnsi="Times New Roman"/>
          <w:b/>
          <w:sz w:val="24"/>
          <w:szCs w:val="24"/>
        </w:rPr>
        <w:t>Североморск-город без сирот</w:t>
      </w:r>
      <w:r w:rsidR="00F54B09" w:rsidRPr="00A451E0">
        <w:rPr>
          <w:rFonts w:ascii="Times New Roman" w:hAnsi="Times New Roman"/>
          <w:b/>
          <w:sz w:val="24"/>
          <w:szCs w:val="24"/>
        </w:rPr>
        <w:t>» на 20</w:t>
      </w:r>
      <w:r w:rsidR="001253BB" w:rsidRPr="00A451E0">
        <w:rPr>
          <w:rFonts w:ascii="Times New Roman" w:hAnsi="Times New Roman"/>
          <w:b/>
          <w:sz w:val="24"/>
          <w:szCs w:val="24"/>
        </w:rPr>
        <w:t>21</w:t>
      </w:r>
      <w:r w:rsidR="00F54B09" w:rsidRPr="00A451E0">
        <w:rPr>
          <w:rFonts w:ascii="Times New Roman" w:hAnsi="Times New Roman"/>
          <w:b/>
          <w:sz w:val="24"/>
          <w:szCs w:val="24"/>
        </w:rPr>
        <w:t>-202</w:t>
      </w:r>
      <w:r w:rsidR="001253BB" w:rsidRPr="00A451E0">
        <w:rPr>
          <w:rFonts w:ascii="Times New Roman" w:hAnsi="Times New Roman"/>
          <w:b/>
          <w:sz w:val="24"/>
          <w:szCs w:val="24"/>
        </w:rPr>
        <w:t>5</w:t>
      </w:r>
      <w:r w:rsidR="00F54B09" w:rsidRPr="00A451E0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1253BB" w:rsidRPr="00A451E0" w:rsidRDefault="001253BB" w:rsidP="0013078C">
      <w:pPr>
        <w:autoSpaceDE w:val="0"/>
        <w:autoSpaceDN w:val="0"/>
        <w:adjustRightInd w:val="0"/>
        <w:ind w:left="720"/>
        <w:jc w:val="center"/>
        <w:rPr>
          <w:b/>
          <w:sz w:val="16"/>
          <w:szCs w:val="16"/>
        </w:rPr>
      </w:pPr>
    </w:p>
    <w:tbl>
      <w:tblPr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9"/>
        <w:gridCol w:w="4819"/>
        <w:gridCol w:w="708"/>
        <w:gridCol w:w="823"/>
        <w:gridCol w:w="1021"/>
        <w:gridCol w:w="992"/>
        <w:gridCol w:w="851"/>
        <w:gridCol w:w="2154"/>
        <w:gridCol w:w="709"/>
        <w:gridCol w:w="709"/>
        <w:gridCol w:w="852"/>
        <w:gridCol w:w="1245"/>
      </w:tblGrid>
      <w:tr w:rsidR="00512157" w:rsidRPr="00A451E0" w:rsidTr="00966F94">
        <w:trPr>
          <w:trHeight w:val="375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512157" w:rsidRPr="00A451E0" w:rsidTr="00966F94">
        <w:trPr>
          <w:trHeight w:val="137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%(гр.7/6гр.)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Наименование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исполнения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12157" w:rsidRPr="00A451E0" w:rsidTr="00966F94">
        <w:trPr>
          <w:trHeight w:val="2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512157" w:rsidRPr="00A451E0" w:rsidTr="00966F94">
        <w:trPr>
          <w:trHeight w:val="15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440E43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Устройство детей-сирот и детей, оставшихся без попечения родителей в замещающие семьи</w:t>
            </w:r>
            <w:r w:rsidR="00512157"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детей-сирот и детей, оставшихся без попечения родителей, переданных на воспитание в семьи, в общей численности учтенных детей-сирот и детей, оставшихся без попечения родителей,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73,25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512157" w:rsidRPr="00A451E0" w:rsidTr="00966F94">
        <w:trPr>
          <w:trHeight w:val="37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8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157" w:rsidRPr="00A451E0" w:rsidRDefault="00512157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Оказание социально-правовой помощи семьям, находящимся в трудной жизненной ситуации и семьям, принявшим на воспитание детей, оставшихся без попечения родителей</w:t>
            </w:r>
          </w:p>
        </w:tc>
      </w:tr>
      <w:tr w:rsidR="00B860EC" w:rsidRPr="00A451E0" w:rsidTr="00C96E66">
        <w:trPr>
          <w:trHeight w:val="467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 Социальная поддержка граждан, принявших на воспитание в семью детей-сирот и детей, оставшихся без попечения родителей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35 538,40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32 438,72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91,28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860EC" w:rsidRPr="00A451E0" w:rsidTr="00C96E66">
        <w:trPr>
          <w:trHeight w:val="262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35 538,40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32 438,72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91,28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900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26 924,80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24 371,70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90,52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Снижение численности детей, в отношении которых лишены родительских прав или ограничены в родительских правах оба или единственный родитель по отношению к предыдущему году, 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37215F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color w:val="FF0000"/>
                <w:sz w:val="18"/>
                <w:szCs w:val="18"/>
              </w:rPr>
              <w:t>11</w:t>
            </w:r>
            <w:r w:rsidR="00B860EC" w:rsidRPr="00A451E0">
              <w:rPr>
                <w:color w:val="FF0000"/>
                <w:sz w:val="18"/>
                <w:szCs w:val="18"/>
              </w:rPr>
              <w:t>6</w:t>
            </w:r>
            <w:r w:rsidRPr="00A451E0">
              <w:rPr>
                <w:color w:val="FF0000"/>
                <w:sz w:val="18"/>
                <w:szCs w:val="18"/>
              </w:rPr>
              <w:t>,67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900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26 924,80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24 371,70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90,52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55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реализацию Закона Мурманской области "О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несовершеннолетних"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8 592,00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8 067,02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93,89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Удельный вес граждан, желающих принять на воспитание в семью детей-сирот и детей, оставшихся без попечения родителей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900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8 592,00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8 067,02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93,89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499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1.1.3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реализацию Закона Мурманской области "О патронате" в части финансирования расходов по выплате денежного вознаграждения лицам, осуществляющим постинтернатный патронат в отношении несовершеннолетних и социальный патронат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детей, в отношении которых установлен социальный патронат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4,6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582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B35C0">
        <w:trPr>
          <w:trHeight w:val="321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Социальное обеспечение детей-сирот и детей, оставшихся без попечения родителей, лиц из их числа, проживающих в организациях, профилактика социального сиротства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11 562,50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11 552,84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11 562,50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11 552,84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99,92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1.2.1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2 264,90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2 264,64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99,99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граждан, желающих принять на воспитание в семью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2 264,90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2 264,64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99,99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1.2.2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организацию предоставления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97,56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граждан, желающих принять на воспитание в семью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97,56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1.2.3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осуществление ремонта жилых помещений, собственниками которых являются дети сироты и дети, оставшиеся без попечения родителей, лица из числа детей-сирот и детей, оставшиеся без попечения родителей, либо текущего ремонта жилых помещений, право пользования которыми сохранено за детьми сиротами и детьми, оставшимися без попечения родителей, лицами из числа детей-сирот и детей, оставшиеся без попечения родителей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98,60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граждан, желающих принять на воспитание в семью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29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81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УО</w:t>
            </w: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98,60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1.2.4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Субвенция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8 651,60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8 651,60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субвенций и субсидий по переданным полномочиям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966F9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КИО</w:t>
            </w:r>
          </w:p>
        </w:tc>
      </w:tr>
      <w:tr w:rsidR="00B860EC" w:rsidRPr="00A451E0" w:rsidTr="00966F94">
        <w:trPr>
          <w:trHeight w:val="375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8 651,60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8 651,60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0EC" w:rsidRPr="00A451E0" w:rsidRDefault="00B860EC" w:rsidP="00B860EC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416"/>
        </w:trPr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0EC" w:rsidRPr="00A451E0" w:rsidRDefault="00961F3E" w:rsidP="00961F3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</w:t>
            </w:r>
            <w:r w:rsidR="00B860EC" w:rsidRPr="00A451E0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47 100,90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43 991,56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93,40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860EC" w:rsidRPr="00A451E0" w:rsidTr="00966F94">
        <w:trPr>
          <w:trHeight w:val="292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269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ОБ                                     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47 100,90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43 991,56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93,40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860EC" w:rsidRPr="00A451E0" w:rsidTr="00966F94">
        <w:trPr>
          <w:trHeight w:val="175"/>
        </w:trPr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B860EC" w:rsidRPr="00A451E0" w:rsidRDefault="00B860EC" w:rsidP="00B8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EC" w:rsidRPr="00A451E0" w:rsidRDefault="00B860EC" w:rsidP="00B860EC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966F94" w:rsidRPr="00A451E0" w:rsidRDefault="00966F94" w:rsidP="0013078C">
      <w:pPr>
        <w:rPr>
          <w:b/>
        </w:rPr>
      </w:pPr>
    </w:p>
    <w:p w:rsidR="00966F94" w:rsidRPr="00A451E0" w:rsidRDefault="00966F94" w:rsidP="00966F94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966F94" w:rsidRPr="00A451E0" w:rsidRDefault="00966F94" w:rsidP="00966F9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966F94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F94" w:rsidRPr="00A451E0" w:rsidRDefault="00966F94" w:rsidP="00966F94">
            <w:pPr>
              <w:jc w:val="center"/>
            </w:pPr>
            <w:r w:rsidRPr="00A451E0">
              <w:t>0,73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F94" w:rsidRPr="00A451E0" w:rsidRDefault="002874D5" w:rsidP="002874D5">
            <w:pPr>
              <w:jc w:val="center"/>
            </w:pPr>
            <w:r w:rsidRPr="00A451E0">
              <w:t>2</w:t>
            </w:r>
            <w:r w:rsidR="00966F94" w:rsidRPr="00A451E0">
              <w:t>,</w:t>
            </w:r>
            <w:r w:rsidRPr="00A451E0">
              <w:t>67</w:t>
            </w:r>
            <w:r w:rsidR="00966F94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961F3E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0,7</w:t>
            </w:r>
            <w:r w:rsidR="00C5412E" w:rsidRPr="00A451E0">
              <w:rPr>
                <w:b/>
                <w:bCs/>
              </w:rPr>
              <w:t>4</w:t>
            </w:r>
            <w:r w:rsidRPr="00A451E0">
              <w:rPr>
                <w:b/>
                <w:bCs/>
              </w:rPr>
              <w:t xml:space="preserve"> </w:t>
            </w:r>
            <w:r w:rsidR="002874D5" w:rsidRPr="00A451E0">
              <w:rPr>
                <w:b/>
                <w:bCs/>
              </w:rPr>
              <w:t>средняя</w:t>
            </w:r>
            <w:r w:rsidRPr="00A451E0">
              <w:rPr>
                <w:b/>
                <w:bCs/>
              </w:rPr>
              <w:t xml:space="preserve"> результативность </w:t>
            </w:r>
            <w:r w:rsidR="002874D5" w:rsidRPr="00A451E0">
              <w:rPr>
                <w:b/>
                <w:bCs/>
              </w:rPr>
              <w:t>(недовыполнение плана)</w:t>
            </w:r>
          </w:p>
        </w:tc>
      </w:tr>
      <w:tr w:rsidR="00966F94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F94" w:rsidRPr="00A451E0" w:rsidRDefault="00966F94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F94" w:rsidRPr="00A451E0" w:rsidRDefault="00966F94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F94" w:rsidRPr="00A451E0" w:rsidRDefault="00966F94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F94" w:rsidRPr="00A451E0" w:rsidRDefault="00966F94" w:rsidP="006E083B">
            <w:pPr>
              <w:jc w:val="center"/>
            </w:pPr>
            <w:r w:rsidRPr="00A451E0">
              <w:t>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F94" w:rsidRPr="00A451E0" w:rsidRDefault="00966F94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6F94" w:rsidRPr="00A451E0" w:rsidRDefault="00966F94" w:rsidP="006E083B">
            <w:pPr>
              <w:rPr>
                <w:b/>
                <w:bCs/>
              </w:rPr>
            </w:pPr>
          </w:p>
        </w:tc>
      </w:tr>
    </w:tbl>
    <w:p w:rsidR="00966F94" w:rsidRPr="00A451E0" w:rsidRDefault="00966F94" w:rsidP="00966F9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lastRenderedPageBreak/>
        <w:t>2.Оценка полноты финансирования:</w:t>
      </w:r>
    </w:p>
    <w:p w:rsidR="00966F94" w:rsidRPr="00A451E0" w:rsidRDefault="00966F94" w:rsidP="00966F9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66F94" w:rsidRPr="00A451E0" w:rsidRDefault="00966F94" w:rsidP="00966F94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C5412E" w:rsidRPr="00A451E0">
        <w:rPr>
          <w:rFonts w:ascii="Times New Roman" w:hAnsi="Times New Roman" w:cs="Times New Roman"/>
          <w:b/>
          <w:sz w:val="24"/>
          <w:szCs w:val="24"/>
        </w:rPr>
        <w:t>3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5412E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6F94" w:rsidRPr="00A451E0" w:rsidRDefault="00966F94" w:rsidP="00966F94">
      <w:pPr>
        <w:ind w:firstLine="709"/>
        <w:jc w:val="center"/>
        <w:rPr>
          <w:b/>
        </w:rPr>
      </w:pPr>
      <w:r w:rsidRPr="00A451E0">
        <w:rPr>
          <w:b/>
        </w:rPr>
        <w:t>Общая оценка эффективности реализации подпрограммы - 4 приемлемый уровень эффективности</w:t>
      </w:r>
    </w:p>
    <w:p w:rsidR="00966F94" w:rsidRPr="00A451E0" w:rsidRDefault="00966F94" w:rsidP="0013078C">
      <w:pPr>
        <w:rPr>
          <w:b/>
        </w:rPr>
      </w:pPr>
    </w:p>
    <w:p w:rsidR="00FD5351" w:rsidRPr="00A451E0" w:rsidRDefault="00FD5351" w:rsidP="0013078C">
      <w:pPr>
        <w:rPr>
          <w:b/>
        </w:rPr>
      </w:pPr>
      <w:r w:rsidRPr="00A451E0">
        <w:rPr>
          <w:b/>
        </w:rPr>
        <w:br w:type="page"/>
      </w:r>
    </w:p>
    <w:p w:rsidR="000470E8" w:rsidRPr="00A451E0" w:rsidRDefault="006A1544" w:rsidP="00E34C08">
      <w:pPr>
        <w:pStyle w:val="af6"/>
        <w:numPr>
          <w:ilvl w:val="0"/>
          <w:numId w:val="1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A451E0">
        <w:rPr>
          <w:rFonts w:ascii="Times New Roman" w:hAnsi="Times New Roman"/>
          <w:b/>
          <w:sz w:val="24"/>
          <w:szCs w:val="24"/>
        </w:rPr>
        <w:lastRenderedPageBreak/>
        <w:t xml:space="preserve">Подпрограмма </w:t>
      </w:r>
      <w:r w:rsidR="00F54B09" w:rsidRPr="00A451E0">
        <w:rPr>
          <w:rFonts w:ascii="Times New Roman" w:hAnsi="Times New Roman"/>
          <w:b/>
          <w:sz w:val="24"/>
          <w:szCs w:val="24"/>
        </w:rPr>
        <w:t>«</w:t>
      </w:r>
      <w:r w:rsidRPr="00A451E0">
        <w:rPr>
          <w:rFonts w:ascii="Times New Roman" w:hAnsi="Times New Roman"/>
          <w:b/>
          <w:sz w:val="24"/>
          <w:szCs w:val="24"/>
        </w:rPr>
        <w:t>Отдых и оздоровление детей</w:t>
      </w:r>
      <w:r w:rsidR="00F54B09" w:rsidRPr="00A451E0">
        <w:rPr>
          <w:rFonts w:ascii="Times New Roman" w:hAnsi="Times New Roman"/>
          <w:b/>
          <w:sz w:val="24"/>
          <w:szCs w:val="24"/>
        </w:rPr>
        <w:t>» на 20</w:t>
      </w:r>
      <w:r w:rsidR="00A7630E" w:rsidRPr="00A451E0">
        <w:rPr>
          <w:rFonts w:ascii="Times New Roman" w:hAnsi="Times New Roman"/>
          <w:b/>
          <w:sz w:val="24"/>
          <w:szCs w:val="24"/>
        </w:rPr>
        <w:t>21</w:t>
      </w:r>
      <w:r w:rsidR="00F54B09" w:rsidRPr="00A451E0">
        <w:rPr>
          <w:rFonts w:ascii="Times New Roman" w:hAnsi="Times New Roman"/>
          <w:b/>
          <w:sz w:val="24"/>
          <w:szCs w:val="24"/>
        </w:rPr>
        <w:t>-202</w:t>
      </w:r>
      <w:r w:rsidR="00A7630E" w:rsidRPr="00A451E0">
        <w:rPr>
          <w:rFonts w:ascii="Times New Roman" w:hAnsi="Times New Roman"/>
          <w:b/>
          <w:sz w:val="24"/>
          <w:szCs w:val="24"/>
        </w:rPr>
        <w:t>5</w:t>
      </w:r>
      <w:r w:rsidR="00F54B09" w:rsidRPr="00A451E0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1253BB" w:rsidRPr="00A451E0" w:rsidRDefault="001253BB" w:rsidP="0013078C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851"/>
        <w:gridCol w:w="850"/>
        <w:gridCol w:w="1276"/>
        <w:gridCol w:w="1276"/>
        <w:gridCol w:w="992"/>
        <w:gridCol w:w="3118"/>
        <w:gridCol w:w="709"/>
        <w:gridCol w:w="709"/>
        <w:gridCol w:w="850"/>
        <w:gridCol w:w="1418"/>
      </w:tblGrid>
      <w:tr w:rsidR="00A614C9" w:rsidRPr="00A451E0" w:rsidTr="009760AD">
        <w:trPr>
          <w:trHeight w:val="37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A614C9" w:rsidRPr="00A451E0" w:rsidTr="009760AD">
        <w:trPr>
          <w:trHeight w:val="127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%(гр.7/6гр.)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Наименование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исполнения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614C9" w:rsidRPr="00A451E0" w:rsidTr="009760AD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4C9" w:rsidRPr="00A451E0" w:rsidRDefault="00A614C9" w:rsidP="00130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</w:t>
            </w:r>
          </w:p>
        </w:tc>
      </w:tr>
      <w:tr w:rsidR="00713205" w:rsidRPr="00A451E0" w:rsidTr="00DD0F64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8A0C3C" w:rsidP="008A0C3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Цель: Обеспечение отдыха и оздоровления детей ЗАТО г.Североморск</w:t>
            </w:r>
            <w:r w:rsidR="00713205"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отдохнувших и оздоровленных детей в возрасте от 6 до 18 лет в оздоровительных учреждениях от общего количества детей данной категории 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CD2B4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color w:val="FF0000"/>
                <w:sz w:val="18"/>
                <w:szCs w:val="18"/>
              </w:rPr>
              <w:t>4,</w:t>
            </w:r>
            <w:r w:rsidR="00CD2B4B" w:rsidRPr="00A451E0">
              <w:rPr>
                <w:b/>
                <w:color w:val="FF0000"/>
                <w:sz w:val="18"/>
                <w:szCs w:val="18"/>
              </w:rPr>
              <w:t>3</w:t>
            </w:r>
            <w:r w:rsidRPr="00A451E0"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CD2B4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  <w:r w:rsidR="00CD2B4B" w:rsidRPr="00A451E0">
              <w:rPr>
                <w:b/>
                <w:sz w:val="18"/>
                <w:szCs w:val="18"/>
              </w:rPr>
              <w:t>4</w:t>
            </w:r>
            <w:r w:rsidRPr="00A451E0">
              <w:rPr>
                <w:b/>
                <w:sz w:val="18"/>
                <w:szCs w:val="18"/>
              </w:rPr>
              <w:t>,</w:t>
            </w:r>
            <w:r w:rsidR="00CD2B4B" w:rsidRPr="00A451E0">
              <w:rPr>
                <w:b/>
                <w:sz w:val="18"/>
                <w:szCs w:val="18"/>
              </w:rPr>
              <w:t>6</w:t>
            </w: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614C9" w:rsidRPr="00A451E0" w:rsidTr="00DD0F64">
        <w:trPr>
          <w:trHeight w:val="3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4C9" w:rsidRPr="00A451E0" w:rsidRDefault="00A614C9" w:rsidP="0013078C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14C9" w:rsidRPr="00A451E0" w:rsidRDefault="00A614C9" w:rsidP="00426FE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1: Совершенствование и развитие системы отдыха и оздоровления детей</w:t>
            </w:r>
          </w:p>
        </w:tc>
      </w:tr>
      <w:tr w:rsidR="007D7099" w:rsidRPr="00A451E0" w:rsidTr="00426FE3">
        <w:trPr>
          <w:trHeight w:val="537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1: Молодёжная политика и оздоровление детей ЗАТО г.Североморск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2021-2025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7 394,51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7 007,71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94,77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D7099" w:rsidRPr="00A451E0" w:rsidTr="00426FE3">
        <w:trPr>
          <w:trHeight w:val="37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5 181,02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5 078,15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98,01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D7099" w:rsidRPr="00A451E0" w:rsidTr="00426FE3">
        <w:trPr>
          <w:trHeight w:val="37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ОБ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2 213,49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1 929,56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87,17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13205" w:rsidRPr="00A451E0" w:rsidTr="00426FE3">
        <w:trPr>
          <w:trHeight w:val="9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713205" w:rsidP="00567BE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организацию отдыха детей Мурманской области в муниципальных образовательных учреждениях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87,19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детей-сирот и детей, оставшихся без попечения родителей, а также детей, находящихся в трудной жизненной ситуации, обеспеченных отдыхом и оздоровлением, из числа детей этой категории (%)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МАУ "ЦЗП"</w:t>
            </w:r>
          </w:p>
        </w:tc>
      </w:tr>
      <w:tr w:rsidR="00713205" w:rsidRPr="00A451E0" w:rsidTr="002336C9">
        <w:trPr>
          <w:trHeight w:val="656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87,19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13205" w:rsidRPr="00A451E0" w:rsidTr="002336C9">
        <w:trPr>
          <w:trHeight w:val="9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713205" w:rsidP="00567BE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Субсидия на организацию отдыха детей Мурманской области в муниципальных образовательных учреждениях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2 213,49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1 929,56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87,17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детей-сирот и детей, оставшихся без попечения родителей, а также детей, находящихся в трудной жизненной ситуации, обеспеченных отдыхом и оздоровлением, из числа детей этой категории (%)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МАУ "ЦЗП"</w:t>
            </w:r>
          </w:p>
        </w:tc>
      </w:tr>
      <w:tr w:rsidR="00713205" w:rsidRPr="00A451E0" w:rsidTr="00C76940">
        <w:trPr>
          <w:trHeight w:val="636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2 213,49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1 929,56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87,17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13205" w:rsidRPr="00A451E0" w:rsidTr="00C76940">
        <w:trPr>
          <w:trHeight w:val="69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Отдых и оздоровление детей за пределами Мурманской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426,05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94,68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отдохнувших </w:t>
            </w:r>
            <w:r w:rsidRPr="00A451E0">
              <w:rPr>
                <w:sz w:val="18"/>
                <w:szCs w:val="18"/>
              </w:rPr>
              <w:br/>
              <w:t xml:space="preserve">и оздоровленных детей в возрасте от 6 до 18 лет в оздоровительных </w:t>
            </w:r>
            <w:r w:rsidRPr="00A451E0">
              <w:rPr>
                <w:sz w:val="18"/>
                <w:szCs w:val="18"/>
              </w:rPr>
              <w:lastRenderedPageBreak/>
              <w:t>учреждениях за пределами Мурманской области от общего количества детей данной категории за пределами Мурманской области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ОДО</w:t>
            </w:r>
          </w:p>
        </w:tc>
      </w:tr>
      <w:tr w:rsidR="00713205" w:rsidRPr="00A451E0" w:rsidTr="00C76940">
        <w:trPr>
          <w:trHeight w:val="58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426,05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94,68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13205" w:rsidRPr="00A451E0" w:rsidTr="00C76940">
        <w:trPr>
          <w:trHeight w:val="79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Отдых и оздоровление детей в оздоровительных организациях, расположенных на территории Мурманской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отдохнувших </w:t>
            </w:r>
            <w:r w:rsidRPr="00A451E0">
              <w:rPr>
                <w:sz w:val="18"/>
                <w:szCs w:val="18"/>
              </w:rPr>
              <w:br/>
              <w:t>и оздоровленных детей в возрасте от 6 до 18 лет в оздоровительных учреждениях, расположенных на территории Мурманской области от общего количества детей данной категории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0,47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</w:t>
            </w:r>
          </w:p>
        </w:tc>
      </w:tr>
      <w:tr w:rsidR="00713205" w:rsidRPr="00A451E0" w:rsidTr="00C76940">
        <w:trPr>
          <w:trHeight w:val="58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13205" w:rsidRPr="00A451E0" w:rsidTr="00C76940">
        <w:trPr>
          <w:trHeight w:val="56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Организация и финансовое обеспечение трудовых бригад школьников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3 250,44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3 250,44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учреждений, заключивших договора с учащимися ОУ по созданию временных рабочих мест для несовершеннолетних (ед.)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color w:val="00B050"/>
                <w:sz w:val="18"/>
                <w:szCs w:val="18"/>
              </w:rPr>
            </w:pPr>
            <w:r w:rsidRPr="00A451E0">
              <w:rPr>
                <w:color w:val="00B050"/>
                <w:sz w:val="18"/>
                <w:szCs w:val="18"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ОО, ЦБ</w:t>
            </w:r>
          </w:p>
        </w:tc>
      </w:tr>
      <w:tr w:rsidR="00713205" w:rsidRPr="00A451E0" w:rsidTr="00C76940">
        <w:trPr>
          <w:trHeight w:val="31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3 250,44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3 250,44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13205" w:rsidRPr="00A451E0" w:rsidTr="00C76940">
        <w:trPr>
          <w:trHeight w:val="9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Отдых и оздоровление детей в лагерях дневного пребывания, организованных на базе муниципальных учреждениях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1 000,78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1 000,78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детей-сирот и детей, оставшихся без попечения родителей, а также детей, находящихся в трудной жизненной ситуации, обеспеченных отдыхом и оздоровлением, из числа детей этой категории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205" w:rsidRPr="00A451E0" w:rsidRDefault="00713205" w:rsidP="00713205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205" w:rsidRPr="00A451E0" w:rsidRDefault="00713205" w:rsidP="00713205">
            <w:pPr>
              <w:rPr>
                <w:sz w:val="18"/>
                <w:szCs w:val="18"/>
              </w:rPr>
            </w:pPr>
          </w:p>
        </w:tc>
      </w:tr>
      <w:tr w:rsidR="007D7099" w:rsidRPr="00A451E0" w:rsidTr="00C76940">
        <w:trPr>
          <w:trHeight w:val="63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1 000,78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1 000,78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099" w:rsidRPr="00A451E0" w:rsidRDefault="007D7099" w:rsidP="007D709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sz w:val="18"/>
                <w:szCs w:val="18"/>
              </w:rPr>
            </w:pPr>
          </w:p>
        </w:tc>
      </w:tr>
      <w:tr w:rsidR="007D7099" w:rsidRPr="00A451E0" w:rsidTr="00C76940">
        <w:trPr>
          <w:trHeight w:val="41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 4: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7 394,51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7 007,71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94,77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D7099" w:rsidRPr="00A451E0" w:rsidTr="005C6CBE">
        <w:trPr>
          <w:trHeight w:val="278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5 181,02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5 078,15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D7099" w:rsidRPr="00A451E0" w:rsidTr="005C6CBE">
        <w:trPr>
          <w:trHeight w:val="269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ОБ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2 213,49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1 929,56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87,17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D7099" w:rsidRPr="00A451E0" w:rsidTr="002336C9">
        <w:trPr>
          <w:trHeight w:val="26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D7099" w:rsidRPr="00A451E0" w:rsidRDefault="007D7099" w:rsidP="007D7099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099" w:rsidRPr="00A451E0" w:rsidRDefault="007D7099" w:rsidP="007D70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A614C9" w:rsidRPr="00A451E0" w:rsidRDefault="00A614C9" w:rsidP="0013078C">
      <w:pPr>
        <w:autoSpaceDE w:val="0"/>
        <w:autoSpaceDN w:val="0"/>
        <w:adjustRightInd w:val="0"/>
        <w:jc w:val="center"/>
        <w:rPr>
          <w:b/>
        </w:rPr>
      </w:pPr>
    </w:p>
    <w:p w:rsidR="00957143" w:rsidRPr="00A451E0" w:rsidRDefault="00957143" w:rsidP="00957143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957143" w:rsidRPr="00A451E0" w:rsidRDefault="00957143" w:rsidP="0095714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957143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7143" w:rsidRPr="00A451E0" w:rsidRDefault="00957143" w:rsidP="00030AC8">
            <w:pPr>
              <w:jc w:val="center"/>
            </w:pPr>
            <w:r w:rsidRPr="00A451E0">
              <w:t>0,</w:t>
            </w:r>
            <w:r w:rsidR="00030AC8" w:rsidRPr="00A451E0">
              <w:t>52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7143" w:rsidRPr="00A451E0" w:rsidRDefault="00030AC8" w:rsidP="00030AC8">
            <w:pPr>
              <w:jc w:val="center"/>
            </w:pPr>
            <w:r w:rsidRPr="00A451E0">
              <w:t>3</w:t>
            </w:r>
            <w:r w:rsidR="00957143" w:rsidRPr="00A451E0">
              <w:t>,</w:t>
            </w:r>
            <w:r w:rsidRPr="00A451E0">
              <w:t>94</w:t>
            </w:r>
            <w:r w:rsidR="00957143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CD2B4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</w:t>
            </w:r>
            <w:r w:rsidR="00CD2B4B" w:rsidRPr="00A451E0">
              <w:rPr>
                <w:b/>
                <w:bCs/>
              </w:rPr>
              <w:t>7</w:t>
            </w:r>
            <w:r w:rsidRPr="00A451E0">
              <w:rPr>
                <w:b/>
                <w:bCs/>
              </w:rPr>
              <w:t xml:space="preserve"> средняя результативность (недовыполнение плана)</w:t>
            </w:r>
          </w:p>
        </w:tc>
      </w:tr>
      <w:tr w:rsidR="00957143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7143" w:rsidRPr="00A451E0" w:rsidRDefault="00957143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957143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7143" w:rsidRPr="00A451E0" w:rsidRDefault="00957143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7143" w:rsidRPr="00A451E0" w:rsidRDefault="00957143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143" w:rsidRPr="00A451E0" w:rsidRDefault="00030AC8" w:rsidP="006E083B">
            <w:pPr>
              <w:jc w:val="center"/>
            </w:pPr>
            <w:r w:rsidRPr="00A451E0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7143" w:rsidRPr="00A451E0" w:rsidRDefault="00957143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7143" w:rsidRPr="00A451E0" w:rsidRDefault="00957143" w:rsidP="006E083B">
            <w:pPr>
              <w:rPr>
                <w:b/>
                <w:bCs/>
              </w:rPr>
            </w:pPr>
          </w:p>
        </w:tc>
      </w:tr>
    </w:tbl>
    <w:p w:rsidR="00957143" w:rsidRPr="00A451E0" w:rsidRDefault="00957143" w:rsidP="0095714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957143" w:rsidRPr="00A451E0" w:rsidRDefault="00957143" w:rsidP="0095714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57143" w:rsidRPr="00A451E0" w:rsidRDefault="00957143" w:rsidP="00957143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CD2B4B" w:rsidRPr="00A451E0">
        <w:rPr>
          <w:rFonts w:ascii="Times New Roman" w:hAnsi="Times New Roman" w:cs="Times New Roman"/>
          <w:b/>
          <w:sz w:val="24"/>
          <w:szCs w:val="24"/>
        </w:rPr>
        <w:t>4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D2B4B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7143" w:rsidRPr="00A451E0" w:rsidRDefault="00957143" w:rsidP="00957143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CD2B4B" w:rsidRPr="00A451E0">
        <w:rPr>
          <w:b/>
        </w:rPr>
        <w:t>4</w:t>
      </w:r>
      <w:r w:rsidRPr="00A451E0">
        <w:rPr>
          <w:b/>
        </w:rPr>
        <w:t xml:space="preserve"> </w:t>
      </w:r>
      <w:r w:rsidR="00CD2B4B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</w:t>
      </w:r>
    </w:p>
    <w:p w:rsidR="001253BB" w:rsidRPr="00A451E0" w:rsidRDefault="001253BB" w:rsidP="0013078C">
      <w:pPr>
        <w:autoSpaceDE w:val="0"/>
        <w:autoSpaceDN w:val="0"/>
        <w:adjustRightInd w:val="0"/>
        <w:jc w:val="center"/>
        <w:rPr>
          <w:b/>
        </w:rPr>
      </w:pPr>
    </w:p>
    <w:p w:rsidR="00565324" w:rsidRPr="00A451E0" w:rsidRDefault="00565324" w:rsidP="0013078C">
      <w:pPr>
        <w:jc w:val="center"/>
        <w:rPr>
          <w:b/>
        </w:rPr>
        <w:sectPr w:rsidR="00565324" w:rsidRPr="00A451E0" w:rsidSect="00966F94">
          <w:pgSz w:w="16838" w:h="11906" w:orient="landscape"/>
          <w:pgMar w:top="851" w:right="851" w:bottom="991" w:left="1418" w:header="709" w:footer="709" w:gutter="0"/>
          <w:cols w:space="708"/>
          <w:docGrid w:linePitch="360"/>
        </w:sectPr>
      </w:pPr>
    </w:p>
    <w:p w:rsidR="00AF6A41" w:rsidRPr="00A451E0" w:rsidRDefault="00DD6166" w:rsidP="0013078C">
      <w:pPr>
        <w:jc w:val="center"/>
        <w:rPr>
          <w:b/>
        </w:rPr>
      </w:pPr>
      <w:r w:rsidRPr="00A451E0">
        <w:rPr>
          <w:b/>
        </w:rPr>
        <w:lastRenderedPageBreak/>
        <w:t>5</w:t>
      </w:r>
      <w:r w:rsidR="00AF6A41" w:rsidRPr="00A451E0">
        <w:rPr>
          <w:b/>
        </w:rPr>
        <w:t>. Отчет о реализации мероприятий</w:t>
      </w:r>
    </w:p>
    <w:p w:rsidR="00AF6A41" w:rsidRPr="00A451E0" w:rsidRDefault="00AF6A4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муниципальной программы </w:t>
      </w:r>
    </w:p>
    <w:p w:rsidR="00665B92" w:rsidRPr="00A451E0" w:rsidRDefault="00AF6A4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  <w:u w:val="single"/>
        </w:rPr>
        <w:t>«</w:t>
      </w:r>
      <w:r w:rsidR="002E2CEE" w:rsidRPr="00A451E0">
        <w:rPr>
          <w:b/>
          <w:sz w:val="24"/>
          <w:szCs w:val="24"/>
          <w:u w:val="single"/>
        </w:rPr>
        <w:t>Культура ЗАТО г. Североморск</w:t>
      </w:r>
      <w:r w:rsidRPr="00A451E0">
        <w:rPr>
          <w:b/>
          <w:sz w:val="24"/>
          <w:szCs w:val="24"/>
          <w:u w:val="single"/>
        </w:rPr>
        <w:t xml:space="preserve"> на 20</w:t>
      </w:r>
      <w:r w:rsidR="00D97AE2" w:rsidRPr="00A451E0">
        <w:rPr>
          <w:b/>
          <w:sz w:val="24"/>
          <w:szCs w:val="24"/>
          <w:u w:val="single"/>
        </w:rPr>
        <w:t>21</w:t>
      </w:r>
      <w:r w:rsidRPr="00A451E0">
        <w:rPr>
          <w:b/>
          <w:sz w:val="24"/>
          <w:szCs w:val="24"/>
          <w:u w:val="single"/>
        </w:rPr>
        <w:t>-20</w:t>
      </w:r>
      <w:r w:rsidR="00D97AE2" w:rsidRPr="00A451E0">
        <w:rPr>
          <w:b/>
          <w:sz w:val="24"/>
          <w:szCs w:val="24"/>
          <w:u w:val="single"/>
        </w:rPr>
        <w:t>25</w:t>
      </w:r>
      <w:r w:rsidRPr="00A451E0">
        <w:rPr>
          <w:b/>
          <w:sz w:val="24"/>
          <w:szCs w:val="24"/>
          <w:u w:val="single"/>
        </w:rPr>
        <w:t xml:space="preserve"> годы»</w:t>
      </w:r>
      <w:r w:rsidR="002E2CEE" w:rsidRPr="00A451E0">
        <w:rPr>
          <w:b/>
          <w:sz w:val="24"/>
          <w:szCs w:val="24"/>
          <w:u w:val="single"/>
        </w:rPr>
        <w:t>.</w:t>
      </w:r>
    </w:p>
    <w:p w:rsidR="000F5A28" w:rsidRPr="00A451E0" w:rsidRDefault="000F5A28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D97AE2" w:rsidRPr="00A451E0" w:rsidRDefault="00D97AE2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i/>
          <w:color w:val="auto"/>
        </w:rPr>
        <w:t>Цель программы:</w:t>
      </w:r>
      <w:r w:rsidRPr="00A451E0">
        <w:rPr>
          <w:i/>
          <w:color w:val="auto"/>
        </w:rPr>
        <w:t xml:space="preserve"> </w:t>
      </w:r>
      <w:r w:rsidRPr="00A451E0">
        <w:rPr>
          <w:rFonts w:ascii="Times New Roman" w:hAnsi="Times New Roman" w:cs="Times New Roman"/>
          <w:color w:val="auto"/>
        </w:rPr>
        <w:t xml:space="preserve">Обеспечение права граждан на участие в культурной жизни, равного доступа к культурным ценностям и информационным ресурсам для разностороннего развития личности. </w:t>
      </w:r>
    </w:p>
    <w:p w:rsidR="004E6807" w:rsidRPr="00A451E0" w:rsidRDefault="00665B92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z w:val="24"/>
          <w:szCs w:val="24"/>
        </w:rPr>
      </w:pPr>
      <w:r w:rsidRPr="00A451E0">
        <w:rPr>
          <w:b/>
          <w:sz w:val="24"/>
          <w:szCs w:val="24"/>
        </w:rPr>
        <w:t xml:space="preserve">Заказчиком-координатором программы является </w:t>
      </w:r>
      <w:r w:rsidR="00984F9C" w:rsidRPr="00A451E0">
        <w:rPr>
          <w:sz w:val="24"/>
          <w:szCs w:val="24"/>
        </w:rPr>
        <w:t>Управление культуры</w:t>
      </w:r>
      <w:r w:rsidR="00D97AE2" w:rsidRPr="00A451E0">
        <w:rPr>
          <w:sz w:val="24"/>
          <w:szCs w:val="24"/>
        </w:rPr>
        <w:t>, спорта, молодежной политики</w:t>
      </w:r>
      <w:r w:rsidR="00984F9C" w:rsidRPr="00A451E0">
        <w:rPr>
          <w:sz w:val="24"/>
          <w:szCs w:val="24"/>
        </w:rPr>
        <w:t xml:space="preserve"> и международных связей</w:t>
      </w:r>
      <w:r w:rsidRPr="00A451E0">
        <w:rPr>
          <w:sz w:val="24"/>
          <w:szCs w:val="24"/>
        </w:rPr>
        <w:t xml:space="preserve"> </w:t>
      </w:r>
      <w:r w:rsidR="004E6807" w:rsidRPr="00A451E0">
        <w:rPr>
          <w:sz w:val="24"/>
          <w:szCs w:val="24"/>
        </w:rPr>
        <w:t>а</w:t>
      </w:r>
      <w:r w:rsidRPr="00A451E0">
        <w:rPr>
          <w:sz w:val="24"/>
          <w:szCs w:val="24"/>
        </w:rPr>
        <w:t>дминистрация ЗАТО г. Североморск</w:t>
      </w:r>
      <w:r w:rsidR="00D97AE2" w:rsidRPr="00A451E0">
        <w:rPr>
          <w:sz w:val="24"/>
          <w:szCs w:val="24"/>
        </w:rPr>
        <w:t xml:space="preserve">. </w:t>
      </w:r>
      <w:r w:rsidR="00D97AE2" w:rsidRPr="00A451E0">
        <w:rPr>
          <w:b/>
          <w:sz w:val="24"/>
          <w:szCs w:val="24"/>
        </w:rPr>
        <w:t>Заказчики</w:t>
      </w:r>
      <w:r w:rsidR="00D97AE2" w:rsidRPr="00A451E0">
        <w:rPr>
          <w:sz w:val="24"/>
          <w:szCs w:val="24"/>
        </w:rPr>
        <w:t xml:space="preserve"> программы – Управление культуры, спорта, молодежной политики и международных связей администрация ЗАТО г. Североморск и Комитет по развитию городского хозяйства администрации ЗАТО г.Североморск</w:t>
      </w:r>
    </w:p>
    <w:p w:rsidR="004E6807" w:rsidRPr="00A451E0" w:rsidRDefault="004E6807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Задачи программы:</w:t>
      </w:r>
    </w:p>
    <w:p w:rsidR="0022272E" w:rsidRPr="00A451E0" w:rsidRDefault="0022272E" w:rsidP="0013078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A451E0">
        <w:rPr>
          <w:sz w:val="23"/>
          <w:szCs w:val="23"/>
        </w:rPr>
        <w:t>1. Развитие творческих способностей детей через реализацию дополнительных образовательных общеразвивающих программ и дополнительных образовательных предпрофессиональных программ.</w:t>
      </w:r>
    </w:p>
    <w:p w:rsidR="0022272E" w:rsidRPr="00A451E0" w:rsidRDefault="0022272E" w:rsidP="0013078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A451E0">
        <w:rPr>
          <w:sz w:val="23"/>
          <w:szCs w:val="23"/>
        </w:rPr>
        <w:t xml:space="preserve">2. Удовлетворение информационных потребностей жителей ЗАТО г.Североморск, обеспечение доступа к информации, способствующей непрерывному образованию, самообразованию. </w:t>
      </w:r>
    </w:p>
    <w:p w:rsidR="0022272E" w:rsidRPr="00A451E0" w:rsidRDefault="0022272E" w:rsidP="0013078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A451E0">
        <w:rPr>
          <w:sz w:val="23"/>
          <w:szCs w:val="23"/>
        </w:rPr>
        <w:t xml:space="preserve">3. Создание благоприятной культурной среды, реализация права граждан на занятие творческой деятельностью. </w:t>
      </w:r>
    </w:p>
    <w:p w:rsidR="0022272E" w:rsidRPr="00A451E0" w:rsidRDefault="0022272E" w:rsidP="0013078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A451E0">
        <w:rPr>
          <w:sz w:val="23"/>
          <w:szCs w:val="23"/>
        </w:rPr>
        <w:t xml:space="preserve">4. Обеспечение доступа граждан к культурным ценностям, сохранение культурного и исторического наследия ЗАТО г.Североморск, Северного флота. </w:t>
      </w:r>
    </w:p>
    <w:p w:rsidR="00A55E34" w:rsidRPr="00A451E0" w:rsidRDefault="0022272E" w:rsidP="0013078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A451E0">
        <w:rPr>
          <w:sz w:val="23"/>
          <w:szCs w:val="23"/>
        </w:rPr>
        <w:t>5. Обеспечение прав граждан на доступ к объектам культурного наследия (памятникам истории и культуры) ЗАТО г.Североморск. 6. Создание условий для эффективной работы учреждений, подведомственных УКСМПиМС.</w:t>
      </w:r>
    </w:p>
    <w:p w:rsidR="00AA3784" w:rsidRPr="00A451E0" w:rsidRDefault="00070A61" w:rsidP="0013078C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jc w:val="left"/>
        <w:rPr>
          <w:rStyle w:val="9pt"/>
          <w:b w:val="0"/>
          <w:bCs w:val="0"/>
          <w:sz w:val="24"/>
          <w:szCs w:val="24"/>
        </w:rPr>
      </w:pPr>
      <w:r w:rsidRPr="00A451E0">
        <w:rPr>
          <w:rStyle w:val="9pt"/>
          <w:bCs w:val="0"/>
          <w:sz w:val="24"/>
          <w:szCs w:val="24"/>
        </w:rPr>
        <w:t>В состав муниципальной программы входят следующие подпро</w:t>
      </w:r>
      <w:r w:rsidR="00AA3784" w:rsidRPr="00A451E0">
        <w:rPr>
          <w:rStyle w:val="9pt"/>
          <w:bCs w:val="0"/>
          <w:sz w:val="24"/>
          <w:szCs w:val="24"/>
        </w:rPr>
        <w:t>граммы:</w:t>
      </w:r>
    </w:p>
    <w:p w:rsidR="0022272E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1. Подпрограмма «Совершенствование предоставления дополнительного образования детям в сфере культуры»; на 2021-2025 годы; </w:t>
      </w:r>
    </w:p>
    <w:p w:rsidR="0022272E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2. Подпрограмма «Совершенствование библиотечного, библиографического и информационного обслуживания пользователей» на 2021-2025 годы; </w:t>
      </w:r>
    </w:p>
    <w:p w:rsidR="0022272E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3. Подпрограмма «Совершенствование организации досуга и развитие творческих способностей граждан» на 2021-2025 годы; </w:t>
      </w:r>
    </w:p>
    <w:p w:rsidR="0022272E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4. Подпрограмма «Совершенствование музейного обслуживания граждан» на 2021-2025 годы; </w:t>
      </w:r>
    </w:p>
    <w:p w:rsidR="0022272E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 xml:space="preserve">5. Подпрограмма «Сохранение, использование, популяризация и охрана объектов культурного наследия (памятников истории и культуры) ЗАТО г.Североморск» на 2021-2025 годы; </w:t>
      </w:r>
    </w:p>
    <w:p w:rsidR="00144501" w:rsidRPr="00A451E0" w:rsidRDefault="0022272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rPr>
          <w:sz w:val="24"/>
          <w:szCs w:val="24"/>
        </w:rPr>
      </w:pPr>
      <w:r w:rsidRPr="00A451E0">
        <w:rPr>
          <w:sz w:val="24"/>
          <w:szCs w:val="24"/>
        </w:rPr>
        <w:t>6. Подпрограмма «Создание условий для обеспечения и развития в сфере культуры, спорта и молодежной политики» на 2021-2025 годы</w:t>
      </w:r>
    </w:p>
    <w:p w:rsidR="007F2682" w:rsidRPr="00A451E0" w:rsidRDefault="007F2682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rPr>
          <w:b/>
        </w:rPr>
        <w:t>За январь-</w:t>
      </w:r>
      <w:r w:rsidR="00C32EE4" w:rsidRPr="00A451E0">
        <w:rPr>
          <w:b/>
        </w:rPr>
        <w:t>дека</w:t>
      </w:r>
      <w:r w:rsidRPr="00A451E0">
        <w:rPr>
          <w:b/>
        </w:rPr>
        <w:t>брь 2021 года</w:t>
      </w:r>
      <w:r w:rsidRPr="00A451E0">
        <w:t xml:space="preserve"> были освоены средства в объеме </w:t>
      </w:r>
      <w:r w:rsidR="00C32EE4" w:rsidRPr="00A451E0">
        <w:rPr>
          <w:b/>
        </w:rPr>
        <w:t>435</w:t>
      </w:r>
      <w:r w:rsidRPr="00A451E0">
        <w:rPr>
          <w:b/>
        </w:rPr>
        <w:t> </w:t>
      </w:r>
      <w:r w:rsidR="00C32EE4" w:rsidRPr="00A451E0">
        <w:rPr>
          <w:b/>
        </w:rPr>
        <w:t>328</w:t>
      </w:r>
      <w:r w:rsidRPr="00A451E0">
        <w:rPr>
          <w:b/>
        </w:rPr>
        <w:t>,</w:t>
      </w:r>
      <w:r w:rsidR="00C32EE4" w:rsidRPr="00A451E0">
        <w:rPr>
          <w:b/>
        </w:rPr>
        <w:t>02</w:t>
      </w:r>
      <w:r w:rsidRPr="00A451E0">
        <w:rPr>
          <w:b/>
        </w:rPr>
        <w:t xml:space="preserve"> тыс. руб. </w:t>
      </w:r>
      <w:r w:rsidRPr="00A451E0">
        <w:t>или</w:t>
      </w:r>
      <w:r w:rsidRPr="00A451E0">
        <w:rPr>
          <w:b/>
        </w:rPr>
        <w:t xml:space="preserve"> </w:t>
      </w:r>
      <w:r w:rsidR="00C32EE4" w:rsidRPr="00A451E0">
        <w:rPr>
          <w:b/>
        </w:rPr>
        <w:t>99,97</w:t>
      </w:r>
      <w:r w:rsidRPr="00A451E0">
        <w:rPr>
          <w:b/>
        </w:rPr>
        <w:t xml:space="preserve">% </w:t>
      </w:r>
      <w:r w:rsidRPr="00A451E0">
        <w:t>предусмотренного на год объема финансирования.</w:t>
      </w:r>
    </w:p>
    <w:p w:rsidR="0043635D" w:rsidRPr="00A451E0" w:rsidRDefault="0043635D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По всем подпрограммам освоение </w:t>
      </w:r>
      <w:r w:rsidR="00081E11" w:rsidRPr="00A451E0">
        <w:t>денежных средств</w:t>
      </w:r>
      <w:r w:rsidRPr="00A451E0">
        <w:t xml:space="preserve"> составило от 99,8% до 100%</w:t>
      </w:r>
    </w:p>
    <w:p w:rsidR="0043635D" w:rsidRPr="00A451E0" w:rsidRDefault="004B2857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Три подпрограммы реализованы со </w:t>
      </w:r>
      <w:r w:rsidRPr="00A451E0">
        <w:rPr>
          <w:b/>
        </w:rPr>
        <w:t>средним уровнем эффективности</w:t>
      </w:r>
      <w:r w:rsidRPr="00A451E0">
        <w:t>:</w:t>
      </w:r>
    </w:p>
    <w:p w:rsidR="004B2857" w:rsidRPr="00A451E0" w:rsidRDefault="004B2857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rPr>
          <w:u w:val="single"/>
        </w:rPr>
        <w:t>По подпрограмме «Совершенствование организации досуга и развитие творческих способностей граждан» на 2021-2025 годы</w:t>
      </w:r>
      <w:r w:rsidRPr="00A451E0">
        <w:t xml:space="preserve"> выполнение целевого показателя «Сохранение количества посещений учреждений культурно-досугового типа» составило 75,5%, что связано с ограничительными мерами по COVID-19 согласно Постановления Правительства Мурманской области от 04.04.2020 N 175-ПП.</w:t>
      </w:r>
    </w:p>
    <w:p w:rsidR="00E56030" w:rsidRPr="00A451E0" w:rsidRDefault="00E56030" w:rsidP="00E5603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Выполнение показателя результативности по количеству разработанных ПС</w:t>
      </w:r>
      <w:r w:rsidR="00CB131D" w:rsidRPr="00A451E0">
        <w:t>Д</w:t>
      </w:r>
      <w:r w:rsidRPr="00A451E0">
        <w:t xml:space="preserve"> по Основному мероприятию 3. Строительство, капитальный ремонт, реконструкция и модернизация культурных объектов ЗАТО г.Североморск составило 0%</w:t>
      </w:r>
    </w:p>
    <w:p w:rsidR="00233957" w:rsidRPr="00A451E0" w:rsidRDefault="00E56030" w:rsidP="00E5603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В рамках данного мероприятия заключен муниципальный контракт 26.03.2021 г. по разработке проектно-сметной документации объекта «Дом культуры в нп Североморск – 3» (на </w:t>
      </w:r>
      <w:r w:rsidRPr="00A451E0">
        <w:lastRenderedPageBreak/>
        <w:t xml:space="preserve">150 мест). Финансирование мероприятия освоено, проектная документация проходит государственную экспертизу. </w:t>
      </w:r>
    </w:p>
    <w:p w:rsidR="00E21C22" w:rsidRPr="00A451E0" w:rsidRDefault="0017378C" w:rsidP="00E5603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rPr>
          <w:u w:val="single"/>
        </w:rPr>
        <w:t>По подпрограмме «Совершенствование музейного обслуживания граждан» на 2021-2025 годы</w:t>
      </w:r>
      <w:r w:rsidR="00E21C22" w:rsidRPr="00A451E0">
        <w:rPr>
          <w:u w:val="single"/>
        </w:rPr>
        <w:t xml:space="preserve"> </w:t>
      </w:r>
      <w:r w:rsidR="00E21C22" w:rsidRPr="00A451E0">
        <w:t xml:space="preserve">выполнение целевого показателя «Увеличение посещаемости МБУК СМВК» </w:t>
      </w:r>
      <w:r w:rsidR="0009293E" w:rsidRPr="00A451E0">
        <w:t>составило 82,8%, и показателя задачи «Сохранение количества посещений клубных формирований изобразительного и декоративно-прикладного творчества» - 85%. Недостижение связано</w:t>
      </w:r>
      <w:r w:rsidR="00E21C22" w:rsidRPr="00A451E0">
        <w:t xml:space="preserve"> с ограничительными мерами </w:t>
      </w:r>
      <w:r w:rsidR="0009293E" w:rsidRPr="00A451E0">
        <w:t xml:space="preserve">по COVID-19. </w:t>
      </w:r>
    </w:p>
    <w:p w:rsidR="007D2DDB" w:rsidRPr="00A451E0" w:rsidRDefault="007D2DDB" w:rsidP="00E5603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rPr>
          <w:u w:val="single"/>
        </w:rPr>
        <w:t>По подпрограмме «Сохранение, использование, популяризация и охрана объектов культурного наследия (памятников истории и культуры) ЗАТО г.Североморск» на 2021-2025 годы</w:t>
      </w:r>
      <w:r w:rsidR="0005542F" w:rsidRPr="00A451E0">
        <w:rPr>
          <w:u w:val="single"/>
        </w:rPr>
        <w:t xml:space="preserve"> </w:t>
      </w:r>
      <w:r w:rsidR="0005542F" w:rsidRPr="00A451E0">
        <w:t>целевой показатель выполнен на 100%.</w:t>
      </w:r>
    </w:p>
    <w:p w:rsidR="00CD4920" w:rsidRPr="00A451E0" w:rsidRDefault="00CD4920" w:rsidP="00CD492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Показатель задачи «сохранение количества граждан, посетивших культурно-просветительные мероприятия по популяризации памятников истории и культуры» выполнен на 87%, что связано с ограничительными мерами по COVID-19, </w:t>
      </w:r>
    </w:p>
    <w:p w:rsidR="007D2DDB" w:rsidRPr="00A451E0" w:rsidRDefault="00CD4920" w:rsidP="00CD4920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Выполнение показателя «количество ремонтных работ, направленных на сохранение памятников истории и культуры, ед.» составило 20% (план 10, факт 2)</w:t>
      </w:r>
      <w:r w:rsidR="00F327E0" w:rsidRPr="00A451E0">
        <w:t>, что связано с недостаточным финансирование</w:t>
      </w:r>
      <w:r w:rsidR="009501ED" w:rsidRPr="00A451E0">
        <w:t>м</w:t>
      </w:r>
      <w:r w:rsidR="00F327E0" w:rsidRPr="00A451E0">
        <w:t xml:space="preserve"> на выполнение данного мероприятия.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В отчетном периоде были проведены следующие работы: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Ремонт памятников «Героям североморцам – защитникам Советского Заполярья», с выполнением монтажных работ по установке «Огня памяти», «Монумент Славы авиаторам-североморцам в ЗАТО г. Североморск»,</w:t>
      </w:r>
      <w:r w:rsidR="00FB61D3" w:rsidRPr="00A451E0">
        <w:t xml:space="preserve"> </w:t>
      </w:r>
      <w:r w:rsidRPr="00A451E0">
        <w:t>Приобретен</w:t>
      </w:r>
      <w:r w:rsidR="00FB61D3" w:rsidRPr="00A451E0">
        <w:t>ие</w:t>
      </w:r>
      <w:r w:rsidRPr="00A451E0">
        <w:t xml:space="preserve"> монумент</w:t>
      </w:r>
      <w:r w:rsidR="00FB61D3" w:rsidRPr="00A451E0">
        <w:t>а</w:t>
      </w:r>
      <w:r w:rsidRPr="00A451E0">
        <w:t xml:space="preserve"> скульптуры «Олень».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Заключен и выполнен в полном объеме муниципальный контракт № 003/4/21 от 31.03.2021 на сумму 593,00 тыс. руб.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Были проведены работы на следующих объектах: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1. Воинское захоронение на воинском участке гражданского кладбища в п. Сафоново Мурманской области. Мурманская область, п. Сафоново, учетная карточка б/н от 15 сентября 2011г г. Североморск.</w:t>
      </w:r>
    </w:p>
    <w:p w:rsidR="004D7B17" w:rsidRPr="00A451E0" w:rsidRDefault="004D7B1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2. Братское кладбище советских воинов, погибших в борьбе с фашистскими захватчиками (по адресу: г. Североморск, ул. Корабельная), г. Североморск, ул. Корабельная уч. карточка № 27</w:t>
      </w:r>
      <w:r w:rsidR="00E10A02" w:rsidRPr="00A451E0">
        <w:t>.</w:t>
      </w:r>
    </w:p>
    <w:p w:rsidR="00E10A02" w:rsidRPr="00A451E0" w:rsidRDefault="00E10A02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</w:p>
    <w:p w:rsidR="00E10A02" w:rsidRPr="00A451E0" w:rsidRDefault="00E10A02" w:rsidP="00E10A02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  <w:rPr>
          <w:b/>
        </w:rPr>
      </w:pPr>
      <w:r w:rsidRPr="00A451E0">
        <w:t xml:space="preserve">Остальные подпрограммы реализованы </w:t>
      </w:r>
      <w:r w:rsidRPr="00A451E0">
        <w:rPr>
          <w:b/>
        </w:rPr>
        <w:t>с высоким и приемлемым уровнем эффективности.</w:t>
      </w:r>
    </w:p>
    <w:p w:rsidR="00E904A7" w:rsidRPr="00A451E0" w:rsidRDefault="00E904A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</w:p>
    <w:p w:rsidR="00BE3AA1" w:rsidRPr="00A451E0" w:rsidRDefault="00BE3AA1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Выполнение показателей цели муниципальной: </w:t>
      </w:r>
    </w:p>
    <w:p w:rsidR="00BE3AA1" w:rsidRPr="00A451E0" w:rsidRDefault="00BE3AA1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«Доля детей, привлекаемых к участию в творческих мероприятиях, от общего числа детей» план 10,1%, факт 9,4%  </w:t>
      </w:r>
    </w:p>
    <w:p w:rsidR="00BE3AA1" w:rsidRPr="00A451E0" w:rsidRDefault="00BE3AA1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Данное недостижение показателя связано с ограничительными мерами по COVID-19, согласно Постановления Правительства Мурманской области от 04.04.2020 N 175-ПП, а также увеличение численности детей в возрасте 6-18 лет в ЗАТО г.Североморск;</w:t>
      </w:r>
    </w:p>
    <w:p w:rsidR="00BE3AA1" w:rsidRPr="00A451E0" w:rsidRDefault="00A33AAC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«Уровень фактической обеспеченности библиотеками от нормативной потребности» план – 100 %, факт – 100 %;</w:t>
      </w:r>
    </w:p>
    <w:p w:rsidR="00A33AAC" w:rsidRPr="00A451E0" w:rsidRDefault="004649E9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«Уровень фактической обеспеченности клубами и учреждениями клубного типа от нормативной потребности» план 30,3%, факт 30,3%;</w:t>
      </w:r>
    </w:p>
    <w:p w:rsidR="004649E9" w:rsidRPr="00A451E0" w:rsidRDefault="004649E9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«Доля объектов культурного наследия, находящихся в муниципальной собственности и не требующих консервации или реставрации, в общем количестве объектов культурного наследия, находящихся в муниципальной собственности» план 100%, факт 100%;</w:t>
      </w:r>
    </w:p>
    <w:p w:rsidR="004649E9" w:rsidRPr="00A451E0" w:rsidRDefault="004649E9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«Доля объектов культурного наследия, находящихся в муниципальной собственности и не требующих консервации или реставрации, в общем количестве объектов культурного наследия, находящихся в муниципальной собственности» план 100%, факт 100%;</w:t>
      </w:r>
    </w:p>
    <w:p w:rsidR="004649E9" w:rsidRPr="00A451E0" w:rsidRDefault="004649E9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«Отношение среднемесячной заработной платы работников учреждений культуры в организациях государственной и муниципальной форм собственности к среднемесячной начисленной заработной плате наемных работников в организациях, у индивидуальных </w:t>
      </w:r>
      <w:r w:rsidRPr="00A451E0">
        <w:lastRenderedPageBreak/>
        <w:t>предпринимателей и физических лиц (среднемесячного дохода от трудовой деятельности) по региону» план 100%, факт 100%</w:t>
      </w:r>
    </w:p>
    <w:p w:rsidR="00A33AAC" w:rsidRPr="00A451E0" w:rsidRDefault="00A33AAC" w:rsidP="00BE3AA1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</w:p>
    <w:p w:rsidR="00E904A7" w:rsidRPr="00A451E0" w:rsidRDefault="00E904A7" w:rsidP="00E904A7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 высоким уровнем эффективности.</w:t>
      </w:r>
    </w:p>
    <w:p w:rsidR="00E904A7" w:rsidRPr="00A451E0" w:rsidRDefault="00E904A7" w:rsidP="004D7B17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</w:p>
    <w:p w:rsidR="00B57099" w:rsidRPr="00A451E0" w:rsidRDefault="00B57099" w:rsidP="0013078C">
      <w:pPr>
        <w:autoSpaceDE w:val="0"/>
        <w:autoSpaceDN w:val="0"/>
        <w:adjustRightInd w:val="0"/>
        <w:ind w:firstLine="720"/>
        <w:jc w:val="both"/>
        <w:rPr>
          <w:b/>
        </w:rPr>
      </w:pPr>
      <w:r w:rsidRPr="00A451E0">
        <w:t xml:space="preserve">Подробный перечень мероприятий подпрограмм, входящих в состав муниципальной программы, сведения об </w:t>
      </w:r>
      <w:r w:rsidR="006122B7" w:rsidRPr="00A451E0">
        <w:t xml:space="preserve">освоении </w:t>
      </w:r>
      <w:r w:rsidRPr="00A451E0">
        <w:t>объем</w:t>
      </w:r>
      <w:r w:rsidR="006122B7" w:rsidRPr="00A451E0">
        <w:t>ов</w:t>
      </w:r>
      <w:r w:rsidRPr="00A451E0">
        <w:t xml:space="preserve"> финансирования</w:t>
      </w:r>
      <w:r w:rsidR="006122B7" w:rsidRPr="00A451E0">
        <w:t xml:space="preserve">, </w:t>
      </w:r>
      <w:r w:rsidRPr="00A451E0">
        <w:t>достижении установленных значений целевых индикаторов</w:t>
      </w:r>
      <w:r w:rsidR="006122B7" w:rsidRPr="00A451E0">
        <w:t xml:space="preserve"> </w:t>
      </w:r>
      <w:r w:rsidRPr="00A451E0">
        <w:t>представлены в нижеследующих таблицах.</w:t>
      </w:r>
    </w:p>
    <w:p w:rsidR="00565324" w:rsidRPr="00A451E0" w:rsidRDefault="00565324" w:rsidP="0013078C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rPr>
          <w:b/>
          <w:sz w:val="24"/>
          <w:szCs w:val="24"/>
        </w:rPr>
        <w:sectPr w:rsidR="00565324" w:rsidRPr="00A451E0" w:rsidSect="00565324">
          <w:pgSz w:w="11906" w:h="16838"/>
          <w:pgMar w:top="851" w:right="992" w:bottom="1418" w:left="1134" w:header="709" w:footer="709" w:gutter="0"/>
          <w:cols w:space="708"/>
          <w:docGrid w:linePitch="360"/>
        </w:sectPr>
      </w:pPr>
    </w:p>
    <w:p w:rsidR="00D22AA7" w:rsidRPr="00A451E0" w:rsidRDefault="00565324" w:rsidP="0013078C">
      <w:pPr>
        <w:pStyle w:val="a6"/>
        <w:widowControl w:val="0"/>
        <w:tabs>
          <w:tab w:val="left" w:pos="709"/>
        </w:tabs>
        <w:suppressAutoHyphens/>
        <w:spacing w:line="276" w:lineRule="auto"/>
        <w:ind w:firstLine="709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>1.</w:t>
      </w:r>
      <w:r w:rsidR="00D22AA7" w:rsidRPr="00A451E0">
        <w:rPr>
          <w:b/>
          <w:sz w:val="24"/>
          <w:szCs w:val="24"/>
        </w:rPr>
        <w:t>Подпрограмма «Совершенствование предоставления дополнительного образования детям в сфере культуры»</w:t>
      </w:r>
    </w:p>
    <w:p w:rsidR="0052650D" w:rsidRPr="00A451E0" w:rsidRDefault="0052650D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на 20</w:t>
      </w:r>
      <w:r w:rsidR="00B53FF6" w:rsidRPr="00A451E0">
        <w:rPr>
          <w:b/>
          <w:sz w:val="24"/>
          <w:szCs w:val="24"/>
        </w:rPr>
        <w:t>21</w:t>
      </w:r>
      <w:r w:rsidRPr="00A451E0">
        <w:rPr>
          <w:b/>
          <w:sz w:val="24"/>
          <w:szCs w:val="24"/>
        </w:rPr>
        <w:t>-202</w:t>
      </w:r>
      <w:r w:rsidR="00B53FF6" w:rsidRPr="00A451E0">
        <w:rPr>
          <w:b/>
          <w:sz w:val="24"/>
          <w:szCs w:val="24"/>
        </w:rPr>
        <w:t>5</w:t>
      </w:r>
      <w:r w:rsidRPr="00A451E0">
        <w:rPr>
          <w:b/>
          <w:sz w:val="24"/>
          <w:szCs w:val="24"/>
        </w:rPr>
        <w:t xml:space="preserve"> годы</w:t>
      </w:r>
      <w:r w:rsidR="00785DDF" w:rsidRPr="00A451E0">
        <w:rPr>
          <w:b/>
          <w:sz w:val="24"/>
          <w:szCs w:val="24"/>
        </w:rPr>
        <w:t>.</w:t>
      </w:r>
    </w:p>
    <w:p w:rsidR="00CE3B3B" w:rsidRPr="00A451E0" w:rsidRDefault="00CE3B3B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709"/>
        <w:gridCol w:w="1134"/>
        <w:gridCol w:w="1418"/>
        <w:gridCol w:w="1134"/>
        <w:gridCol w:w="850"/>
        <w:gridCol w:w="2409"/>
        <w:gridCol w:w="709"/>
        <w:gridCol w:w="851"/>
        <w:gridCol w:w="850"/>
        <w:gridCol w:w="1843"/>
      </w:tblGrid>
      <w:tr w:rsidR="00735EDB" w:rsidRPr="00A451E0" w:rsidTr="00E0496F">
        <w:trPr>
          <w:trHeight w:val="66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552" w:type="dxa"/>
            <w:gridSpan w:val="2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819" w:type="dxa"/>
            <w:gridSpan w:val="4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735EDB" w:rsidRPr="00A451E0" w:rsidTr="00E0496F">
        <w:trPr>
          <w:trHeight w:val="1080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695767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300"/>
        </w:trPr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735EDB" w:rsidRPr="00A451E0" w:rsidTr="00E0496F">
        <w:trPr>
          <w:trHeight w:val="1457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39" w:type="dxa"/>
            <w:gridSpan w:val="6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 Развитие творческих способностей детей через реализацию дополнительных образовательных общеразвивающих программ и дополнительных образовательных предпрофессиональных программ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Сохранение контингента обучающихся в детских школах искусств, 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98,97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МБОУДОД ДМШ им.</w:t>
            </w:r>
            <w:r w:rsidR="00695767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Э.С.</w:t>
            </w:r>
            <w:r w:rsidR="00695767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Пастернак</w:t>
            </w:r>
            <w:r w:rsidRPr="00A451E0">
              <w:rPr>
                <w:b/>
                <w:sz w:val="18"/>
                <w:szCs w:val="18"/>
              </w:rPr>
              <w:br/>
              <w:t>МБОУДОД ДШИ п.г.т.</w:t>
            </w:r>
            <w:r w:rsidR="003853A8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Сафоново,</w:t>
            </w:r>
            <w:r w:rsidRPr="00A451E0">
              <w:rPr>
                <w:b/>
                <w:sz w:val="18"/>
                <w:szCs w:val="18"/>
              </w:rPr>
              <w:br/>
              <w:t>МБОУДОД ДШИ п.Североморск-3,</w:t>
            </w:r>
            <w:r w:rsidRPr="00A451E0">
              <w:rPr>
                <w:b/>
                <w:sz w:val="18"/>
                <w:szCs w:val="18"/>
              </w:rPr>
              <w:br/>
              <w:t xml:space="preserve"> МБОУДОД ДХШ</w:t>
            </w:r>
          </w:p>
        </w:tc>
      </w:tr>
      <w:tr w:rsidR="00735EDB" w:rsidRPr="00A451E0" w:rsidTr="00CF5F35">
        <w:trPr>
          <w:trHeight w:val="274"/>
        </w:trPr>
        <w:tc>
          <w:tcPr>
            <w:tcW w:w="851" w:type="dxa"/>
            <w:shd w:val="clear" w:color="000000" w:fill="FFFFFF"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601" w:type="dxa"/>
            <w:gridSpan w:val="11"/>
            <w:shd w:val="clear" w:color="auto" w:fill="auto"/>
            <w:vAlign w:val="center"/>
            <w:hideMark/>
          </w:tcPr>
          <w:p w:rsidR="00735EDB" w:rsidRPr="00A451E0" w:rsidRDefault="00735EDB" w:rsidP="00CF5F3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Задача 1. Обеспечение предоставления услуг дополнительного образования в сфере культуры</w:t>
            </w:r>
          </w:p>
        </w:tc>
      </w:tr>
      <w:tr w:rsidR="00735EDB" w:rsidRPr="00A451E0" w:rsidTr="00E0496F">
        <w:trPr>
          <w:trHeight w:val="585"/>
        </w:trPr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735EDB" w:rsidRPr="00A451E0" w:rsidRDefault="00735EDB" w:rsidP="00D47EDA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Обеспечение предоставления услуг дополнительного образования детям в сфере культуры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126 644,26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126 644,26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735EDB" w:rsidRPr="00A451E0" w:rsidRDefault="00735EDB" w:rsidP="00E0496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детей, осваивающих дополнительные общеобразовательные программы</w:t>
            </w:r>
            <w:r w:rsidR="00E0496F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 xml:space="preserve">в области искусств 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21,8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110,09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МБОУ ДОД ДМШ им.Э.С.Пастернак,</w:t>
            </w:r>
            <w:r w:rsidRPr="00A451E0">
              <w:rPr>
                <w:sz w:val="18"/>
                <w:szCs w:val="18"/>
              </w:rPr>
              <w:br/>
              <w:t>МБОУ ДОД ДШИ п.г.т.Сафоново,</w:t>
            </w:r>
            <w:r w:rsidRPr="00A451E0">
              <w:rPr>
                <w:sz w:val="18"/>
                <w:szCs w:val="18"/>
              </w:rPr>
              <w:br/>
              <w:t>МБОУ ДОД ДШИ п.Североморск-3,                                               МБОУ ДОД ДХШ</w:t>
            </w:r>
          </w:p>
        </w:tc>
      </w:tr>
      <w:tr w:rsidR="00735EDB" w:rsidRPr="00A451E0" w:rsidTr="00E0496F">
        <w:trPr>
          <w:trHeight w:val="55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122 982,65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122 982,65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76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3 661,61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3 661,61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детей, осваивающих дополнительные предпрофессиональные программы в области искусств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78,2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97,19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104 010,36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104 010,36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6 078,09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6 078,09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4 180,27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4 180,27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1035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1.1.4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5 632,36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5 632,36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135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1.1.5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2 320,94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2 320,94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114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760,63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760,63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135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1.1.7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3 661,61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3 661,61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465"/>
        </w:trPr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Укрепление материально-технической базы, ремонт и капитальный ремонт учреждений дополнительного образования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5 225,00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5 225,00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 w:rsidP="00E0496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приобретенных ос</w:t>
            </w:r>
            <w:r w:rsidR="00E0496F" w:rsidRPr="00A451E0">
              <w:rPr>
                <w:sz w:val="18"/>
                <w:szCs w:val="18"/>
              </w:rPr>
              <w:t>н</w:t>
            </w:r>
            <w:r w:rsidRPr="00A451E0">
              <w:rPr>
                <w:sz w:val="18"/>
                <w:szCs w:val="18"/>
              </w:rPr>
              <w:t>овных средств, ед.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40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898,70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898,70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510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4 326,30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4 326,30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CF5F35">
        <w:trPr>
          <w:trHeight w:val="1267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735EDB" w:rsidRPr="00A451E0" w:rsidRDefault="00735EDB" w:rsidP="00E0496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Субсидия на проведение ремонтных работ и укрепление материально-технической базы муниципальных учреждений культуры, образования в сфере культуры и искусства и архивов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4 326,30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4 326,30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CF5F35">
        <w:trPr>
          <w:trHeight w:val="1275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2.1.2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735EDB" w:rsidRPr="00A451E0" w:rsidRDefault="00735EDB" w:rsidP="00E0496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проведение ремонтных работ и укрепление материально-технической базы муниципальных учреждений культуры, образования в сфере культуры и искусства и архивов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898,70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898,70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33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Итого по задаче </w:t>
            </w:r>
            <w:r w:rsidR="00CF5F35" w:rsidRPr="00A451E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131 869,26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131 869,26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  <w:shd w:val="clear" w:color="000000" w:fill="FFFFFF"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330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418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52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123 881,35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123 881,35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52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7 987,91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7 987,91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665C89">
        <w:trPr>
          <w:trHeight w:val="57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                                       в том числе: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Всего:                                             в т.ч.:  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131 869,26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131 869,26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  <w:shd w:val="clear" w:color="000000" w:fill="FFFFFF"/>
            <w:vAlign w:val="bottom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CF5F35">
        <w:trPr>
          <w:trHeight w:val="42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123 881,35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123 881,35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CF5F35">
        <w:trPr>
          <w:trHeight w:val="417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7 987,91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7 987,91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4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</w:tr>
      <w:tr w:rsidR="00735EDB" w:rsidRPr="00A451E0" w:rsidTr="00E0496F">
        <w:trPr>
          <w:trHeight w:val="390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(работы), в т.ч.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124 323,32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124 323,32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35EDB" w:rsidRPr="00A451E0" w:rsidTr="00CF5F35">
        <w:trPr>
          <w:trHeight w:val="347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120 661,71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120 661,71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52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3 661,61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3 661,61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CF5F35">
        <w:trPr>
          <w:trHeight w:val="305"/>
        </w:trPr>
        <w:tc>
          <w:tcPr>
            <w:tcW w:w="851" w:type="dxa"/>
            <w:vMerge/>
            <w:vAlign w:val="center"/>
            <w:hideMark/>
          </w:tcPr>
          <w:p w:rsidR="00735EDB" w:rsidRPr="00A451E0" w:rsidRDefault="00735E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мероприятия, в т.ч.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7 545,94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7 545,94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E0496F">
        <w:trPr>
          <w:trHeight w:val="495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3 219,64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3 219,64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735EDB" w:rsidRPr="00A451E0" w:rsidTr="00CF5F35">
        <w:trPr>
          <w:trHeight w:val="331"/>
        </w:trPr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4 326,30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5EDB" w:rsidRPr="00A451E0" w:rsidRDefault="00735EDB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4 326,30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35EDB" w:rsidRPr="00A451E0" w:rsidRDefault="00735EDB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735EDB" w:rsidRPr="00A451E0" w:rsidRDefault="00735ED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735EDB" w:rsidRPr="00A451E0" w:rsidRDefault="00735EDB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18"/>
          <w:szCs w:val="18"/>
        </w:rPr>
      </w:pPr>
    </w:p>
    <w:p w:rsidR="00702D08" w:rsidRPr="00A451E0" w:rsidRDefault="00702D08" w:rsidP="00702D0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702D08" w:rsidRPr="00A451E0" w:rsidRDefault="00702D08" w:rsidP="00702D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702D08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702D08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D08" w:rsidRPr="00A451E0" w:rsidRDefault="00702D08" w:rsidP="00D47EDA">
            <w:pPr>
              <w:jc w:val="center"/>
            </w:pPr>
            <w:r w:rsidRPr="00A451E0">
              <w:t>0,</w:t>
            </w:r>
            <w:r w:rsidR="00D47EDA" w:rsidRPr="00A451E0">
              <w:t>99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702D08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702D08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D08" w:rsidRPr="00A451E0" w:rsidRDefault="00702D08" w:rsidP="00D47EDA">
            <w:pPr>
              <w:jc w:val="center"/>
            </w:pPr>
            <w:r w:rsidRPr="00A451E0">
              <w:t>3,</w:t>
            </w:r>
            <w:r w:rsidR="00D47EDA" w:rsidRPr="00A451E0">
              <w:t>07</w:t>
            </w:r>
            <w:r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702D08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D47EDA" w:rsidP="00D46FC3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702D08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01</w:t>
            </w:r>
            <w:r w:rsidR="00702D08" w:rsidRPr="00A451E0">
              <w:rPr>
                <w:b/>
                <w:bCs/>
              </w:rPr>
              <w:t xml:space="preserve"> </w:t>
            </w:r>
            <w:r w:rsidR="00D46FC3" w:rsidRPr="00A451E0">
              <w:rPr>
                <w:b/>
                <w:bCs/>
              </w:rPr>
              <w:t>высокая</w:t>
            </w:r>
            <w:r w:rsidR="00702D08"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702D08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D08" w:rsidRPr="00A451E0" w:rsidRDefault="00702D08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702D08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D08" w:rsidRPr="00A451E0" w:rsidRDefault="00702D08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D08" w:rsidRPr="00A451E0" w:rsidRDefault="00702D08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08" w:rsidRPr="00A451E0" w:rsidRDefault="00D47EDA" w:rsidP="006E083B">
            <w:pPr>
              <w:jc w:val="center"/>
            </w:pPr>
            <w:r w:rsidRPr="00A451E0">
              <w:t>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D08" w:rsidRPr="00A451E0" w:rsidRDefault="00702D08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2D08" w:rsidRPr="00A451E0" w:rsidRDefault="00702D08" w:rsidP="006E083B">
            <w:pPr>
              <w:rPr>
                <w:b/>
                <w:bCs/>
              </w:rPr>
            </w:pPr>
          </w:p>
        </w:tc>
      </w:tr>
    </w:tbl>
    <w:p w:rsidR="00702D08" w:rsidRPr="00A451E0" w:rsidRDefault="00702D08" w:rsidP="00702D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702D08" w:rsidRPr="00A451E0" w:rsidRDefault="00702D08" w:rsidP="00702D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702D08" w:rsidRPr="00A451E0" w:rsidRDefault="00702D08" w:rsidP="00702D0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F70EAC"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02D08" w:rsidRPr="00A451E0" w:rsidRDefault="00702D08" w:rsidP="00702D08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F70EAC" w:rsidRPr="00A451E0">
        <w:rPr>
          <w:b/>
        </w:rPr>
        <w:t>5</w:t>
      </w:r>
      <w:r w:rsidRPr="00A451E0">
        <w:rPr>
          <w:b/>
        </w:rPr>
        <w:t xml:space="preserve"> </w:t>
      </w:r>
      <w:r w:rsidR="00F70EAC" w:rsidRPr="00A451E0">
        <w:rPr>
          <w:b/>
        </w:rPr>
        <w:t>высокая</w:t>
      </w:r>
      <w:r w:rsidRPr="00A451E0">
        <w:rPr>
          <w:b/>
        </w:rPr>
        <w:t xml:space="preserve"> эффективности</w:t>
      </w:r>
    </w:p>
    <w:p w:rsidR="00735EDB" w:rsidRPr="00A451E0" w:rsidRDefault="00735EDB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18"/>
          <w:szCs w:val="18"/>
        </w:rPr>
      </w:pPr>
    </w:p>
    <w:p w:rsidR="00B53FF6" w:rsidRPr="00A451E0" w:rsidRDefault="00B53FF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jc w:val="center"/>
        <w:rPr>
          <w:b/>
          <w:sz w:val="24"/>
          <w:szCs w:val="24"/>
        </w:rPr>
      </w:pPr>
    </w:p>
    <w:p w:rsidR="00832BC7" w:rsidRPr="00A451E0" w:rsidRDefault="00832BC7" w:rsidP="0013078C">
      <w:r w:rsidRPr="00A451E0">
        <w:br w:type="page"/>
      </w:r>
    </w:p>
    <w:p w:rsidR="00D22AA7" w:rsidRPr="00A451E0" w:rsidRDefault="00565324" w:rsidP="0013078C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bookmarkStart w:id="0" w:name="RANGE!A1:M50"/>
      <w:bookmarkEnd w:id="0"/>
      <w:r w:rsidRPr="00A451E0">
        <w:rPr>
          <w:b/>
          <w:sz w:val="24"/>
          <w:szCs w:val="24"/>
        </w:rPr>
        <w:lastRenderedPageBreak/>
        <w:t xml:space="preserve"> </w:t>
      </w:r>
      <w:r w:rsidR="00D22AA7" w:rsidRPr="00A451E0">
        <w:rPr>
          <w:b/>
          <w:sz w:val="24"/>
          <w:szCs w:val="24"/>
        </w:rPr>
        <w:t>Подпрограмма «Совершенствование библиотечного, библиографического и информационного обслуживания пользователей»</w:t>
      </w:r>
    </w:p>
    <w:p w:rsidR="00D22AA7" w:rsidRPr="00A451E0" w:rsidRDefault="00AC19A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на 20</w:t>
      </w:r>
      <w:r w:rsidR="005E2BFC" w:rsidRPr="00A451E0">
        <w:rPr>
          <w:b/>
          <w:sz w:val="24"/>
          <w:szCs w:val="24"/>
        </w:rPr>
        <w:t>21</w:t>
      </w:r>
      <w:r w:rsidRPr="00A451E0">
        <w:rPr>
          <w:b/>
          <w:sz w:val="24"/>
          <w:szCs w:val="24"/>
        </w:rPr>
        <w:t>-202</w:t>
      </w:r>
      <w:r w:rsidR="005E2BFC" w:rsidRPr="00A451E0">
        <w:rPr>
          <w:b/>
          <w:sz w:val="24"/>
          <w:szCs w:val="24"/>
        </w:rPr>
        <w:t>5</w:t>
      </w:r>
      <w:r w:rsidRPr="00A451E0">
        <w:rPr>
          <w:b/>
          <w:sz w:val="24"/>
          <w:szCs w:val="24"/>
        </w:rPr>
        <w:t xml:space="preserve"> годы</w:t>
      </w:r>
    </w:p>
    <w:p w:rsidR="005E2BFC" w:rsidRPr="00A451E0" w:rsidRDefault="005E2BFC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709"/>
        <w:gridCol w:w="1134"/>
        <w:gridCol w:w="992"/>
        <w:gridCol w:w="1134"/>
        <w:gridCol w:w="1134"/>
        <w:gridCol w:w="2552"/>
        <w:gridCol w:w="709"/>
        <w:gridCol w:w="993"/>
        <w:gridCol w:w="850"/>
        <w:gridCol w:w="1417"/>
      </w:tblGrid>
      <w:tr w:rsidR="00D465AF" w:rsidRPr="00A451E0" w:rsidTr="00C5191D">
        <w:trPr>
          <w:trHeight w:val="66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104" w:type="dxa"/>
            <w:gridSpan w:val="4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D465AF" w:rsidRPr="00A451E0" w:rsidTr="00C5191D">
        <w:trPr>
          <w:trHeight w:val="97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F25FB2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 w:rsidP="00A2321A">
            <w:pPr>
              <w:ind w:left="-249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300"/>
        </w:trPr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A2321A" w:rsidRPr="00A451E0" w:rsidTr="00C5191D">
        <w:trPr>
          <w:trHeight w:val="81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  <w:hideMark/>
          </w:tcPr>
          <w:p w:rsidR="00D465AF" w:rsidRPr="00A451E0" w:rsidRDefault="00D465AF" w:rsidP="00C5191D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 Удовлетворение информационных потребностей жителей ЗАТО г.Североморск, обеспечение доступа к информации, способствующей непрерывному образованию, самообразованию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увеличение количества посещений муниципальных библиотек (тыс. чел.)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345,2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345,2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МБУК                                                       Североморская                                                                      ЦБС</w:t>
            </w:r>
          </w:p>
        </w:tc>
      </w:tr>
      <w:tr w:rsidR="00A2321A" w:rsidRPr="00A451E0" w:rsidTr="00C5191D">
        <w:trPr>
          <w:trHeight w:val="585"/>
        </w:trPr>
        <w:tc>
          <w:tcPr>
            <w:tcW w:w="851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01" w:type="dxa"/>
            <w:gridSpan w:val="11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Задача 1: Создание условий для организации эффективной системы библиотечного обслуживания населения, модернизационного развития муниципальных библиотек, формирования информационной культуры общества, устойчивого интереса к чтению</w:t>
            </w:r>
          </w:p>
        </w:tc>
      </w:tr>
      <w:tr w:rsidR="00A2321A" w:rsidRPr="00A451E0" w:rsidTr="00C5191D">
        <w:trPr>
          <w:trHeight w:val="540"/>
        </w:trPr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Развитие библиотечного дела ЗАТО г. Североморск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81 840,16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81 840,16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доля документов из фонда библиотек, библиографическое описание которых отражено в электронном каталоге, в общем объеме фондов (%);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                              Североморская                               ЦБС</w:t>
            </w:r>
          </w:p>
        </w:tc>
      </w:tr>
      <w:tr w:rsidR="00A2321A" w:rsidRPr="00A451E0" w:rsidTr="00C5191D">
        <w:trPr>
          <w:trHeight w:val="510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58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2 539,23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2 539,23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обновляемость библиотечного фонда (%)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0,67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0,95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141,79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63 547,58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63 547,58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5 220,69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5 220,69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780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3 888,26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3 888,26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849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1.1.4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5 091,20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5 091,20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1455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1.1.5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1 025,73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1 025,73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1155"/>
        </w:trPr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527,47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527,47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57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1.1.7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2 539,23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2 539,23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34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480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360"/>
        </w:trPr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Укрепление материально-технической базы, ремонт и капитальный ремонт библиотек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30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341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33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43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10 000,00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 w:rsidP="00F25FB2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- количество переоснащенных библиотек по модельному стандарту (ед.)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Merge w:val="restart"/>
            <w:shd w:val="clear" w:color="000000" w:fill="FFFFFF"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                              Североморская                               ЦБС</w:t>
            </w:r>
          </w:p>
        </w:tc>
      </w:tr>
      <w:tr w:rsidR="00A2321A" w:rsidRPr="00A451E0" w:rsidTr="00C5191D">
        <w:trPr>
          <w:trHeight w:val="49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33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Итого по задаче 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91 840,16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91 840,16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000000" w:fill="FFFFFF"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321A" w:rsidRPr="00A451E0" w:rsidTr="00C5191D">
        <w:trPr>
          <w:trHeight w:val="28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389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40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12 539,23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12 539,23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450"/>
        </w:trPr>
        <w:tc>
          <w:tcPr>
            <w:tcW w:w="851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                                                         в том числе: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Всего: в т.ч.:   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91 840,16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91 840,16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000000" w:fill="FFFFFF"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321A" w:rsidRPr="00A451E0" w:rsidTr="00C5191D">
        <w:trPr>
          <w:trHeight w:val="282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79 300,93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A2321A" w:rsidRPr="00A451E0" w:rsidTr="00C5191D">
        <w:trPr>
          <w:trHeight w:val="52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12 539,23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12 539,23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552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</w:tr>
      <w:tr w:rsidR="00D465AF" w:rsidRPr="00A451E0" w:rsidTr="00C5191D">
        <w:trPr>
          <w:trHeight w:val="43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(работы), в т.ч.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80 814,43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80 814,43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403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78 275,20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78 275,20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409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2 539,23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2 539,23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37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мероприятия, в т.ч.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11 025,73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11 025,73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321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1 025,73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1 025,73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465AF" w:rsidRPr="00A451E0" w:rsidTr="00C5191D">
        <w:trPr>
          <w:trHeight w:val="465"/>
        </w:trPr>
        <w:tc>
          <w:tcPr>
            <w:tcW w:w="851" w:type="dxa"/>
            <w:vMerge/>
            <w:vAlign w:val="center"/>
            <w:hideMark/>
          </w:tcPr>
          <w:p w:rsidR="00D465AF" w:rsidRPr="00A451E0" w:rsidRDefault="00D465A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D465AF" w:rsidRPr="00A451E0" w:rsidRDefault="006B1A75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465AF" w:rsidRPr="00A451E0" w:rsidRDefault="00D465A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465AF" w:rsidRPr="00A451E0" w:rsidRDefault="00D465A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552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D465AF" w:rsidRPr="00A451E0" w:rsidRDefault="00D465A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D465AF" w:rsidRPr="00A451E0" w:rsidRDefault="00D465AF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F25FB2" w:rsidRPr="00A451E0" w:rsidRDefault="00F25FB2" w:rsidP="00F25FB2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F25FB2" w:rsidRPr="00A451E0" w:rsidRDefault="00F25FB2" w:rsidP="00F25FB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F25FB2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F25FB2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5FB2" w:rsidRPr="00A451E0" w:rsidRDefault="00A27BBA" w:rsidP="006E083B">
            <w:pPr>
              <w:jc w:val="center"/>
            </w:pPr>
            <w:r w:rsidRPr="00A451E0">
              <w:t>1</w:t>
            </w:r>
            <w:r w:rsidR="00F25FB2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F25FB2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F25FB2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5FB2" w:rsidRPr="00A451E0" w:rsidRDefault="00F25FB2" w:rsidP="00A27BBA">
            <w:pPr>
              <w:jc w:val="center"/>
            </w:pPr>
            <w:r w:rsidRPr="00A451E0">
              <w:t>3,4</w:t>
            </w:r>
            <w:r w:rsidR="00A27BBA" w:rsidRPr="00A451E0">
              <w:t>2</w:t>
            </w:r>
            <w:r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F25FB2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A27BBA" w:rsidP="00A27BBA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F25FB2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07</w:t>
            </w:r>
            <w:r w:rsidR="00F25FB2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пере</w:t>
            </w:r>
            <w:r w:rsidR="00F25FB2" w:rsidRPr="00A451E0">
              <w:rPr>
                <w:b/>
                <w:bCs/>
              </w:rPr>
              <w:t>выполнение плана)</w:t>
            </w:r>
          </w:p>
        </w:tc>
      </w:tr>
      <w:tr w:rsidR="00F25FB2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5FB2" w:rsidRPr="00A451E0" w:rsidRDefault="00F25FB2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F25FB2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5FB2" w:rsidRPr="00A451E0" w:rsidRDefault="00F25FB2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5FB2" w:rsidRPr="00A451E0" w:rsidRDefault="00F25FB2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FB2" w:rsidRPr="00A451E0" w:rsidRDefault="00A27BBA" w:rsidP="006E083B">
            <w:pPr>
              <w:jc w:val="center"/>
            </w:pPr>
            <w:r w:rsidRPr="00A451E0">
              <w:t>3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5FB2" w:rsidRPr="00A451E0" w:rsidRDefault="00F25FB2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5FB2" w:rsidRPr="00A451E0" w:rsidRDefault="00F25FB2" w:rsidP="006E083B">
            <w:pPr>
              <w:rPr>
                <w:b/>
                <w:bCs/>
              </w:rPr>
            </w:pPr>
          </w:p>
        </w:tc>
      </w:tr>
    </w:tbl>
    <w:p w:rsidR="00F25FB2" w:rsidRPr="00A451E0" w:rsidRDefault="00F25FB2" w:rsidP="00F25FB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F25FB2" w:rsidRPr="00A451E0" w:rsidRDefault="00F25FB2" w:rsidP="00F25FB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F25FB2" w:rsidRPr="00A451E0" w:rsidRDefault="00F25FB2" w:rsidP="00F25FB2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0,95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5FB2" w:rsidRPr="00A451E0" w:rsidRDefault="00F25FB2" w:rsidP="00F25FB2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A27BBA" w:rsidRPr="00A451E0">
        <w:rPr>
          <w:b/>
        </w:rPr>
        <w:t>4</w:t>
      </w:r>
      <w:r w:rsidRPr="00A451E0">
        <w:rPr>
          <w:b/>
        </w:rPr>
        <w:t xml:space="preserve"> </w:t>
      </w:r>
      <w:r w:rsidR="00A27BBA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</w:t>
      </w:r>
    </w:p>
    <w:p w:rsidR="00D465AF" w:rsidRPr="00A451E0" w:rsidRDefault="00D465AF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F84FB2" w:rsidRPr="00A451E0" w:rsidRDefault="00F84FB2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840" w:firstLine="0"/>
        <w:rPr>
          <w:b/>
        </w:rPr>
      </w:pPr>
      <w:r w:rsidRPr="00A451E0">
        <w:rPr>
          <w:b/>
        </w:rPr>
        <w:br w:type="page"/>
      </w:r>
    </w:p>
    <w:p w:rsidR="00D22AA7" w:rsidRPr="00A451E0" w:rsidRDefault="00D22AA7" w:rsidP="0013078C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</w:rPr>
      </w:pPr>
      <w:r w:rsidRPr="00A451E0">
        <w:rPr>
          <w:rFonts w:eastAsia="HiddenHorzOCR"/>
          <w:b/>
        </w:rPr>
        <w:lastRenderedPageBreak/>
        <w:t>Подпрограмма</w:t>
      </w:r>
      <w:r w:rsidR="007723B6" w:rsidRPr="00A451E0">
        <w:rPr>
          <w:rFonts w:eastAsia="HiddenHorzOCR"/>
          <w:b/>
        </w:rPr>
        <w:t xml:space="preserve"> </w:t>
      </w:r>
      <w:r w:rsidRPr="00A451E0">
        <w:rPr>
          <w:b/>
        </w:rPr>
        <w:t>«Совершенствование организации досуга и развитие творческих способностей граждан»</w:t>
      </w:r>
    </w:p>
    <w:p w:rsidR="004D298D" w:rsidRPr="00A451E0" w:rsidRDefault="00AC19A1" w:rsidP="0013078C">
      <w:pPr>
        <w:autoSpaceDE w:val="0"/>
        <w:autoSpaceDN w:val="0"/>
        <w:adjustRightInd w:val="0"/>
        <w:jc w:val="center"/>
        <w:rPr>
          <w:b/>
        </w:rPr>
      </w:pPr>
      <w:r w:rsidRPr="00A451E0">
        <w:rPr>
          <w:b/>
        </w:rPr>
        <w:t>на 20</w:t>
      </w:r>
      <w:r w:rsidR="000B62E1" w:rsidRPr="00A451E0">
        <w:rPr>
          <w:b/>
        </w:rPr>
        <w:t>21</w:t>
      </w:r>
      <w:r w:rsidRPr="00A451E0">
        <w:rPr>
          <w:b/>
        </w:rPr>
        <w:t>-202</w:t>
      </w:r>
      <w:r w:rsidR="000B62E1" w:rsidRPr="00A451E0">
        <w:rPr>
          <w:b/>
        </w:rPr>
        <w:t>5</w:t>
      </w:r>
      <w:r w:rsidRPr="00A451E0">
        <w:rPr>
          <w:b/>
        </w:rPr>
        <w:t xml:space="preserve"> годы</w:t>
      </w:r>
    </w:p>
    <w:p w:rsidR="006A53BF" w:rsidRPr="00A451E0" w:rsidRDefault="006A53BF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709"/>
        <w:gridCol w:w="1275"/>
        <w:gridCol w:w="1276"/>
        <w:gridCol w:w="1134"/>
        <w:gridCol w:w="993"/>
        <w:gridCol w:w="2268"/>
        <w:gridCol w:w="850"/>
        <w:gridCol w:w="851"/>
        <w:gridCol w:w="850"/>
        <w:gridCol w:w="1418"/>
      </w:tblGrid>
      <w:tr w:rsidR="00E06406" w:rsidRPr="00A451E0" w:rsidTr="00723184">
        <w:trPr>
          <w:trHeight w:val="6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E06406" w:rsidRPr="00A451E0" w:rsidTr="00723184">
        <w:trPr>
          <w:trHeight w:val="10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233957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E06406" w:rsidRPr="00A451E0" w:rsidTr="00723184"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 Создание благоприятной культурной среды, реализация права граждан на занятие творческой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увеличение количества посещений учре</w:t>
            </w:r>
            <w:r w:rsidR="004B2857" w:rsidRPr="00A451E0">
              <w:rPr>
                <w:b/>
                <w:sz w:val="18"/>
                <w:szCs w:val="18"/>
              </w:rPr>
              <w:t>ждений культурно-досугового типа</w:t>
            </w:r>
            <w:r w:rsidRPr="00A451E0">
              <w:rPr>
                <w:b/>
                <w:sz w:val="18"/>
                <w:szCs w:val="18"/>
              </w:rPr>
              <w:t xml:space="preserve"> (тыс.</w:t>
            </w:r>
            <w:r w:rsidR="00233957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чел</w:t>
            </w:r>
            <w:r w:rsidR="004B2857" w:rsidRPr="00A451E0">
              <w:rPr>
                <w:b/>
                <w:sz w:val="18"/>
                <w:szCs w:val="18"/>
              </w:rPr>
              <w:t>.</w:t>
            </w:r>
            <w:r w:rsidRPr="00A451E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МБУК ДК «Строитель»,</w:t>
            </w:r>
            <w:r w:rsidRPr="00A451E0">
              <w:rPr>
                <w:b/>
                <w:sz w:val="18"/>
                <w:szCs w:val="18"/>
              </w:rPr>
              <w:br/>
              <w:t xml:space="preserve"> МБУК ДК семейного досуга, МБУК ЦДМ</w:t>
            </w:r>
          </w:p>
        </w:tc>
      </w:tr>
      <w:tr w:rsidR="00723184" w:rsidRPr="00A451E0" w:rsidTr="00723184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Задача1: Создание условий для творческой самореализации населения, активного участия в культурной жизни ЗАТО г.Североморск</w:t>
            </w:r>
          </w:p>
        </w:tc>
      </w:tr>
      <w:tr w:rsidR="00E06406" w:rsidRPr="00A451E0" w:rsidTr="00723184">
        <w:trPr>
          <w:trHeight w:val="73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1.1.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Обеспечение развития творческого потенциала и организации досуга населения ЗАТО г. 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127 528,53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127 528,03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количества учас</w:t>
            </w:r>
            <w:r w:rsidR="004B2857" w:rsidRPr="00A451E0">
              <w:rPr>
                <w:sz w:val="18"/>
                <w:szCs w:val="18"/>
              </w:rPr>
              <w:t>т</w:t>
            </w:r>
            <w:r w:rsidRPr="00A451E0">
              <w:rPr>
                <w:sz w:val="18"/>
                <w:szCs w:val="18"/>
              </w:rPr>
              <w:t>ников клубных формирований  (чел.)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105,44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ДК «Строитель»,</w:t>
            </w:r>
            <w:r w:rsidRPr="00A451E0">
              <w:rPr>
                <w:sz w:val="18"/>
                <w:szCs w:val="18"/>
              </w:rPr>
              <w:br/>
              <w:t xml:space="preserve"> МБУК ДК семейного досуга, МБУК ЦДМ</w:t>
            </w:r>
          </w:p>
        </w:tc>
      </w:tr>
      <w:tr w:rsidR="00E06406" w:rsidRPr="00A451E0" w:rsidTr="00723184">
        <w:trPr>
          <w:trHeight w:val="73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123 798,96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123 798,96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количества клубных формирований  (ед.)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6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3 729,57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3 729,07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разнообразия видов искусств и направлений клубных формирований  (ед.)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C96B97">
        <w:trPr>
          <w:trHeight w:val="8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85 158,03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85 158,03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6 002,70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6 002,70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6 129,50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6 129,50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1.1.4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14 396,43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14 396,43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1 707,38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1 707,38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201,84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1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971,66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5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</w:t>
            </w:r>
            <w:r w:rsidR="00723184" w:rsidRPr="00A451E0">
              <w:rPr>
                <w:sz w:val="18"/>
                <w:szCs w:val="18"/>
              </w:rPr>
              <w:t>,</w:t>
            </w:r>
            <w:r w:rsidRPr="00A451E0">
              <w:rPr>
                <w:sz w:val="18"/>
                <w:szCs w:val="18"/>
              </w:rPr>
              <w:t xml:space="preserve"> связанные с проведением праздничных и общегородских мероприятий.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10 174,40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10 174,40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C96B97">
        <w:trPr>
          <w:trHeight w:val="21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реализацию мероприятий, направленных на укрепление гражданского единства, межнационального согласия и этнокультурное развитие народов России на территории Мурманской области (за счет средств резервного фонда Правительства Мурманской области)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проведенных мероприятий, ед.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МБУК ЦДМ</w:t>
            </w:r>
          </w:p>
        </w:tc>
      </w:tr>
      <w:tr w:rsidR="00E06406" w:rsidRPr="00A451E0" w:rsidTr="00C96B97">
        <w:trPr>
          <w:trHeight w:val="1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1.1.10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реализацию мероприятий, направленныз на укрепление гражданского единства, межнационального согласия и этнокультурное развитие народов России на территории Мурманской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28,68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7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Иной межбюджетный трансферт из областного бюджета местным бюджетам на развитие муниципальных</w:t>
            </w:r>
            <w:r w:rsidR="00723184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учреждений культуры и учреждений дополнительного образования детей в сфере культуры и искусства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2 617,90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2 617,40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Разработка и индивидуальный пошив комплектов одежды, 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ДК «Строитель»</w:t>
            </w:r>
          </w:p>
        </w:tc>
      </w:tr>
      <w:tr w:rsidR="00E06406" w:rsidRPr="00A451E0" w:rsidTr="00723184">
        <w:trPr>
          <w:trHeight w:val="8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Аранжировка песни, ед</w:t>
            </w:r>
            <w:r w:rsidR="00C96B97" w:rsidRPr="00A451E0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3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Укрепление материально-технической базы, ремонт и капитальный ремонт культурно-досуговых учреждений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1 085,23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1 085,23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5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22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898,57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898,57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Ремонт и 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13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Субсидия на проведение ремонтных работ и укрепление</w:t>
            </w:r>
            <w:r w:rsidR="00723184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материально-технической базы муниципальных учреждений культуры, образования в сфере культуры и искусства и архивов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898,57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проведенных ремонтных работ, кв.</w:t>
            </w:r>
            <w:r w:rsidR="00233957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м</w:t>
            </w:r>
            <w:r w:rsidR="00233957" w:rsidRPr="00A451E0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136,6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136,6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ДК Семейного досуга</w:t>
            </w:r>
          </w:p>
        </w:tc>
      </w:tr>
      <w:tr w:rsidR="00E06406" w:rsidRPr="00A451E0" w:rsidTr="00723184">
        <w:trPr>
          <w:trHeight w:val="1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 на проведение ремонтных работ и укрепление материально-технической базы муниципальных учреждений культуры, образования в сфере культуры и искусства и архивов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1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3. Стр</w:t>
            </w:r>
            <w:r w:rsidR="00723184" w:rsidRPr="00A451E0">
              <w:rPr>
                <w:b/>
                <w:bCs/>
                <w:sz w:val="18"/>
                <w:szCs w:val="18"/>
              </w:rPr>
              <w:t>о</w:t>
            </w:r>
            <w:r w:rsidRPr="00A451E0">
              <w:rPr>
                <w:b/>
                <w:bCs/>
                <w:sz w:val="18"/>
                <w:szCs w:val="18"/>
              </w:rPr>
              <w:t>ительство, капитальный ремонт, реконструкция и модернизация культурных объектов ЗАТО г.Североморск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2 957,12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2 957,12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3.1.1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Строительство объектов культурно-досугового типа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2 957,12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2 957,12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ПСД / Количество объектов,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КРГХ администрация ЗАТО г.Североморск (МБУ "АХТО")</w:t>
            </w:r>
          </w:p>
        </w:tc>
      </w:tr>
      <w:tr w:rsidR="00E06406" w:rsidRPr="00A451E0" w:rsidTr="00723184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Итого по задаче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131 570,88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131 570,38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5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126 942,74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126 942,74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4 628,14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4 627,64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6356DC">
        <w:trPr>
          <w:trHeight w:val="3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                                                                              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Всего: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131 570,88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131 570,38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126 942,74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126 942,74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5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4 628,14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4 627,64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99,99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</w:tr>
      <w:tr w:rsidR="00E06406" w:rsidRPr="00A451E0" w:rsidTr="00723184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(работы), в т.ч.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112 860,16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112 860,16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29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111 888,50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111 888,50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29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971,66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мероприятия, в т.ч.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18 710,72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18 710,22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2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15 054,24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15 054,24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E06406" w:rsidRPr="00A451E0" w:rsidTr="00723184">
        <w:trPr>
          <w:trHeight w:val="2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406" w:rsidRPr="00A451E0" w:rsidRDefault="00E0640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3 656,48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3 655,98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406" w:rsidRPr="00A451E0" w:rsidRDefault="00E06406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406" w:rsidRPr="00A451E0" w:rsidRDefault="00E06406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E06406" w:rsidRPr="00A451E0" w:rsidRDefault="00E06406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92B00" w:rsidRPr="00A451E0" w:rsidRDefault="00392B00" w:rsidP="00392B00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392B00" w:rsidRPr="00A451E0" w:rsidRDefault="00392B00" w:rsidP="00392B0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392B00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392B00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B00" w:rsidRPr="00A451E0" w:rsidRDefault="006356DC" w:rsidP="006E083B">
            <w:pPr>
              <w:jc w:val="center"/>
            </w:pPr>
            <w:r w:rsidRPr="00A451E0">
              <w:t>0,76</w:t>
            </w:r>
            <w:r w:rsidR="00392B00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392B00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392B00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B00" w:rsidRPr="00A451E0" w:rsidRDefault="006356DC" w:rsidP="006356DC">
            <w:pPr>
              <w:jc w:val="center"/>
            </w:pPr>
            <w:r w:rsidRPr="00A451E0">
              <w:t>7</w:t>
            </w:r>
            <w:r w:rsidR="00392B00" w:rsidRPr="00A451E0">
              <w:t>,</w:t>
            </w:r>
            <w:r w:rsidRPr="00A451E0">
              <w:t>05</w:t>
            </w:r>
            <w:r w:rsidR="00392B00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392B00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6356DC" w:rsidP="006356DC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392B00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82</w:t>
            </w:r>
            <w:r w:rsidR="00392B00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недо</w:t>
            </w:r>
            <w:r w:rsidR="00392B00" w:rsidRPr="00A451E0">
              <w:rPr>
                <w:b/>
                <w:bCs/>
              </w:rPr>
              <w:t>выполнение плана)</w:t>
            </w:r>
          </w:p>
        </w:tc>
      </w:tr>
      <w:tr w:rsidR="00392B00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B00" w:rsidRPr="00A451E0" w:rsidRDefault="00392B00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392B00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B00" w:rsidRPr="00A451E0" w:rsidRDefault="00392B00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B00" w:rsidRPr="00A451E0" w:rsidRDefault="00392B00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2B00" w:rsidRPr="00A451E0" w:rsidRDefault="006356DC" w:rsidP="006E083B">
            <w:pPr>
              <w:jc w:val="center"/>
            </w:pPr>
            <w:r w:rsidRPr="00A451E0">
              <w:t>8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B00" w:rsidRPr="00A451E0" w:rsidRDefault="00392B00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2B00" w:rsidRPr="00A451E0" w:rsidRDefault="00392B00" w:rsidP="006E083B">
            <w:pPr>
              <w:rPr>
                <w:b/>
                <w:bCs/>
              </w:rPr>
            </w:pPr>
          </w:p>
        </w:tc>
      </w:tr>
    </w:tbl>
    <w:p w:rsidR="00392B00" w:rsidRPr="00A451E0" w:rsidRDefault="00392B00" w:rsidP="00392B0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392B00" w:rsidRPr="00A451E0" w:rsidRDefault="00392B00" w:rsidP="00392B0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392B00" w:rsidRPr="00A451E0" w:rsidRDefault="00392B00" w:rsidP="00392B00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EE28A9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EE28A9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92B00" w:rsidRPr="00A451E0" w:rsidRDefault="00392B00" w:rsidP="00392B00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EE28A9" w:rsidRPr="00A451E0">
        <w:rPr>
          <w:b/>
        </w:rPr>
        <w:t>3</w:t>
      </w:r>
      <w:r w:rsidRPr="00A451E0">
        <w:rPr>
          <w:b/>
        </w:rPr>
        <w:t xml:space="preserve"> </w:t>
      </w:r>
      <w:r w:rsidR="00EE28A9" w:rsidRPr="00A451E0">
        <w:rPr>
          <w:b/>
        </w:rPr>
        <w:t>средний</w:t>
      </w:r>
      <w:r w:rsidRPr="00A451E0">
        <w:rPr>
          <w:b/>
        </w:rPr>
        <w:t xml:space="preserve"> уровень эффективности</w:t>
      </w:r>
    </w:p>
    <w:p w:rsidR="00E06406" w:rsidRPr="00A451E0" w:rsidRDefault="00E06406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710ED4" w:rsidRPr="00A451E0" w:rsidRDefault="00710ED4" w:rsidP="0013078C">
      <w:pPr>
        <w:rPr>
          <w:b/>
        </w:rPr>
      </w:pPr>
      <w:r w:rsidRPr="00A451E0">
        <w:rPr>
          <w:b/>
        </w:rPr>
        <w:br w:type="page"/>
      </w:r>
    </w:p>
    <w:p w:rsidR="00AC19A1" w:rsidRPr="00A451E0" w:rsidRDefault="00A1169E" w:rsidP="0013078C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</w:rPr>
      </w:pPr>
      <w:r w:rsidRPr="00A451E0">
        <w:rPr>
          <w:rFonts w:eastAsia="HiddenHorzOCR"/>
          <w:b/>
        </w:rPr>
        <w:lastRenderedPageBreak/>
        <w:t xml:space="preserve">Подпрограмма </w:t>
      </w:r>
      <w:r w:rsidRPr="00A451E0">
        <w:rPr>
          <w:b/>
        </w:rPr>
        <w:t>«Совершенствование музейного обслуживания граждан»</w:t>
      </w:r>
      <w:r w:rsidR="00AB3841" w:rsidRPr="00A451E0">
        <w:rPr>
          <w:b/>
        </w:rPr>
        <w:t xml:space="preserve"> </w:t>
      </w:r>
      <w:r w:rsidR="00AC19A1" w:rsidRPr="00A451E0">
        <w:rPr>
          <w:b/>
        </w:rPr>
        <w:t>на 20</w:t>
      </w:r>
      <w:r w:rsidR="00845A54" w:rsidRPr="00A451E0">
        <w:rPr>
          <w:b/>
        </w:rPr>
        <w:t>21</w:t>
      </w:r>
      <w:r w:rsidR="00AC19A1" w:rsidRPr="00A451E0">
        <w:rPr>
          <w:b/>
        </w:rPr>
        <w:t>-202</w:t>
      </w:r>
      <w:r w:rsidR="00845A54" w:rsidRPr="00A451E0">
        <w:rPr>
          <w:b/>
        </w:rPr>
        <w:t>5</w:t>
      </w:r>
      <w:r w:rsidR="00AC19A1" w:rsidRPr="00A451E0">
        <w:rPr>
          <w:b/>
        </w:rPr>
        <w:t xml:space="preserve"> годы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851"/>
        <w:gridCol w:w="1134"/>
        <w:gridCol w:w="1276"/>
        <w:gridCol w:w="992"/>
        <w:gridCol w:w="850"/>
        <w:gridCol w:w="2835"/>
        <w:gridCol w:w="709"/>
        <w:gridCol w:w="851"/>
        <w:gridCol w:w="850"/>
        <w:gridCol w:w="1418"/>
      </w:tblGrid>
      <w:tr w:rsidR="00AD4027" w:rsidRPr="00A451E0" w:rsidTr="00AD4027">
        <w:trPr>
          <w:trHeight w:val="5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AD4027" w:rsidRPr="00A451E0" w:rsidTr="00AD4027">
        <w:trPr>
          <w:trHeight w:val="10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A3555E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AD4027" w:rsidRPr="00A451E0" w:rsidTr="00AD4027">
        <w:trPr>
          <w:trHeight w:val="3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 xml:space="preserve">Цель: Обеспечение доступа граждан к культурны ценностям, сохранение культурного и исторического наследия ЗАТО г.Североморск, Северного флота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увеличение посещаемости МБУК СМВК (тыс.</w:t>
            </w:r>
            <w:r w:rsidR="00A3555E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чел.)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80,82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МБУК Североморский музейно-выставочный комплекс</w:t>
            </w:r>
          </w:p>
        </w:tc>
      </w:tr>
      <w:tr w:rsidR="00AD4027" w:rsidRPr="00A451E0" w:rsidTr="00AD4027">
        <w:trPr>
          <w:trHeight w:val="3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создание виртуальных музейных экспозиций (ед.)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 w:rsidP="00A3555E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Задача: Формирование и обеспечение сохранности музейного фонда, организация публичного показа музейных предметов и музейных коллекций</w:t>
            </w:r>
          </w:p>
        </w:tc>
      </w:tr>
      <w:tr w:rsidR="00AD4027" w:rsidRPr="00A451E0" w:rsidTr="00AD4027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Формирование и обеспечение сохранности музейного фонда, организация публичного показа музейных предметов и музейных коллекций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количества выставочных проектов (ед.)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МБУК Североморский музейно-выставочный комплекс</w:t>
            </w:r>
          </w:p>
        </w:tc>
      </w:tr>
      <w:tr w:rsidR="00AD4027" w:rsidRPr="00A451E0" w:rsidTr="00AD4027">
        <w:trPr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доля музейных предметов, в отношении которых осуществляется формирование, учет и изучение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количества посещений клубных формирований изобразительного и декоративно-прикладного творчества (чел.)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84,97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81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-количество памятников и мемориальных досок, расположенных на территории ЗАТО г.Североморск, используемых в культурно-просветительных мероприятиях (ед.)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25221F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16 103,89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16 103,89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25221F"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1 608,70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1 608,70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25221F">
        <w:trPr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1 158,10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1 158,10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25221F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2 555,01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2 555,01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25221F">
        <w:trPr>
          <w:trHeight w:val="1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393,33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393,33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10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1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Субсидии бюджетам муниципальных образований на софинансирование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3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Укрепление материально-технической базы, ремонт и капитальный ремонт музеев ЗАТО г.Североморск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Финансирование не требуется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сохранения в рабочем состоянии имеющейся материально-технической базы (%)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31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31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3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Итого по задаче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5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5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3555E">
        <w:trPr>
          <w:trHeight w:val="3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                                              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Всего: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21 819,14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5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</w:tr>
      <w:tr w:rsidR="00AD4027" w:rsidRPr="00A451E0" w:rsidTr="00AD4027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21 426,33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21 426,33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21 425,81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21 425,81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5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D4027" w:rsidRPr="00A451E0" w:rsidTr="00AD4027">
        <w:trPr>
          <w:trHeight w:val="5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27" w:rsidRPr="00A451E0" w:rsidRDefault="00AD402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393,33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393,33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027" w:rsidRPr="00A451E0" w:rsidRDefault="00AD4027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027" w:rsidRPr="00A451E0" w:rsidRDefault="00AD4027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AD4027" w:rsidRPr="00A451E0" w:rsidRDefault="00AD4027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3555E" w:rsidRPr="00A451E0" w:rsidRDefault="00A3555E" w:rsidP="00A3555E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A3555E" w:rsidRPr="00A451E0" w:rsidRDefault="00A3555E" w:rsidP="00A3555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A3555E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A3555E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5E" w:rsidRPr="00A451E0" w:rsidRDefault="00A3555E" w:rsidP="006E083B">
            <w:pPr>
              <w:jc w:val="center"/>
            </w:pPr>
            <w:r w:rsidRPr="00A451E0">
              <w:t>1</w:t>
            </w:r>
            <w:r w:rsidR="0025221F" w:rsidRPr="00A451E0">
              <w:t>,81</w:t>
            </w:r>
            <w:r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A3555E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A3555E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5E" w:rsidRPr="00A451E0" w:rsidRDefault="0025221F" w:rsidP="0025221F">
            <w:pPr>
              <w:jc w:val="center"/>
            </w:pPr>
            <w:r w:rsidRPr="00A451E0">
              <w:t>4</w:t>
            </w:r>
            <w:r w:rsidR="00A3555E" w:rsidRPr="00A451E0">
              <w:t>,</w:t>
            </w:r>
            <w:r w:rsidRPr="00A451E0">
              <w:t>85</w:t>
            </w:r>
            <w:r w:rsidR="00A3555E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A3555E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7575FA" w:rsidP="007575FA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A3555E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94</w:t>
            </w:r>
            <w:r w:rsidR="00A3555E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недо</w:t>
            </w:r>
            <w:r w:rsidR="00A3555E" w:rsidRPr="00A451E0">
              <w:rPr>
                <w:b/>
                <w:bCs/>
              </w:rPr>
              <w:t>выполнение плана)</w:t>
            </w:r>
          </w:p>
        </w:tc>
      </w:tr>
      <w:tr w:rsidR="00A3555E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55E" w:rsidRPr="00A451E0" w:rsidRDefault="00A3555E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25221F" w:rsidP="006E083B">
            <w:pPr>
              <w:jc w:val="center"/>
            </w:pPr>
            <w:r w:rsidRPr="00A451E0">
              <w:t>2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55E" w:rsidRPr="00A451E0" w:rsidRDefault="00A3555E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55E" w:rsidRPr="00A451E0" w:rsidRDefault="00A3555E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55E" w:rsidRPr="00A451E0" w:rsidRDefault="0025221F" w:rsidP="006E083B">
            <w:pPr>
              <w:jc w:val="center"/>
            </w:pPr>
            <w:r w:rsidRPr="00A451E0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55E" w:rsidRPr="00A451E0" w:rsidRDefault="00A3555E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55E" w:rsidRPr="00A451E0" w:rsidRDefault="00A3555E" w:rsidP="006E083B">
            <w:pPr>
              <w:rPr>
                <w:b/>
                <w:bCs/>
              </w:rPr>
            </w:pPr>
          </w:p>
        </w:tc>
      </w:tr>
    </w:tbl>
    <w:p w:rsidR="00A3555E" w:rsidRPr="00A451E0" w:rsidRDefault="00A3555E" w:rsidP="00A3555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A3555E" w:rsidRPr="00A451E0" w:rsidRDefault="00A3555E" w:rsidP="00A3555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3555E" w:rsidRPr="00A451E0" w:rsidRDefault="00A3555E" w:rsidP="00A3555E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E6079E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E6079E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555E" w:rsidRPr="00A451E0" w:rsidRDefault="00A3555E" w:rsidP="00A3555E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E6079E" w:rsidRPr="00A451E0">
        <w:rPr>
          <w:b/>
        </w:rPr>
        <w:t>3</w:t>
      </w:r>
      <w:r w:rsidRPr="00A451E0">
        <w:rPr>
          <w:b/>
        </w:rPr>
        <w:t xml:space="preserve"> </w:t>
      </w:r>
      <w:r w:rsidR="00E6079E" w:rsidRPr="00A451E0">
        <w:rPr>
          <w:b/>
        </w:rPr>
        <w:t>средний</w:t>
      </w:r>
      <w:r w:rsidRPr="00A451E0">
        <w:rPr>
          <w:b/>
        </w:rPr>
        <w:t xml:space="preserve"> уровень эффективности</w:t>
      </w:r>
    </w:p>
    <w:p w:rsidR="00A3555E" w:rsidRPr="00A451E0" w:rsidRDefault="00A3555E" w:rsidP="00A3555E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AD4027" w:rsidRPr="00A451E0" w:rsidRDefault="00AD4027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35A3C" w:rsidRPr="00A451E0" w:rsidRDefault="00A35A3C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BD1232" w:rsidRPr="00A451E0" w:rsidRDefault="00BD1232" w:rsidP="0013078C">
      <w:pPr>
        <w:autoSpaceDE w:val="0"/>
        <w:autoSpaceDN w:val="0"/>
        <w:adjustRightInd w:val="0"/>
        <w:jc w:val="center"/>
        <w:rPr>
          <w:b/>
        </w:rPr>
      </w:pPr>
      <w:r w:rsidRPr="00A451E0">
        <w:rPr>
          <w:b/>
        </w:rPr>
        <w:br w:type="page"/>
      </w:r>
    </w:p>
    <w:p w:rsidR="002D5C2F" w:rsidRPr="00A451E0" w:rsidRDefault="002D5C2F" w:rsidP="0013078C">
      <w:pPr>
        <w:autoSpaceDE w:val="0"/>
        <w:autoSpaceDN w:val="0"/>
        <w:adjustRightInd w:val="0"/>
        <w:jc w:val="center"/>
        <w:rPr>
          <w:b/>
          <w:bCs/>
        </w:rPr>
      </w:pPr>
      <w:r w:rsidRPr="00A451E0">
        <w:rPr>
          <w:rFonts w:eastAsia="HiddenHorzOCR"/>
          <w:b/>
        </w:rPr>
        <w:lastRenderedPageBreak/>
        <w:t xml:space="preserve">5. Подпрограмма </w:t>
      </w:r>
      <w:r w:rsidRPr="00A451E0">
        <w:rPr>
          <w:b/>
          <w:bCs/>
        </w:rPr>
        <w:t>«Сохранение, использование, популяризация и охрана объектов культурного наследия</w:t>
      </w:r>
    </w:p>
    <w:p w:rsidR="002D5C2F" w:rsidRPr="00A451E0" w:rsidRDefault="002D5C2F" w:rsidP="001307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451E0">
        <w:rPr>
          <w:b/>
          <w:bCs/>
        </w:rPr>
        <w:t>(памятников истории и культуры)</w:t>
      </w:r>
      <w:r w:rsidRPr="00A451E0">
        <w:rPr>
          <w:b/>
          <w:bCs/>
          <w:lang w:val="en-US"/>
        </w:rPr>
        <w:t> </w:t>
      </w:r>
      <w:r w:rsidRPr="00A451E0">
        <w:rPr>
          <w:b/>
          <w:bCs/>
        </w:rPr>
        <w:t>ЗАТО г.Североморск» на 20</w:t>
      </w:r>
      <w:r w:rsidR="00321B12" w:rsidRPr="00A451E0">
        <w:rPr>
          <w:b/>
          <w:bCs/>
        </w:rPr>
        <w:t>21</w:t>
      </w:r>
      <w:r w:rsidRPr="00A451E0">
        <w:rPr>
          <w:b/>
          <w:bCs/>
        </w:rPr>
        <w:t>-202</w:t>
      </w:r>
      <w:r w:rsidR="00321B12" w:rsidRPr="00A451E0">
        <w:rPr>
          <w:b/>
          <w:bCs/>
        </w:rPr>
        <w:t>5</w:t>
      </w:r>
      <w:r w:rsidRPr="00A451E0">
        <w:rPr>
          <w:b/>
          <w:bCs/>
        </w:rPr>
        <w:t xml:space="preserve"> годы</w:t>
      </w:r>
    </w:p>
    <w:p w:rsidR="00C03AB3" w:rsidRPr="00A451E0" w:rsidRDefault="00C03AB3" w:rsidP="0013078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761"/>
        <w:gridCol w:w="3062"/>
        <w:gridCol w:w="850"/>
        <w:gridCol w:w="709"/>
        <w:gridCol w:w="1276"/>
        <w:gridCol w:w="992"/>
        <w:gridCol w:w="992"/>
        <w:gridCol w:w="2410"/>
        <w:gridCol w:w="709"/>
        <w:gridCol w:w="653"/>
        <w:gridCol w:w="906"/>
        <w:gridCol w:w="1701"/>
      </w:tblGrid>
      <w:tr w:rsidR="00250C91" w:rsidRPr="00A451E0" w:rsidTr="008F4889">
        <w:trPr>
          <w:trHeight w:val="600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B10881" w:rsidRPr="00A451E0" w:rsidTr="008F4889">
        <w:trPr>
          <w:trHeight w:val="78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250C91" w:rsidRPr="00A451E0" w:rsidTr="008F4889">
        <w:trPr>
          <w:trHeight w:val="912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0881" w:rsidRPr="00A451E0" w:rsidRDefault="00B10881" w:rsidP="00290A6B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Обеспечение прав граждан на доступ к объектам культурного наследия (памятники истории и культуры) ЗАТО г.Североморск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доля памятников истории и культуры, находящиеся в удовлетворительном состоянии от общего количества объектов 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 w:rsidP="008F4889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КРГХ Администрации ЗАТО г. Североморск, МБУ "АХТО" ЗАТО г. Североморск</w:t>
            </w:r>
          </w:p>
        </w:tc>
      </w:tr>
      <w:tr w:rsidR="008F4889" w:rsidRPr="00A451E0" w:rsidTr="008F4889">
        <w:trPr>
          <w:trHeight w:val="278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0881" w:rsidRPr="00A451E0" w:rsidRDefault="00250C9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: </w:t>
            </w:r>
            <w:r w:rsidRPr="00A451E0">
              <w:rPr>
                <w:b/>
                <w:color w:val="000000"/>
                <w:sz w:val="18"/>
                <w:szCs w:val="18"/>
              </w:rPr>
              <w:t>Создание условий для сохранения и популяризации памятников истории и культуры, расположенных на территории ЗАТО г. Североморск</w:t>
            </w:r>
          </w:p>
        </w:tc>
      </w:tr>
      <w:tr w:rsidR="00B10881" w:rsidRPr="00A451E0" w:rsidTr="008F4889">
        <w:trPr>
          <w:trHeight w:val="372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Основное мероприятие 1. Создание условий для сохранения объектов культурного наследия,</w:t>
            </w:r>
            <w:r w:rsidR="00290A6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расположенных на территории ЗАТО г.Североморск и обеспечения доступа к ним населения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сохранение количества граждан, посетивших культурно-просветительные мероприятия по популяризации памятников истории и культуры, (чел.)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6000</w:t>
            </w:r>
          </w:p>
        </w:tc>
        <w:tc>
          <w:tcPr>
            <w:tcW w:w="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5221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МБУК СМВК</w:t>
            </w: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B10881" w:rsidRPr="00A451E0" w:rsidTr="008F4889">
        <w:trPr>
          <w:trHeight w:val="390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4 773,76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4 773,76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ремонтных работ направленных на сохранение памятников истории и культуры,</w:t>
            </w:r>
            <w:r w:rsidR="00F327E0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МБУ "АХТО" ЗАТО г. Североморск"</w:t>
            </w:r>
          </w:p>
        </w:tc>
      </w:tr>
      <w:tr w:rsidR="00250C91" w:rsidRPr="00A451E0" w:rsidTr="008F4889">
        <w:trPr>
          <w:trHeight w:val="405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4 773,76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4 773,76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B10881" w:rsidRPr="00A451E0" w:rsidTr="008F4889">
        <w:trPr>
          <w:trHeight w:val="45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 w:rsidP="008F4889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изготовление (приобретение) памятника</w:t>
            </w:r>
            <w:r w:rsidR="008F4889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истории и культуры, 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409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B10881" w:rsidRPr="00A451E0" w:rsidTr="008F4889">
        <w:trPr>
          <w:trHeight w:val="409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 w:rsidP="00250C9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расходных обязательств субъектов Российской</w:t>
            </w:r>
            <w:r w:rsidRPr="00A451E0">
              <w:rPr>
                <w:color w:val="000000"/>
                <w:sz w:val="18"/>
                <w:szCs w:val="18"/>
              </w:rPr>
              <w:br/>
              <w:t>Федерации, связанных с реализацией федеральной целевой программы «Увековечивание памяти погибших</w:t>
            </w:r>
            <w:r w:rsidR="00250C91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при защите Отечества на 2019-2024 годы»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593,00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593,00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количество установленных мемориальных знаков (ед.)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 МБУ "СПС"</w:t>
            </w:r>
          </w:p>
        </w:tc>
      </w:tr>
      <w:tr w:rsidR="00250C91" w:rsidRPr="00A451E0" w:rsidTr="008F4889">
        <w:trPr>
          <w:trHeight w:val="409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B10881" w:rsidRPr="00A451E0" w:rsidTr="008F4889">
        <w:trPr>
          <w:trHeight w:val="409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восстановленных воинских</w:t>
            </w:r>
            <w:r w:rsidRPr="00A451E0">
              <w:rPr>
                <w:color w:val="000000"/>
                <w:sz w:val="18"/>
                <w:szCs w:val="18"/>
              </w:rPr>
              <w:br/>
              <w:t>захоронений (городское кладбище пос. Сафоново) (ед.)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409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518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Итого по задаче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285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50C91" w:rsidRPr="00A451E0" w:rsidTr="008F4889">
        <w:trPr>
          <w:trHeight w:val="285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4 875,76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285"/>
        </w:trPr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5 366,76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  <w:tr w:rsidR="00250C91" w:rsidRPr="00A451E0" w:rsidTr="008F4889">
        <w:trPr>
          <w:trHeight w:val="30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81" w:rsidRPr="00A451E0" w:rsidRDefault="00B10881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379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81" w:rsidRPr="00A451E0" w:rsidRDefault="00B10881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10881" w:rsidRPr="00A451E0" w:rsidRDefault="00B10881" w:rsidP="0013078C">
      <w:pPr>
        <w:widowControl w:val="0"/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290A6B" w:rsidRPr="00A451E0" w:rsidRDefault="00290A6B" w:rsidP="00290A6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290A6B" w:rsidRPr="00A451E0" w:rsidRDefault="00290A6B" w:rsidP="00290A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290A6B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90A6B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A6B" w:rsidRPr="00A451E0" w:rsidRDefault="00290A6B" w:rsidP="006E083B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90A6B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90A6B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A6B" w:rsidRPr="00A451E0" w:rsidRDefault="002E763F" w:rsidP="002E763F">
            <w:pPr>
              <w:jc w:val="center"/>
            </w:pPr>
            <w:r w:rsidRPr="00A451E0">
              <w:t>4</w:t>
            </w:r>
            <w:r w:rsidR="00290A6B" w:rsidRPr="00A451E0">
              <w:t>,</w:t>
            </w:r>
            <w:r w:rsidRPr="00A451E0">
              <w:t>07</w:t>
            </w:r>
            <w:r w:rsidR="00290A6B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90A6B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E763F" w:rsidP="002E763F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290A6B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91</w:t>
            </w:r>
            <w:r w:rsidR="00290A6B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недо</w:t>
            </w:r>
            <w:r w:rsidR="00290A6B" w:rsidRPr="00A451E0">
              <w:rPr>
                <w:b/>
                <w:bCs/>
              </w:rPr>
              <w:t>выполнение плана)</w:t>
            </w:r>
          </w:p>
        </w:tc>
      </w:tr>
      <w:tr w:rsidR="00290A6B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A6B" w:rsidRPr="00A451E0" w:rsidRDefault="00290A6B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90A6B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A6B" w:rsidRPr="00A451E0" w:rsidRDefault="00290A6B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A6B" w:rsidRPr="00A451E0" w:rsidRDefault="00290A6B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A6B" w:rsidRPr="00A451E0" w:rsidRDefault="002E763F" w:rsidP="006E083B">
            <w:pPr>
              <w:jc w:val="center"/>
            </w:pPr>
            <w:r w:rsidRPr="00A451E0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A6B" w:rsidRPr="00A451E0" w:rsidRDefault="00290A6B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A6B" w:rsidRPr="00A451E0" w:rsidRDefault="00290A6B" w:rsidP="006E083B">
            <w:pPr>
              <w:rPr>
                <w:b/>
                <w:bCs/>
              </w:rPr>
            </w:pPr>
          </w:p>
        </w:tc>
      </w:tr>
    </w:tbl>
    <w:p w:rsidR="00290A6B" w:rsidRPr="00A451E0" w:rsidRDefault="00290A6B" w:rsidP="00290A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290A6B" w:rsidRPr="00A451E0" w:rsidRDefault="00290A6B" w:rsidP="00290A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90A6B" w:rsidRPr="00A451E0" w:rsidRDefault="00290A6B" w:rsidP="00290A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1C083E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1C083E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="00F962F6"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0A6B" w:rsidRPr="00A451E0" w:rsidRDefault="00290A6B" w:rsidP="00290A6B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0501C5" w:rsidRPr="00A451E0">
        <w:rPr>
          <w:b/>
        </w:rPr>
        <w:t xml:space="preserve">3 средний </w:t>
      </w:r>
      <w:r w:rsidRPr="00A451E0">
        <w:rPr>
          <w:b/>
        </w:rPr>
        <w:t>уровень эффективности</w:t>
      </w:r>
    </w:p>
    <w:p w:rsidR="00290A6B" w:rsidRPr="00A451E0" w:rsidRDefault="00290A6B" w:rsidP="00290A6B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B10881" w:rsidRPr="00A451E0" w:rsidRDefault="00B10881" w:rsidP="0013078C">
      <w:pPr>
        <w:widowControl w:val="0"/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B77B85" w:rsidRPr="00A451E0" w:rsidRDefault="00B77B85" w:rsidP="0013078C">
      <w:pPr>
        <w:widowControl w:val="0"/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2D5C2F" w:rsidRPr="00A451E0" w:rsidRDefault="002D5C2F" w:rsidP="0013078C">
      <w:pPr>
        <w:rPr>
          <w:rFonts w:eastAsia="HiddenHorzOCR"/>
          <w:b/>
        </w:rPr>
      </w:pPr>
      <w:r w:rsidRPr="00A451E0">
        <w:rPr>
          <w:rFonts w:eastAsia="HiddenHorzOCR"/>
          <w:b/>
        </w:rPr>
        <w:br w:type="page"/>
      </w:r>
    </w:p>
    <w:p w:rsidR="000B392C" w:rsidRPr="00A451E0" w:rsidRDefault="000B392C" w:rsidP="0013078C">
      <w:pPr>
        <w:autoSpaceDE w:val="0"/>
        <w:autoSpaceDN w:val="0"/>
        <w:adjustRightInd w:val="0"/>
        <w:jc w:val="center"/>
        <w:rPr>
          <w:b/>
        </w:rPr>
      </w:pPr>
      <w:r w:rsidRPr="00A451E0">
        <w:rPr>
          <w:rFonts w:eastAsia="HiddenHorzOCR"/>
          <w:b/>
        </w:rPr>
        <w:lastRenderedPageBreak/>
        <w:t>6. Подпрограмма</w:t>
      </w:r>
      <w:r w:rsidR="00E63423" w:rsidRPr="00A451E0">
        <w:rPr>
          <w:rFonts w:eastAsia="HiddenHorzOCR"/>
          <w:b/>
        </w:rPr>
        <w:t xml:space="preserve"> </w:t>
      </w:r>
      <w:r w:rsidRPr="00A451E0">
        <w:rPr>
          <w:b/>
        </w:rPr>
        <w:t>«Финансовое обеспечение деятельности муниципальных учреждений, подведомственных Управлению культуры и международных связей администрации ЗАТО г.Североморск» на 20</w:t>
      </w:r>
      <w:r w:rsidR="008E78C7" w:rsidRPr="00A451E0">
        <w:rPr>
          <w:b/>
        </w:rPr>
        <w:t>21</w:t>
      </w:r>
      <w:r w:rsidRPr="00A451E0">
        <w:rPr>
          <w:b/>
        </w:rPr>
        <w:t>-20</w:t>
      </w:r>
      <w:r w:rsidR="008F2BD0" w:rsidRPr="00A451E0">
        <w:rPr>
          <w:b/>
        </w:rPr>
        <w:t>2</w:t>
      </w:r>
      <w:r w:rsidR="008E78C7" w:rsidRPr="00A451E0">
        <w:rPr>
          <w:b/>
        </w:rPr>
        <w:t>5</w:t>
      </w:r>
      <w:r w:rsidRPr="00A451E0">
        <w:rPr>
          <w:b/>
        </w:rPr>
        <w:t xml:space="preserve"> годы</w:t>
      </w:r>
    </w:p>
    <w:p w:rsidR="008777C0" w:rsidRPr="00A451E0" w:rsidRDefault="008777C0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709"/>
        <w:gridCol w:w="992"/>
        <w:gridCol w:w="992"/>
        <w:gridCol w:w="993"/>
        <w:gridCol w:w="850"/>
        <w:gridCol w:w="2694"/>
        <w:gridCol w:w="851"/>
        <w:gridCol w:w="850"/>
        <w:gridCol w:w="851"/>
        <w:gridCol w:w="1417"/>
      </w:tblGrid>
      <w:tr w:rsidR="00D374DF" w:rsidRPr="00A451E0" w:rsidTr="00A247FC">
        <w:trPr>
          <w:trHeight w:val="6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D374DF" w:rsidRPr="00A451E0" w:rsidTr="00A247FC">
        <w:trPr>
          <w:trHeight w:val="10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</w:t>
            </w:r>
            <w:r w:rsidR="000A2E2C" w:rsidRPr="00A451E0">
              <w:rPr>
                <w:b/>
                <w:sz w:val="18"/>
                <w:szCs w:val="18"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</w:p>
        </w:tc>
      </w:tr>
      <w:tr w:rsidR="00D374DF" w:rsidRPr="00A451E0" w:rsidTr="00A247F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A247FC" w:rsidRPr="00A451E0" w:rsidTr="00A247FC">
        <w:trPr>
          <w:trHeight w:val="10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Цель: 1. Создание условий для эффективной работы учреждений, подведомственных УСМПиМС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учреждений, получивших правовую, информационную, организационную, техническую поддержку, осуществлен бухгалтерский учет и отчетность от общего количества учреждений</w:t>
            </w:r>
            <w:r w:rsidR="00A247FC" w:rsidRPr="00A451E0">
              <w:rPr>
                <w:b/>
                <w:sz w:val="18"/>
                <w:szCs w:val="18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</w:tr>
      <w:tr w:rsidR="00A247FC" w:rsidRPr="00A451E0" w:rsidTr="00A247FC">
        <w:trPr>
          <w:trHeight w:val="4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 Задача 1: обеспечение бухгалтерского учета и отчетности муниципальных учреждений, подведомственных УКСМПиМС. Оказание методической, правовой, информационной, организационной, технической поддержки учреждений, подведомственных УКСМПиМС</w:t>
            </w:r>
          </w:p>
        </w:tc>
      </w:tr>
      <w:tr w:rsidR="00D374DF" w:rsidRPr="00A451E0" w:rsidTr="00A247FC">
        <w:trPr>
          <w:trHeight w:val="11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Основное мероприятие 1. </w:t>
            </w:r>
            <w:r w:rsidRPr="00A451E0">
              <w:rPr>
                <w:b/>
                <w:bCs/>
                <w:sz w:val="18"/>
                <w:szCs w:val="18"/>
              </w:rPr>
              <w:br/>
              <w:t>Обеспечение ведения бухгалтерского учета и составление отчетности в муниципальных учреждениях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20 026,98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20 026,98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-количество учреждений в отношении которых осуществляется ведение бухгалтерского учета, формирование регистров бухгалтерского учета (ед.)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 ЦБ</w:t>
            </w:r>
          </w:p>
        </w:tc>
      </w:tr>
      <w:tr w:rsidR="00D374DF" w:rsidRPr="00A451E0" w:rsidTr="00A247FC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18 468,36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18 468,36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1 111,30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1 111,30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357,32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357,32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47FC" w:rsidRPr="00A451E0" w:rsidTr="00A247FC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A247FC" w:rsidRPr="00A451E0" w:rsidTr="00A247FC">
        <w:trPr>
          <w:trHeight w:val="6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A247FC">
        <w:trPr>
          <w:trHeight w:val="9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Укрепление материально-технической базы, ремонт и капитальный ремонт централизованной бухгалтерии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сохранения в рабочем состоянии имеющейся материально-технической базы (%)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15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3:  Информационно-методическая и хозяйственная деятельность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16 939,80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16 939,80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доля учреждений, подведомственных Управлению культуры,</w:t>
            </w:r>
            <w:r w:rsidR="009112FF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 xml:space="preserve">спорта, молодежной политики и международных связей администрации ЗАТО г.Североморск, получивших правовую, информационную, организационную, техническую поддержку (%);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 ЦСКТ</w:t>
            </w:r>
          </w:p>
        </w:tc>
      </w:tr>
      <w:tr w:rsidR="009112FF" w:rsidRPr="00A451E0" w:rsidTr="006E083B">
        <w:trPr>
          <w:trHeight w:val="8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2FF" w:rsidRPr="00A451E0" w:rsidRDefault="009112FF" w:rsidP="009112FF">
            <w:pPr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Местный бюджет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 w:rsidP="009112F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16 939,80 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 w:rsidP="009112F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16 939,80 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 w:rsidP="009112F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2FF" w:rsidRPr="00A451E0" w:rsidRDefault="009112F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количество учреждений, в отношении которых осуществляется автотранспортное обслуживание (ед.);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sz w:val="18"/>
                <w:szCs w:val="18"/>
              </w:rPr>
            </w:pPr>
          </w:p>
        </w:tc>
      </w:tr>
      <w:tr w:rsidR="009112FF" w:rsidRPr="00A451E0" w:rsidTr="006E083B">
        <w:trPr>
          <w:trHeight w:val="76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2FF" w:rsidRPr="00A451E0" w:rsidRDefault="009112F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доля мероприятий по организации международной деятельности, исполненных в отчетном году от общего количества мероприятий плана (%)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2FF" w:rsidRPr="00A451E0" w:rsidRDefault="009112F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2FF" w:rsidRPr="00A451E0" w:rsidRDefault="009112FF">
            <w:pPr>
              <w:rPr>
                <w:sz w:val="18"/>
                <w:szCs w:val="18"/>
              </w:rPr>
            </w:pPr>
          </w:p>
        </w:tc>
      </w:tr>
      <w:tr w:rsidR="00D374DF" w:rsidRPr="00A451E0" w:rsidTr="00A247FC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12 466,30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12 466,30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5664A9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709,40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709,40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5664A9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3 135,83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3 135,83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5664A9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Компенсация расходов на оплату стоимости проезда и провоза багажа к месту использования отпуска и обратно </w:t>
            </w:r>
            <w:r w:rsidRPr="00A451E0">
              <w:rPr>
                <w:sz w:val="18"/>
                <w:szCs w:val="18"/>
              </w:rPr>
              <w:lastRenderedPageBreak/>
              <w:t>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628,27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628,27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47FC" w:rsidRPr="00A451E0" w:rsidTr="005664A9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A247FC" w:rsidRPr="00A451E0" w:rsidTr="005664A9">
        <w:trPr>
          <w:trHeight w:val="6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5664A9">
        <w:trPr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4. Информирование жителей ЗАТО г. Североморск о событиях в культурной и общественной жизни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10 099,80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 w:rsidP="00D336DE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кол-во выпущенных номеров газеты «Североморские вести» (шт.);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МБУ СИАЦ</w:t>
            </w:r>
          </w:p>
        </w:tc>
      </w:tr>
      <w:tr w:rsidR="00D374DF" w:rsidRPr="00A451E0" w:rsidTr="005664A9">
        <w:trPr>
          <w:trHeight w:val="60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10 099,80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10 099,80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 w:rsidP="00A247FC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сохранение количества МБУ СИАЦ</w:t>
            </w:r>
            <w:r w:rsidR="00A247FC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изготовленных аудио, видео, фото</w:t>
            </w:r>
            <w:r w:rsidR="00A247FC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материалов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5664A9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труда и начисления на выплаты по оплате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7 525,43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7 525,43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5664A9">
        <w:trPr>
          <w:trHeight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4.1.2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222,69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222,69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305,10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2336C9">
        <w:trPr>
          <w:trHeight w:val="6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1 311,10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1 311,10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2612ED">
        <w:trPr>
          <w:trHeight w:val="70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735,48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735,48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A247FC">
        <w:trPr>
          <w:trHeight w:val="4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5.1.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Основное мероприятие  5. </w:t>
            </w:r>
            <w:r w:rsidRPr="00A451E0">
              <w:rPr>
                <w:b/>
                <w:bCs/>
                <w:sz w:val="18"/>
                <w:szCs w:val="18"/>
              </w:rPr>
              <w:br/>
              <w:t>Обеспечение реализации муниципальных функций в сфере управления культуры, спорта, молодежной политики и международных связей ЗАТО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5 453,91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5 339,23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97,90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47FC" w:rsidRPr="00A451E0" w:rsidTr="002336C9">
        <w:trPr>
          <w:trHeight w:val="9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5 453,91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5 339,23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97,90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2336C9">
        <w:trPr>
          <w:trHeight w:val="40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5 453,91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5 339,23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97,90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освоения бюджетных ассигнований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97,90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УКСМПиМС</w:t>
            </w:r>
          </w:p>
        </w:tc>
      </w:tr>
      <w:tr w:rsidR="00A247FC" w:rsidRPr="00A451E0" w:rsidTr="002336C9">
        <w:trPr>
          <w:trHeight w:val="3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A247FC" w:rsidRPr="00A451E0" w:rsidTr="002612ED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2336C9">
        <w:trPr>
          <w:trHeight w:val="4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Основное мероприятие 6. Мероприятия, связанные с </w:t>
            </w:r>
            <w:r w:rsidRPr="00A451E0">
              <w:rPr>
                <w:b/>
                <w:bCs/>
                <w:sz w:val="18"/>
                <w:szCs w:val="18"/>
              </w:rPr>
              <w:lastRenderedPageBreak/>
              <w:t>поощрением талантов, стимулирования детского и юношеского творчества и активности молодежи в общественной жизни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lastRenderedPageBreak/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456,00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456,00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247FC" w:rsidRPr="00A451E0" w:rsidTr="002336C9">
        <w:trPr>
          <w:trHeight w:val="7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456,00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456,00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Cs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374DF" w:rsidRPr="00A451E0" w:rsidTr="002336C9">
        <w:trPr>
          <w:trHeight w:val="3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Выплаты стипендий и премий одаренным детям и учащейся молодежи ЗАТО г. Североморск, добившихся высоких результатов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456,00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- сох</w:t>
            </w:r>
            <w:r w:rsidR="002336C9" w:rsidRPr="00A451E0">
              <w:rPr>
                <w:sz w:val="18"/>
                <w:szCs w:val="18"/>
              </w:rPr>
              <w:t xml:space="preserve">ранение количества выплаченных </w:t>
            </w:r>
            <w:r w:rsidRPr="00A451E0">
              <w:rPr>
                <w:sz w:val="18"/>
                <w:szCs w:val="18"/>
              </w:rPr>
              <w:t>премий (ед.)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109,1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УКСМПиМС</w:t>
            </w:r>
          </w:p>
        </w:tc>
      </w:tr>
      <w:tr w:rsidR="00A247FC" w:rsidRPr="00A451E0" w:rsidTr="002336C9">
        <w:trPr>
          <w:trHeight w:val="3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A247FC" w:rsidRPr="00A451E0" w:rsidTr="002336C9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2336C9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52 976,49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52 861,81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99,78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247FC" w:rsidRPr="00A451E0" w:rsidTr="00A247FC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247FC" w:rsidRPr="00A451E0" w:rsidTr="002336C9">
        <w:trPr>
          <w:trHeight w:val="48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52 976,49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52 861,81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99,78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374DF" w:rsidRPr="00A451E0" w:rsidTr="000A2E2C">
        <w:trPr>
          <w:trHeight w:val="42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в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52 976,49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52 861,81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99,78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A247FC" w:rsidRPr="00A451E0" w:rsidTr="00A247FC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A247FC" w:rsidRPr="00A451E0" w:rsidTr="00A247FC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52 976,49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52 861,81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99,78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</w:tr>
      <w:tr w:rsidR="00D374DF" w:rsidRPr="00A451E0" w:rsidTr="002336C9">
        <w:trPr>
          <w:trHeight w:val="29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45 345,51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45 345,51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2336C9">
        <w:trPr>
          <w:trHeight w:val="27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45 345,51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45 345,51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D374DF" w:rsidRPr="00A451E0" w:rsidTr="002336C9">
        <w:trPr>
          <w:trHeight w:val="41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4DF" w:rsidRPr="00A451E0" w:rsidRDefault="00D374D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7 630,98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7 516,30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74DF" w:rsidRPr="00A451E0" w:rsidRDefault="00D374DF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74DF" w:rsidRPr="00A451E0" w:rsidRDefault="00D374DF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D374DF" w:rsidRPr="00A451E0" w:rsidRDefault="00D374DF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A2E2C" w:rsidRPr="00A451E0" w:rsidRDefault="000A2E2C" w:rsidP="000A2E2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0A2E2C" w:rsidRPr="00A451E0" w:rsidRDefault="000A2E2C" w:rsidP="000A2E2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0A2E2C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6E083B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E2C" w:rsidRPr="00A451E0" w:rsidRDefault="000A2E2C" w:rsidP="006E083B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6E083B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6E083B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E2C" w:rsidRPr="00A451E0" w:rsidRDefault="0075041A" w:rsidP="006E083B">
            <w:pPr>
              <w:jc w:val="center"/>
            </w:pPr>
            <w:r w:rsidRPr="00A451E0">
              <w:t>8</w:t>
            </w:r>
            <w:r w:rsidR="000A2E2C" w:rsidRPr="00A451E0">
              <w:t>,07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75041A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0,9</w:t>
            </w:r>
            <w:r w:rsidR="0075041A" w:rsidRPr="00A451E0">
              <w:rPr>
                <w:b/>
                <w:bCs/>
              </w:rPr>
              <w:t>5</w:t>
            </w:r>
            <w:r w:rsidRPr="00A451E0">
              <w:rPr>
                <w:b/>
                <w:bCs/>
              </w:rPr>
              <w:t xml:space="preserve"> </w:t>
            </w:r>
            <w:r w:rsidR="0075041A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0A2E2C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E2C" w:rsidRPr="00A451E0" w:rsidRDefault="000A2E2C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0A2E2C" w:rsidP="006E083B">
            <w:pPr>
              <w:jc w:val="center"/>
            </w:pPr>
            <w:r w:rsidRPr="00A451E0">
              <w:t>1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E2C" w:rsidRPr="00A451E0" w:rsidRDefault="000A2E2C" w:rsidP="006E083B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E2C" w:rsidRPr="00A451E0" w:rsidRDefault="000A2E2C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2C" w:rsidRPr="00A451E0" w:rsidRDefault="0075041A" w:rsidP="006E083B">
            <w:pPr>
              <w:jc w:val="center"/>
            </w:pPr>
            <w:r w:rsidRPr="00A451E0">
              <w:t>9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E2C" w:rsidRPr="00A451E0" w:rsidRDefault="000A2E2C" w:rsidP="006E083B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E2C" w:rsidRPr="00A451E0" w:rsidRDefault="000A2E2C" w:rsidP="006E083B">
            <w:pPr>
              <w:rPr>
                <w:b/>
                <w:bCs/>
              </w:rPr>
            </w:pPr>
          </w:p>
        </w:tc>
      </w:tr>
    </w:tbl>
    <w:p w:rsidR="000A2E2C" w:rsidRPr="00A451E0" w:rsidRDefault="000A2E2C" w:rsidP="000A2E2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0A2E2C" w:rsidRPr="00A451E0" w:rsidRDefault="000A2E2C" w:rsidP="000A2E2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0A2E2C" w:rsidRPr="00A451E0" w:rsidRDefault="000A2E2C" w:rsidP="000A2E2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2E2C" w:rsidRPr="00A451E0" w:rsidRDefault="000A2E2C" w:rsidP="000A2E2C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8B4AF4" w:rsidRPr="00A451E0">
        <w:rPr>
          <w:b/>
        </w:rPr>
        <w:t>5</w:t>
      </w:r>
      <w:r w:rsidRPr="00A451E0">
        <w:rPr>
          <w:b/>
        </w:rPr>
        <w:t xml:space="preserve"> </w:t>
      </w:r>
      <w:r w:rsidR="008B4AF4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8B4AF4" w:rsidRPr="00A451E0">
        <w:rPr>
          <w:b/>
        </w:rPr>
        <w:t>ь</w:t>
      </w:r>
    </w:p>
    <w:p w:rsidR="00D374DF" w:rsidRPr="00A451E0" w:rsidRDefault="00D374DF" w:rsidP="0013078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8E78C7" w:rsidRPr="00A451E0" w:rsidRDefault="008E78C7" w:rsidP="0013078C">
      <w:pPr>
        <w:autoSpaceDE w:val="0"/>
        <w:autoSpaceDN w:val="0"/>
        <w:adjustRightInd w:val="0"/>
        <w:jc w:val="center"/>
        <w:rPr>
          <w:b/>
        </w:rPr>
      </w:pPr>
    </w:p>
    <w:p w:rsidR="008E78C7" w:rsidRPr="00A451E0" w:rsidRDefault="008E78C7" w:rsidP="0013078C">
      <w:pPr>
        <w:autoSpaceDE w:val="0"/>
        <w:autoSpaceDN w:val="0"/>
        <w:adjustRightInd w:val="0"/>
        <w:jc w:val="center"/>
        <w:rPr>
          <w:b/>
        </w:rPr>
      </w:pPr>
    </w:p>
    <w:p w:rsidR="00F76799" w:rsidRPr="00A451E0" w:rsidRDefault="00F76799" w:rsidP="0013078C">
      <w:pPr>
        <w:pStyle w:val="ConsPlusNonformat"/>
        <w:widowControl/>
        <w:tabs>
          <w:tab w:val="left" w:pos="432"/>
        </w:tabs>
        <w:rPr>
          <w:b/>
        </w:rPr>
        <w:sectPr w:rsidR="00F76799" w:rsidRPr="00A451E0" w:rsidSect="009639E9">
          <w:pgSz w:w="16838" w:h="11906" w:orient="landscape"/>
          <w:pgMar w:top="709" w:right="851" w:bottom="1134" w:left="1418" w:header="709" w:footer="709" w:gutter="0"/>
          <w:cols w:space="708"/>
          <w:docGrid w:linePitch="360"/>
        </w:sectPr>
      </w:pPr>
    </w:p>
    <w:p w:rsidR="005440D5" w:rsidRPr="00A451E0" w:rsidRDefault="00DD616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09" w:firstLine="0"/>
        <w:jc w:val="center"/>
        <w:rPr>
          <w:b/>
          <w:bCs/>
          <w:szCs w:val="28"/>
          <w:u w:val="single"/>
        </w:rPr>
      </w:pPr>
      <w:r w:rsidRPr="00A451E0">
        <w:rPr>
          <w:b/>
          <w:szCs w:val="28"/>
        </w:rPr>
        <w:lastRenderedPageBreak/>
        <w:t>6</w:t>
      </w:r>
      <w:r w:rsidR="005440D5" w:rsidRPr="00A451E0">
        <w:rPr>
          <w:b/>
          <w:szCs w:val="28"/>
        </w:rPr>
        <w:t xml:space="preserve">. Отчет о реализации мероприятий </w:t>
      </w:r>
      <w:r w:rsidRPr="00A451E0">
        <w:rPr>
          <w:b/>
          <w:szCs w:val="28"/>
        </w:rPr>
        <w:t>муниципальной</w:t>
      </w:r>
      <w:r w:rsidR="005440D5" w:rsidRPr="00A451E0">
        <w:rPr>
          <w:b/>
          <w:szCs w:val="28"/>
        </w:rPr>
        <w:t xml:space="preserve"> программы </w:t>
      </w:r>
      <w:r w:rsidRPr="00A451E0">
        <w:rPr>
          <w:b/>
          <w:szCs w:val="28"/>
          <w:u w:val="single"/>
        </w:rPr>
        <w:t>«Обеспечение комфортной городской среды в ЗАТО г.Североморск» на 201</w:t>
      </w:r>
      <w:r w:rsidR="00BB541C" w:rsidRPr="00A451E0">
        <w:rPr>
          <w:b/>
          <w:szCs w:val="28"/>
          <w:u w:val="single"/>
        </w:rPr>
        <w:t>6</w:t>
      </w:r>
      <w:r w:rsidRPr="00A451E0">
        <w:rPr>
          <w:b/>
          <w:szCs w:val="28"/>
          <w:u w:val="single"/>
        </w:rPr>
        <w:t xml:space="preserve"> - 20</w:t>
      </w:r>
      <w:r w:rsidR="00655A27" w:rsidRPr="00A451E0">
        <w:rPr>
          <w:b/>
          <w:szCs w:val="28"/>
          <w:u w:val="single"/>
        </w:rPr>
        <w:t>2</w:t>
      </w:r>
      <w:r w:rsidR="00B561A5" w:rsidRPr="00A451E0">
        <w:rPr>
          <w:b/>
          <w:szCs w:val="28"/>
          <w:u w:val="single"/>
        </w:rPr>
        <w:t>5</w:t>
      </w:r>
      <w:r w:rsidRPr="00A451E0">
        <w:rPr>
          <w:b/>
          <w:szCs w:val="28"/>
          <w:u w:val="single"/>
        </w:rPr>
        <w:t xml:space="preserve"> годы</w:t>
      </w:r>
      <w:r w:rsidRPr="00A451E0">
        <w:rPr>
          <w:b/>
          <w:bCs/>
          <w:szCs w:val="28"/>
          <w:u w:val="single"/>
        </w:rPr>
        <w:t xml:space="preserve"> </w:t>
      </w:r>
    </w:p>
    <w:p w:rsidR="00EA3EB5" w:rsidRPr="00A451E0" w:rsidRDefault="00EA3EB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E14779" w:rsidRPr="00A451E0" w:rsidRDefault="00E14779" w:rsidP="0013078C">
      <w:pPr>
        <w:autoSpaceDE w:val="0"/>
        <w:autoSpaceDN w:val="0"/>
        <w:adjustRightInd w:val="0"/>
        <w:ind w:firstLine="709"/>
        <w:jc w:val="both"/>
        <w:outlineLvl w:val="1"/>
      </w:pPr>
      <w:r w:rsidRPr="00A451E0">
        <w:rPr>
          <w:i/>
        </w:rPr>
        <w:t xml:space="preserve">Цель программы - </w:t>
      </w:r>
      <w:r w:rsidRPr="00A451E0">
        <w:rPr>
          <w:spacing w:val="-4"/>
        </w:rPr>
        <w:t>Обеспечение комфортной городской среды для жителей ЗАТО г.Североморск</w:t>
      </w:r>
    </w:p>
    <w:p w:rsidR="002C48AC" w:rsidRPr="00A451E0" w:rsidRDefault="009A1E0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A451E0">
        <w:rPr>
          <w:b/>
          <w:bCs/>
          <w:sz w:val="24"/>
          <w:szCs w:val="24"/>
        </w:rPr>
        <w:t xml:space="preserve">Заказчиком-координатором </w:t>
      </w:r>
      <w:r w:rsidRPr="00A451E0">
        <w:rPr>
          <w:bCs/>
          <w:sz w:val="24"/>
          <w:szCs w:val="24"/>
        </w:rPr>
        <w:t>Программы является Комитет по</w:t>
      </w:r>
      <w:r w:rsidR="00DD6166" w:rsidRPr="00A451E0">
        <w:rPr>
          <w:bCs/>
          <w:sz w:val="24"/>
          <w:szCs w:val="24"/>
        </w:rPr>
        <w:t xml:space="preserve"> развитию городского хозяйства</w:t>
      </w:r>
      <w:r w:rsidRPr="00A451E0">
        <w:rPr>
          <w:bCs/>
          <w:sz w:val="24"/>
          <w:szCs w:val="24"/>
        </w:rPr>
        <w:t>.</w:t>
      </w:r>
      <w:r w:rsidR="00B33604" w:rsidRPr="00A451E0">
        <w:rPr>
          <w:bCs/>
          <w:sz w:val="24"/>
          <w:szCs w:val="24"/>
        </w:rPr>
        <w:t xml:space="preserve"> </w:t>
      </w:r>
      <w:r w:rsidR="00B33604" w:rsidRPr="00A451E0">
        <w:rPr>
          <w:b/>
          <w:bCs/>
          <w:sz w:val="24"/>
          <w:szCs w:val="24"/>
        </w:rPr>
        <w:t>Заказчиками –</w:t>
      </w:r>
      <w:r w:rsidR="00B33604" w:rsidRPr="00A451E0">
        <w:rPr>
          <w:bCs/>
          <w:sz w:val="24"/>
          <w:szCs w:val="24"/>
        </w:rPr>
        <w:t xml:space="preserve"> Комитет по развитию городского хозяйства Администрации ЗАТО г. Североморск и Комитет имущественных отношений Администрации ЗАТО г.Североморск</w:t>
      </w:r>
    </w:p>
    <w:p w:rsidR="002C48AC" w:rsidRPr="00A451E0" w:rsidRDefault="002C48AC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A451E0">
        <w:rPr>
          <w:b/>
          <w:i/>
        </w:rPr>
        <w:t xml:space="preserve">Задачи программы: </w:t>
      </w:r>
    </w:p>
    <w:p w:rsidR="0081702E" w:rsidRPr="00A451E0" w:rsidRDefault="0081702E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color w:val="auto"/>
        </w:rPr>
        <w:t xml:space="preserve">1. Проведение комплексных мероприятий по сохранности автомобильных дорог общего пользования местного значения, дворовых территорий и проездов к дворовым территориям многоквартирных домов муниципального образования ЗАТО г.Североморск.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2. Обеспечение надежности работы наружного освещения.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3. Обеспечение рационального использования топливно-энергетических ресурсов за счет энергосберегающих мероприятий.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4. Обеспечение готовности коммунальных систем жизнеобеспечения ЗАТО г.Североморск к осенне-зимнему периоду.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5. Создание безопасных и благоприятных условий проживания граждан в муниципальном жилищном фонде ЗАТО г.Североморск.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8"/>
        <w:jc w:val="both"/>
      </w:pPr>
      <w:r w:rsidRPr="00A451E0">
        <w:t xml:space="preserve">6. Совершенствование системы благоустройства муниципального образования ЗАТО г.Североморск. </w:t>
      </w:r>
    </w:p>
    <w:p w:rsidR="0081702E" w:rsidRPr="00A451E0" w:rsidRDefault="0081702E" w:rsidP="0013078C">
      <w:pPr>
        <w:autoSpaceDE w:val="0"/>
        <w:autoSpaceDN w:val="0"/>
        <w:adjustRightInd w:val="0"/>
        <w:ind w:firstLine="708"/>
        <w:jc w:val="both"/>
      </w:pPr>
      <w:r w:rsidRPr="00A451E0">
        <w:t xml:space="preserve">7. Повышение благоустройства городских парков и скверов. </w:t>
      </w:r>
    </w:p>
    <w:p w:rsidR="003D6098" w:rsidRPr="00A451E0" w:rsidRDefault="0081702E" w:rsidP="0013078C">
      <w:pPr>
        <w:autoSpaceDE w:val="0"/>
        <w:autoSpaceDN w:val="0"/>
        <w:adjustRightInd w:val="0"/>
        <w:ind w:firstLine="709"/>
        <w:jc w:val="both"/>
        <w:outlineLvl w:val="1"/>
      </w:pPr>
      <w:r w:rsidRPr="00A451E0">
        <w:t xml:space="preserve">8. Повышение уровня благоустройства территорий муниципального образования ЗАТО г. Североморск. </w:t>
      </w:r>
    </w:p>
    <w:p w:rsidR="00DD6166" w:rsidRPr="00A451E0" w:rsidRDefault="00DD6166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A451E0">
        <w:rPr>
          <w:b/>
          <w:i/>
        </w:rPr>
        <w:t>Ожидаемые конечные результаты реализации мероприятий программы:</w:t>
      </w:r>
    </w:p>
    <w:p w:rsidR="00B561A5" w:rsidRPr="00A451E0" w:rsidRDefault="00B561A5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Реализация программных мероприятий в 2016-2025 годах позволит: </w:t>
      </w:r>
    </w:p>
    <w:p w:rsidR="00B561A5" w:rsidRPr="00A451E0" w:rsidRDefault="00B561A5" w:rsidP="0013078C">
      <w:pPr>
        <w:autoSpaceDE w:val="0"/>
        <w:autoSpaceDN w:val="0"/>
        <w:adjustRightInd w:val="0"/>
        <w:jc w:val="both"/>
      </w:pPr>
      <w:r w:rsidRPr="00A451E0">
        <w:t xml:space="preserve">- повысить эксплуатационные характеристики обслуживаемых объектов ЗАТО г.Североморск; </w:t>
      </w:r>
    </w:p>
    <w:p w:rsidR="00B561A5" w:rsidRPr="00A451E0" w:rsidRDefault="00B561A5" w:rsidP="0013078C">
      <w:pPr>
        <w:autoSpaceDE w:val="0"/>
        <w:autoSpaceDN w:val="0"/>
        <w:adjustRightInd w:val="0"/>
        <w:jc w:val="both"/>
        <w:outlineLvl w:val="1"/>
      </w:pPr>
      <w:r w:rsidRPr="00A451E0">
        <w:t xml:space="preserve">- повысить комфортность проживания жителей. </w:t>
      </w:r>
    </w:p>
    <w:p w:rsidR="00655A27" w:rsidRPr="00A451E0" w:rsidRDefault="00B3010B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rStyle w:val="FontStyle73"/>
          <w:b/>
          <w:sz w:val="24"/>
          <w:szCs w:val="24"/>
        </w:rPr>
      </w:pPr>
      <w:r w:rsidRPr="00A451E0">
        <w:rPr>
          <w:rStyle w:val="FontStyle73"/>
          <w:b/>
          <w:sz w:val="24"/>
          <w:szCs w:val="24"/>
        </w:rPr>
        <w:t>В состав</w:t>
      </w:r>
      <w:r w:rsidRPr="00A451E0">
        <w:rPr>
          <w:rStyle w:val="FontStyle73"/>
          <w:sz w:val="24"/>
          <w:szCs w:val="24"/>
        </w:rPr>
        <w:t xml:space="preserve"> </w:t>
      </w:r>
      <w:r w:rsidRPr="00A451E0">
        <w:rPr>
          <w:rStyle w:val="FontStyle73"/>
          <w:b/>
          <w:sz w:val="24"/>
          <w:szCs w:val="24"/>
        </w:rPr>
        <w:t>муниципальной программы вход</w:t>
      </w:r>
      <w:r w:rsidR="00655A27" w:rsidRPr="00A451E0">
        <w:rPr>
          <w:rStyle w:val="FontStyle73"/>
          <w:b/>
          <w:sz w:val="24"/>
          <w:szCs w:val="24"/>
        </w:rPr>
        <w:t>я</w:t>
      </w:r>
      <w:r w:rsidRPr="00A451E0">
        <w:rPr>
          <w:rStyle w:val="FontStyle73"/>
          <w:b/>
          <w:sz w:val="24"/>
          <w:szCs w:val="24"/>
        </w:rPr>
        <w:t xml:space="preserve">т </w:t>
      </w:r>
      <w:r w:rsidR="00655A27" w:rsidRPr="00A451E0">
        <w:rPr>
          <w:rStyle w:val="FontStyle73"/>
          <w:b/>
          <w:sz w:val="24"/>
          <w:szCs w:val="24"/>
        </w:rPr>
        <w:t>следующие</w:t>
      </w:r>
      <w:r w:rsidRPr="00A451E0">
        <w:rPr>
          <w:rStyle w:val="FontStyle73"/>
          <w:b/>
          <w:sz w:val="24"/>
          <w:szCs w:val="24"/>
        </w:rPr>
        <w:t xml:space="preserve"> подпрограмм</w:t>
      </w:r>
      <w:r w:rsidR="00655A27" w:rsidRPr="00A451E0">
        <w:rPr>
          <w:rStyle w:val="FontStyle73"/>
          <w:b/>
          <w:sz w:val="24"/>
          <w:szCs w:val="24"/>
        </w:rPr>
        <w:t>ы:</w:t>
      </w:r>
    </w:p>
    <w:p w:rsidR="0005457F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bCs/>
          <w:sz w:val="24"/>
          <w:szCs w:val="24"/>
        </w:rPr>
      </w:pPr>
      <w:r w:rsidRPr="00A451E0">
        <w:rPr>
          <w:sz w:val="24"/>
          <w:szCs w:val="24"/>
        </w:rPr>
        <w:t>1</w:t>
      </w:r>
      <w:r w:rsidR="00B96B87" w:rsidRPr="00A451E0">
        <w:rPr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="00B3010B" w:rsidRPr="00A451E0">
        <w:rPr>
          <w:sz w:val="24"/>
          <w:szCs w:val="24"/>
        </w:rPr>
        <w:t xml:space="preserve">«Автомобильные дороги и проезды ЗАТО г.Североморск» </w:t>
      </w:r>
      <w:r w:rsidR="00B3010B" w:rsidRPr="00A451E0">
        <w:rPr>
          <w:bCs/>
          <w:sz w:val="24"/>
          <w:szCs w:val="24"/>
        </w:rPr>
        <w:t>на 201</w:t>
      </w:r>
      <w:r w:rsidR="00A450EB" w:rsidRPr="00A451E0">
        <w:rPr>
          <w:bCs/>
          <w:sz w:val="24"/>
          <w:szCs w:val="24"/>
        </w:rPr>
        <w:t>6</w:t>
      </w:r>
      <w:r w:rsidR="00B3010B" w:rsidRPr="00A451E0">
        <w:rPr>
          <w:bCs/>
          <w:sz w:val="24"/>
          <w:szCs w:val="24"/>
        </w:rPr>
        <w:t xml:space="preserve"> - 20</w:t>
      </w:r>
      <w:r w:rsidR="00655A27" w:rsidRPr="00A451E0">
        <w:rPr>
          <w:bCs/>
          <w:sz w:val="24"/>
          <w:szCs w:val="24"/>
        </w:rPr>
        <w:t>2</w:t>
      </w:r>
      <w:r w:rsidR="00AD5002" w:rsidRPr="00A451E0">
        <w:rPr>
          <w:bCs/>
          <w:sz w:val="24"/>
          <w:szCs w:val="24"/>
        </w:rPr>
        <w:t>5</w:t>
      </w:r>
      <w:r w:rsidR="00B3010B" w:rsidRPr="00A451E0">
        <w:rPr>
          <w:bCs/>
          <w:sz w:val="24"/>
          <w:szCs w:val="24"/>
        </w:rPr>
        <w:t xml:space="preserve"> годы</w:t>
      </w:r>
    </w:p>
    <w:p w:rsidR="001810D7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bCs/>
          <w:sz w:val="24"/>
          <w:szCs w:val="24"/>
        </w:rPr>
      </w:pPr>
      <w:r w:rsidRPr="00A451E0">
        <w:rPr>
          <w:bCs/>
          <w:sz w:val="24"/>
          <w:szCs w:val="24"/>
        </w:rPr>
        <w:t>2</w:t>
      </w:r>
      <w:r w:rsidR="00B96B87" w:rsidRPr="00A451E0">
        <w:rPr>
          <w:bCs/>
          <w:sz w:val="24"/>
          <w:szCs w:val="24"/>
        </w:rPr>
        <w:t xml:space="preserve">. </w:t>
      </w:r>
      <w:r w:rsidR="001810D7" w:rsidRPr="00A451E0">
        <w:rPr>
          <w:sz w:val="24"/>
          <w:szCs w:val="24"/>
        </w:rPr>
        <w:t>«Комплексная эксплуатация муниципальных объектов уличного (наружного) освещения» на 2016-2025 годы</w:t>
      </w:r>
    </w:p>
    <w:p w:rsidR="0005457F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A451E0">
        <w:rPr>
          <w:sz w:val="24"/>
          <w:szCs w:val="24"/>
        </w:rPr>
        <w:t>3</w:t>
      </w:r>
      <w:r w:rsidR="00B96B87" w:rsidRPr="00A451E0">
        <w:rPr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="001810D7" w:rsidRPr="00A451E0">
        <w:rPr>
          <w:sz w:val="24"/>
          <w:szCs w:val="24"/>
        </w:rPr>
        <w:t xml:space="preserve">«Энергосбережение и повышение энергоэффективности на территории ЗАТО г. Североморск» на 2016-2025 годы </w:t>
      </w:r>
    </w:p>
    <w:p w:rsidR="00655A27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A451E0">
        <w:rPr>
          <w:sz w:val="24"/>
          <w:szCs w:val="24"/>
        </w:rPr>
        <w:t>4</w:t>
      </w:r>
      <w:r w:rsidR="00B96B87" w:rsidRPr="00A451E0">
        <w:rPr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="001810D7" w:rsidRPr="00A451E0">
        <w:rPr>
          <w:sz w:val="24"/>
          <w:szCs w:val="24"/>
        </w:rPr>
        <w:t>«Подготовка объектов и систем жизнеобеспечения ЗАТО г. Североморск к работе в отопительный период» на 2016-2025 годы</w:t>
      </w:r>
    </w:p>
    <w:p w:rsidR="00655A27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A451E0">
        <w:rPr>
          <w:sz w:val="24"/>
          <w:szCs w:val="24"/>
        </w:rPr>
        <w:t>5</w:t>
      </w:r>
      <w:r w:rsidR="00B96B87" w:rsidRPr="00A451E0">
        <w:rPr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="001810D7" w:rsidRPr="00A451E0">
        <w:rPr>
          <w:sz w:val="24"/>
          <w:szCs w:val="24"/>
        </w:rPr>
        <w:t>«Муниципальный жилищный фонд ЗАТО г. Североморск» на 2016-2025 годы</w:t>
      </w:r>
    </w:p>
    <w:p w:rsidR="001810D7" w:rsidRPr="00A451E0" w:rsidRDefault="002613A3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A451E0">
        <w:rPr>
          <w:sz w:val="24"/>
          <w:szCs w:val="24"/>
        </w:rPr>
        <w:t>6</w:t>
      </w:r>
      <w:r w:rsidR="00B96B87" w:rsidRPr="00A451E0">
        <w:rPr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="001810D7" w:rsidRPr="00A451E0">
        <w:rPr>
          <w:sz w:val="24"/>
          <w:szCs w:val="24"/>
        </w:rPr>
        <w:t xml:space="preserve">«Осуществление прочих мероприятий по благоустройству в ЗАТО г. Североморск» на 2016-2025 годы </w:t>
      </w:r>
    </w:p>
    <w:p w:rsidR="00FB60D6" w:rsidRPr="00A451E0" w:rsidRDefault="001810D7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sz w:val="24"/>
          <w:szCs w:val="24"/>
        </w:rPr>
      </w:pPr>
      <w:r w:rsidRPr="00A451E0">
        <w:rPr>
          <w:sz w:val="24"/>
          <w:szCs w:val="24"/>
        </w:rPr>
        <w:t xml:space="preserve">7. </w:t>
      </w:r>
      <w:r w:rsidR="00FB60D6" w:rsidRPr="00A451E0">
        <w:rPr>
          <w:sz w:val="24"/>
          <w:szCs w:val="24"/>
        </w:rPr>
        <w:t>«Городские парки и скверы-центры отдыха североморцев» на 201</w:t>
      </w:r>
      <w:r w:rsidR="00A450EB" w:rsidRPr="00A451E0">
        <w:rPr>
          <w:sz w:val="24"/>
          <w:szCs w:val="24"/>
        </w:rPr>
        <w:t>6</w:t>
      </w:r>
      <w:r w:rsidR="00FB60D6" w:rsidRPr="00A451E0">
        <w:rPr>
          <w:sz w:val="24"/>
          <w:szCs w:val="24"/>
        </w:rPr>
        <w:t>-202</w:t>
      </w:r>
      <w:r w:rsidR="00AD5002" w:rsidRPr="00A451E0">
        <w:rPr>
          <w:sz w:val="24"/>
          <w:szCs w:val="24"/>
        </w:rPr>
        <w:t>5</w:t>
      </w:r>
      <w:r w:rsidR="00FB60D6" w:rsidRPr="00A451E0">
        <w:rPr>
          <w:sz w:val="24"/>
          <w:szCs w:val="24"/>
        </w:rPr>
        <w:t xml:space="preserve"> годы</w:t>
      </w:r>
    </w:p>
    <w:p w:rsidR="001810D7" w:rsidRPr="00A451E0" w:rsidRDefault="001810D7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</w:p>
    <w:p w:rsidR="00D76DFA" w:rsidRPr="00A451E0" w:rsidRDefault="00D76DFA" w:rsidP="0013078C">
      <w:pPr>
        <w:widowControl w:val="0"/>
        <w:tabs>
          <w:tab w:val="left" w:pos="709"/>
          <w:tab w:val="left" w:pos="4536"/>
        </w:tabs>
        <w:suppressAutoHyphens/>
        <w:ind w:firstLine="720"/>
        <w:contextualSpacing/>
        <w:jc w:val="both"/>
      </w:pPr>
      <w:r w:rsidRPr="00A451E0">
        <w:rPr>
          <w:b/>
        </w:rPr>
        <w:t>На 2021 год</w:t>
      </w:r>
      <w:r w:rsidRPr="00A451E0">
        <w:t xml:space="preserve"> на реализацию мероприятий программы предусмотрено финансирование в объеме </w:t>
      </w:r>
      <w:r w:rsidRPr="00A451E0">
        <w:rPr>
          <w:b/>
        </w:rPr>
        <w:t>6</w:t>
      </w:r>
      <w:r w:rsidR="00C76940" w:rsidRPr="00A451E0">
        <w:rPr>
          <w:b/>
        </w:rPr>
        <w:t>32</w:t>
      </w:r>
      <w:r w:rsidRPr="00A451E0">
        <w:rPr>
          <w:b/>
        </w:rPr>
        <w:t> </w:t>
      </w:r>
      <w:r w:rsidR="00C76940" w:rsidRPr="00A451E0">
        <w:rPr>
          <w:b/>
        </w:rPr>
        <w:t>955</w:t>
      </w:r>
      <w:r w:rsidRPr="00A451E0">
        <w:rPr>
          <w:b/>
        </w:rPr>
        <w:t>,</w:t>
      </w:r>
      <w:r w:rsidR="00C76940" w:rsidRPr="00A451E0">
        <w:rPr>
          <w:b/>
        </w:rPr>
        <w:t>99</w:t>
      </w:r>
      <w:r w:rsidRPr="00A451E0">
        <w:rPr>
          <w:b/>
        </w:rPr>
        <w:t xml:space="preserve"> тыс. рублей</w:t>
      </w:r>
      <w:r w:rsidRPr="00A451E0">
        <w:t xml:space="preserve">. </w:t>
      </w:r>
    </w:p>
    <w:p w:rsidR="00D76DFA" w:rsidRPr="00A451E0" w:rsidRDefault="00D76DFA" w:rsidP="0013078C">
      <w:pPr>
        <w:widowControl w:val="0"/>
        <w:tabs>
          <w:tab w:val="left" w:pos="709"/>
          <w:tab w:val="left" w:pos="4536"/>
        </w:tabs>
        <w:suppressAutoHyphens/>
        <w:ind w:firstLine="720"/>
        <w:contextualSpacing/>
        <w:jc w:val="both"/>
      </w:pPr>
      <w:r w:rsidRPr="00A451E0">
        <w:rPr>
          <w:b/>
        </w:rPr>
        <w:t>За январь-</w:t>
      </w:r>
      <w:r w:rsidR="00C76940" w:rsidRPr="00A451E0">
        <w:rPr>
          <w:b/>
        </w:rPr>
        <w:t>дека</w:t>
      </w:r>
      <w:r w:rsidRPr="00A451E0">
        <w:rPr>
          <w:b/>
        </w:rPr>
        <w:t xml:space="preserve">брь 2021 года </w:t>
      </w:r>
      <w:r w:rsidRPr="00A451E0">
        <w:t xml:space="preserve">освоение средств по программе составило </w:t>
      </w:r>
      <w:r w:rsidR="00C76940" w:rsidRPr="00A451E0">
        <w:rPr>
          <w:b/>
        </w:rPr>
        <w:t>603</w:t>
      </w:r>
      <w:r w:rsidRPr="00A451E0">
        <w:rPr>
          <w:b/>
        </w:rPr>
        <w:t> </w:t>
      </w:r>
      <w:r w:rsidR="00C76940" w:rsidRPr="00A451E0">
        <w:rPr>
          <w:b/>
        </w:rPr>
        <w:t>935</w:t>
      </w:r>
      <w:r w:rsidRPr="00A451E0">
        <w:rPr>
          <w:b/>
        </w:rPr>
        <w:t>,</w:t>
      </w:r>
      <w:r w:rsidR="00C76940" w:rsidRPr="00A451E0">
        <w:rPr>
          <w:b/>
        </w:rPr>
        <w:t>48</w:t>
      </w:r>
      <w:r w:rsidRPr="00A451E0">
        <w:rPr>
          <w:b/>
        </w:rPr>
        <w:t xml:space="preserve"> тыс. руб. или 9</w:t>
      </w:r>
      <w:r w:rsidR="00C76940" w:rsidRPr="00A451E0">
        <w:rPr>
          <w:b/>
        </w:rPr>
        <w:t>5</w:t>
      </w:r>
      <w:r w:rsidRPr="00A451E0">
        <w:rPr>
          <w:b/>
        </w:rPr>
        <w:t>,</w:t>
      </w:r>
      <w:r w:rsidR="00C76940" w:rsidRPr="00A451E0">
        <w:rPr>
          <w:b/>
        </w:rPr>
        <w:t>42</w:t>
      </w:r>
      <w:r w:rsidRPr="00A451E0">
        <w:rPr>
          <w:b/>
        </w:rPr>
        <w:t>%</w:t>
      </w:r>
      <w:r w:rsidRPr="00A451E0">
        <w:t xml:space="preserve"> от установленного на год объема финансирования.</w:t>
      </w:r>
    </w:p>
    <w:p w:rsidR="00D76DFA" w:rsidRPr="00A451E0" w:rsidRDefault="00066999" w:rsidP="00066999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rFonts w:eastAsiaTheme="minorEastAsia"/>
          <w:sz w:val="24"/>
          <w:szCs w:val="24"/>
        </w:rPr>
      </w:pPr>
      <w:r w:rsidRPr="00A451E0">
        <w:rPr>
          <w:sz w:val="24"/>
          <w:szCs w:val="24"/>
        </w:rPr>
        <w:t>П</w:t>
      </w:r>
      <w:r w:rsidR="00B02B84" w:rsidRPr="00A451E0">
        <w:rPr>
          <w:sz w:val="24"/>
          <w:szCs w:val="24"/>
        </w:rPr>
        <w:t>одпрограмм</w:t>
      </w:r>
      <w:r w:rsidRPr="00A451E0">
        <w:rPr>
          <w:sz w:val="24"/>
          <w:szCs w:val="24"/>
        </w:rPr>
        <w:t>а «Комплексная эксплуатация муниципальных объектов уличного (наружного) освещения» на 2016-2025 годы</w:t>
      </w:r>
      <w:r w:rsidR="00B02B84" w:rsidRPr="00A451E0">
        <w:rPr>
          <w:sz w:val="24"/>
          <w:szCs w:val="24"/>
        </w:rPr>
        <w:t xml:space="preserve"> реализован</w:t>
      </w:r>
      <w:r w:rsidRPr="00A451E0">
        <w:rPr>
          <w:sz w:val="24"/>
          <w:szCs w:val="24"/>
        </w:rPr>
        <w:t>а</w:t>
      </w:r>
      <w:r w:rsidR="00B02B84" w:rsidRPr="00A451E0">
        <w:rPr>
          <w:sz w:val="24"/>
          <w:szCs w:val="24"/>
        </w:rPr>
        <w:t xml:space="preserve"> </w:t>
      </w:r>
      <w:r w:rsidR="00B02B84" w:rsidRPr="00A451E0">
        <w:rPr>
          <w:b/>
          <w:sz w:val="24"/>
          <w:szCs w:val="24"/>
        </w:rPr>
        <w:t xml:space="preserve">со средним </w:t>
      </w:r>
      <w:r w:rsidR="00B02B84" w:rsidRPr="00A451E0">
        <w:rPr>
          <w:b/>
          <w:bCs/>
          <w:sz w:val="24"/>
          <w:szCs w:val="24"/>
        </w:rPr>
        <w:t>уровнем эффективности</w:t>
      </w:r>
      <w:r w:rsidR="00507C93" w:rsidRPr="00A451E0">
        <w:rPr>
          <w:b/>
          <w:bCs/>
          <w:sz w:val="24"/>
          <w:szCs w:val="24"/>
        </w:rPr>
        <w:t xml:space="preserve">, </w:t>
      </w:r>
      <w:r w:rsidR="00507C93" w:rsidRPr="00A451E0">
        <w:rPr>
          <w:bCs/>
          <w:sz w:val="24"/>
          <w:szCs w:val="24"/>
        </w:rPr>
        <w:t>это связано</w:t>
      </w:r>
      <w:r w:rsidRPr="00A451E0">
        <w:rPr>
          <w:bCs/>
          <w:sz w:val="24"/>
          <w:szCs w:val="24"/>
        </w:rPr>
        <w:t xml:space="preserve"> </w:t>
      </w:r>
      <w:r w:rsidR="0015772D" w:rsidRPr="00A451E0">
        <w:rPr>
          <w:rFonts w:eastAsiaTheme="minorEastAsia"/>
          <w:sz w:val="24"/>
          <w:szCs w:val="24"/>
        </w:rPr>
        <w:t>с невыполнением показателя/индикатора результативности «Сокращение объемов электрической энергии, потребляемой муниципальными объектами уличного освещения, %» при плане 23% факт составил 1,07%.</w:t>
      </w:r>
      <w:r w:rsidR="0015772D" w:rsidRPr="00A451E0">
        <w:rPr>
          <w:i/>
          <w:color w:val="000000"/>
          <w:sz w:val="24"/>
          <w:szCs w:val="24"/>
          <w:shd w:val="clear" w:color="auto" w:fill="FFFFFF"/>
        </w:rPr>
        <w:t xml:space="preserve"> </w:t>
      </w:r>
      <w:r w:rsidR="0015772D" w:rsidRPr="00A451E0">
        <w:rPr>
          <w:color w:val="000000"/>
          <w:sz w:val="24"/>
          <w:szCs w:val="24"/>
          <w:shd w:val="clear" w:color="auto" w:fill="FFFFFF"/>
        </w:rPr>
        <w:t xml:space="preserve">Сокращение объемов не произошло в связи с установкой в 2021 </w:t>
      </w:r>
      <w:r w:rsidR="0015772D" w:rsidRPr="00A451E0">
        <w:rPr>
          <w:color w:val="000000"/>
          <w:sz w:val="24"/>
          <w:szCs w:val="24"/>
          <w:shd w:val="clear" w:color="auto" w:fill="FFFFFF"/>
        </w:rPr>
        <w:lastRenderedPageBreak/>
        <w:t>году нового оборудования, в количестве 332 опор уличного освещения в районе лыжни на ул. Восточная.</w:t>
      </w:r>
    </w:p>
    <w:p w:rsidR="00A26E53" w:rsidRPr="00A451E0" w:rsidRDefault="00A26E53" w:rsidP="0013078C">
      <w:pPr>
        <w:autoSpaceDE w:val="0"/>
        <w:autoSpaceDN w:val="0"/>
        <w:adjustRightInd w:val="0"/>
        <w:ind w:firstLine="720"/>
        <w:jc w:val="both"/>
      </w:pPr>
      <w:r w:rsidRPr="00A451E0">
        <w:t xml:space="preserve">Остальные подпрограммы реализованы </w:t>
      </w:r>
      <w:r w:rsidRPr="00A451E0">
        <w:rPr>
          <w:b/>
        </w:rPr>
        <w:t>с высоким и приемлемым уровнем эффективности</w:t>
      </w:r>
      <w:r w:rsidRPr="00A451E0">
        <w:t>.</w:t>
      </w:r>
    </w:p>
    <w:p w:rsidR="00BA7152" w:rsidRPr="00A451E0" w:rsidRDefault="00BA7152" w:rsidP="0013078C">
      <w:pPr>
        <w:autoSpaceDE w:val="0"/>
        <w:autoSpaceDN w:val="0"/>
        <w:adjustRightInd w:val="0"/>
        <w:ind w:firstLine="720"/>
        <w:jc w:val="both"/>
      </w:pPr>
    </w:p>
    <w:p w:rsidR="00BA7152" w:rsidRPr="00A451E0" w:rsidRDefault="00BA7152" w:rsidP="00BA7152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 xml:space="preserve">с </w:t>
      </w:r>
      <w:r w:rsidR="00295EA5" w:rsidRPr="00A451E0">
        <w:rPr>
          <w:b/>
          <w:u w:val="single"/>
        </w:rPr>
        <w:t>приемлемым</w:t>
      </w:r>
      <w:r w:rsidRPr="00A451E0">
        <w:rPr>
          <w:b/>
          <w:u w:val="single"/>
        </w:rPr>
        <w:t xml:space="preserve"> уровнем эффективности.</w:t>
      </w:r>
    </w:p>
    <w:p w:rsidR="00BA7152" w:rsidRPr="00A451E0" w:rsidRDefault="00BA7152" w:rsidP="0013078C">
      <w:pPr>
        <w:autoSpaceDE w:val="0"/>
        <w:autoSpaceDN w:val="0"/>
        <w:adjustRightInd w:val="0"/>
        <w:ind w:firstLine="720"/>
        <w:jc w:val="both"/>
      </w:pPr>
    </w:p>
    <w:p w:rsidR="00220C48" w:rsidRPr="00A451E0" w:rsidRDefault="00220C48" w:rsidP="0013078C">
      <w:pPr>
        <w:autoSpaceDE w:val="0"/>
        <w:autoSpaceDN w:val="0"/>
        <w:adjustRightInd w:val="0"/>
        <w:ind w:firstLine="720"/>
        <w:jc w:val="both"/>
      </w:pPr>
      <w:r w:rsidRPr="00A451E0">
        <w:t>Подробный перечень мероприятий подпрограмм, входящ</w:t>
      </w:r>
      <w:r w:rsidR="008B5D29" w:rsidRPr="00A451E0">
        <w:t>их</w:t>
      </w:r>
      <w:r w:rsidRPr="00A451E0">
        <w:t xml:space="preserve"> в состав муниципальной программы, сведения об </w:t>
      </w:r>
      <w:r w:rsidR="004A735C" w:rsidRPr="00A451E0">
        <w:t xml:space="preserve">освоении </w:t>
      </w:r>
      <w:r w:rsidRPr="00A451E0">
        <w:t>объем</w:t>
      </w:r>
      <w:r w:rsidR="004A735C" w:rsidRPr="00A451E0">
        <w:t>ов</w:t>
      </w:r>
      <w:r w:rsidRPr="00A451E0">
        <w:t xml:space="preserve"> финансирования</w:t>
      </w:r>
      <w:r w:rsidR="004A735C" w:rsidRPr="00A451E0">
        <w:t xml:space="preserve">, </w:t>
      </w:r>
      <w:r w:rsidR="008B5D29" w:rsidRPr="00A451E0">
        <w:t xml:space="preserve">выполнении </w:t>
      </w:r>
      <w:r w:rsidRPr="00A451E0">
        <w:t>установленных значениях целевых индикаторов представлены в нижеследующ</w:t>
      </w:r>
      <w:r w:rsidR="0062411D" w:rsidRPr="00A451E0">
        <w:t>их</w:t>
      </w:r>
      <w:r w:rsidRPr="00A451E0">
        <w:t xml:space="preserve"> таблиц</w:t>
      </w:r>
      <w:r w:rsidR="0062411D" w:rsidRPr="00A451E0">
        <w:t>ах</w:t>
      </w:r>
      <w:r w:rsidRPr="00A451E0">
        <w:t>.</w:t>
      </w:r>
    </w:p>
    <w:p w:rsidR="006310A1" w:rsidRPr="00A451E0" w:rsidRDefault="006310A1" w:rsidP="0013078C">
      <w:pPr>
        <w:pStyle w:val="a6"/>
        <w:widowControl w:val="0"/>
        <w:tabs>
          <w:tab w:val="left" w:pos="709"/>
        </w:tabs>
        <w:suppressAutoHyphens/>
        <w:spacing w:line="240" w:lineRule="auto"/>
        <w:rPr>
          <w:b/>
          <w:sz w:val="24"/>
          <w:szCs w:val="24"/>
        </w:rPr>
        <w:sectPr w:rsidR="006310A1" w:rsidRPr="00A451E0" w:rsidSect="00DD5BB3">
          <w:pgSz w:w="11906" w:h="16838"/>
          <w:pgMar w:top="851" w:right="707" w:bottom="1418" w:left="1134" w:header="709" w:footer="709" w:gutter="0"/>
          <w:cols w:space="708"/>
          <w:docGrid w:linePitch="360"/>
        </w:sectPr>
      </w:pPr>
    </w:p>
    <w:p w:rsidR="009B5208" w:rsidRPr="00A451E0" w:rsidRDefault="00657594" w:rsidP="0013078C">
      <w:pPr>
        <w:pStyle w:val="a6"/>
        <w:widowControl w:val="0"/>
        <w:numPr>
          <w:ilvl w:val="0"/>
          <w:numId w:val="3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rStyle w:val="FontStyle73"/>
          <w:b/>
          <w:sz w:val="24"/>
          <w:szCs w:val="24"/>
        </w:rPr>
        <w:lastRenderedPageBreak/>
        <w:t xml:space="preserve">Подпрограмма </w:t>
      </w:r>
      <w:r w:rsidRPr="00A451E0">
        <w:rPr>
          <w:b/>
          <w:sz w:val="24"/>
        </w:rPr>
        <w:t>«Автомобильные дороги и проезды ЗАТО г.</w:t>
      </w:r>
      <w:r w:rsidR="00BA3FA6" w:rsidRPr="00A451E0">
        <w:rPr>
          <w:b/>
          <w:sz w:val="24"/>
        </w:rPr>
        <w:t xml:space="preserve"> </w:t>
      </w:r>
      <w:r w:rsidRPr="00A451E0">
        <w:rPr>
          <w:b/>
          <w:sz w:val="24"/>
        </w:rPr>
        <w:t>Североморск» на 201</w:t>
      </w:r>
      <w:r w:rsidR="009525E5" w:rsidRPr="00A451E0">
        <w:rPr>
          <w:b/>
          <w:sz w:val="24"/>
        </w:rPr>
        <w:t>6</w:t>
      </w:r>
      <w:r w:rsidRPr="00A451E0">
        <w:rPr>
          <w:b/>
          <w:sz w:val="24"/>
        </w:rPr>
        <w:t>-20</w:t>
      </w:r>
      <w:r w:rsidR="00BA3FA6" w:rsidRPr="00A451E0">
        <w:rPr>
          <w:b/>
          <w:sz w:val="24"/>
        </w:rPr>
        <w:t>2</w:t>
      </w:r>
      <w:r w:rsidR="00612C9A" w:rsidRPr="00A451E0">
        <w:rPr>
          <w:b/>
          <w:sz w:val="24"/>
        </w:rPr>
        <w:t>5</w:t>
      </w:r>
      <w:r w:rsidRPr="00A451E0">
        <w:rPr>
          <w:b/>
          <w:sz w:val="24"/>
        </w:rPr>
        <w:t xml:space="preserve"> годы</w:t>
      </w:r>
    </w:p>
    <w:p w:rsidR="009A34B6" w:rsidRPr="00A451E0" w:rsidRDefault="009A34B6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31"/>
        <w:gridCol w:w="2914"/>
        <w:gridCol w:w="850"/>
        <w:gridCol w:w="851"/>
        <w:gridCol w:w="1134"/>
        <w:gridCol w:w="1134"/>
        <w:gridCol w:w="992"/>
        <w:gridCol w:w="2410"/>
        <w:gridCol w:w="850"/>
        <w:gridCol w:w="850"/>
        <w:gridCol w:w="851"/>
        <w:gridCol w:w="1985"/>
      </w:tblGrid>
      <w:tr w:rsidR="00E229FB" w:rsidRPr="00A451E0" w:rsidTr="00834CD4">
        <w:trPr>
          <w:trHeight w:val="630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E229FB" w:rsidRPr="00A451E0" w:rsidTr="00834CD4">
        <w:trPr>
          <w:trHeight w:val="960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E229FB" w:rsidRPr="00A451E0" w:rsidTr="00834CD4">
        <w:trPr>
          <w:trHeight w:val="578"/>
        </w:trPr>
        <w:tc>
          <w:tcPr>
            <w:tcW w:w="154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9FB" w:rsidRPr="00A451E0" w:rsidRDefault="00E229FB" w:rsidP="00E6716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Цель.  Проведение комплексных мероприятий по сохранности автомобильных дорог общего пользования местного значения, дворовых территорий и проездов к дворовым территориям многоквартирных домов муниципального образования ЗАТО г. Североморск  </w:t>
            </w:r>
          </w:p>
        </w:tc>
      </w:tr>
      <w:tr w:rsidR="00E229FB" w:rsidRPr="00A451E0" w:rsidTr="00834CD4">
        <w:trPr>
          <w:trHeight w:val="998"/>
        </w:trPr>
        <w:tc>
          <w:tcPr>
            <w:tcW w:w="8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1. Поддержание транспортно-эксплуатационных характеристик дворовых территорий и проездов к дворовым территориям многоквартирных домов муниципального образования ЗАТО г. Североморск в соответствии с нормативными требованиями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 w:rsidP="00E229FB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Доля отремонтированных дворовых территорий и проездов к ним,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9FB" w:rsidRPr="00A451E0" w:rsidRDefault="00E229F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372"/>
        </w:trPr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29FB" w:rsidRPr="00A451E0" w:rsidRDefault="00E229FB" w:rsidP="00FC5F5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 Ремонт, капитальный ремонт, реконструкция и содержание дворовых территорий многоквартирных домов и проездов к ним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нет-0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8B1CB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E229FB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349"/>
        </w:trPr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38"/>
        </w:trPr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278"/>
        </w:trPr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72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FC5F5E" w:rsidP="00907BE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Ремонт </w:t>
            </w:r>
            <w:r w:rsidR="00E229FB" w:rsidRPr="00A451E0">
              <w:rPr>
                <w:color w:val="000000"/>
                <w:sz w:val="18"/>
                <w:szCs w:val="18"/>
              </w:rPr>
              <w:t xml:space="preserve">дворовых территорий многоквартирных домов и проездов к ним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 w:rsidP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Площадь/протяженность отремонтированных дворовых территорий многоквартирных домов и проездов к ним, кв.м./пог.м.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8B1CB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349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1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60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49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Летнее и зимнее содержание дворовых территорий и проездов к дворовым территориям многоквартирных домов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объектов</w:t>
            </w:r>
            <w:r w:rsidR="00E67163" w:rsidRPr="00A451E0">
              <w:rPr>
                <w:color w:val="000000"/>
                <w:sz w:val="18"/>
                <w:szCs w:val="18"/>
              </w:rPr>
              <w:t>,</w:t>
            </w:r>
            <w:r w:rsidRPr="00A451E0">
              <w:rPr>
                <w:color w:val="000000"/>
                <w:sz w:val="18"/>
                <w:szCs w:val="18"/>
              </w:rPr>
              <w:t xml:space="preserve"> охваченных мероприятием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8B1CB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227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1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237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267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229FB" w:rsidRPr="00A451E0" w:rsidTr="00834CD4">
        <w:trPr>
          <w:trHeight w:val="259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72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72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1058"/>
        </w:trPr>
        <w:tc>
          <w:tcPr>
            <w:tcW w:w="85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2. </w:t>
            </w:r>
            <w:r w:rsidRPr="00A451E0">
              <w:rPr>
                <w:color w:val="000000"/>
                <w:sz w:val="18"/>
                <w:szCs w:val="18"/>
              </w:rPr>
              <w:t xml:space="preserve"> Поддержание технического уровня и эксплуатационного состояния автомобильных дорог общего пользования местного значения и инженерных сооружений на них на уровне, соответствующем категории дороги, путём содержания, ремонта и капитального ремонта дорог и сооружений на них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9FB" w:rsidRPr="00A451E0" w:rsidRDefault="00E229FB" w:rsidP="00C116A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протяженности автомобильных дорог местного значения, содержание которых осуществляется круглогодично, в общей протяжённости автомобильных дорог местного значения,</w:t>
            </w:r>
            <w:r w:rsidR="00C116AA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840"/>
        </w:trPr>
        <w:tc>
          <w:tcPr>
            <w:tcW w:w="85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9FB" w:rsidRPr="00A451E0" w:rsidRDefault="00E229FB" w:rsidP="00B36F53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Площадь автомобильных дорог с твердым покрытием, в отношении которых произведен ремонт/капитальный ремонт, кв.м.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 w:rsidP="00B36F53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52 562,49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612"/>
        </w:trPr>
        <w:tc>
          <w:tcPr>
            <w:tcW w:w="85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C116A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Доля отремонтированных автомобильных дорог,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B1F97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E229FB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342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 Капитальный ремонт, ремонт, реконструкция и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206 619,72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196 552,93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95,13%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нет-0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834CD4">
        <w:trPr>
          <w:trHeight w:val="342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131 942,44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121 877,15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92,37%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42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A1705D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A1705D">
        <w:trPr>
          <w:trHeight w:val="300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A93D18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автомобильных дорог общего пользования инженерных сооружений на них в границах городских округов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111 009,36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103 548,24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93,28%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 обслуживаемых объектов, кв м</w:t>
            </w:r>
            <w:r w:rsidR="00A93D18" w:rsidRPr="00A451E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1 022 161,00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1 022 161,00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111 009,36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103 548,24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93,28%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297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потребляемого ресурса, МВт*ч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231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278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</w:t>
            </w:r>
          </w:p>
        </w:tc>
        <w:tc>
          <w:tcPr>
            <w:tcW w:w="2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834CD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Ремонт автомобильных дорог общего пользования местного значения, включая ремонт элементов их обустройства и защитных и и</w:t>
            </w:r>
            <w:r w:rsidR="00834CD4" w:rsidRPr="00A451E0">
              <w:rPr>
                <w:color w:val="000000"/>
                <w:sz w:val="18"/>
                <w:szCs w:val="18"/>
              </w:rPr>
              <w:t>с</w:t>
            </w:r>
            <w:r w:rsidRPr="00A451E0">
              <w:rPr>
                <w:color w:val="000000"/>
                <w:sz w:val="18"/>
                <w:szCs w:val="18"/>
              </w:rPr>
              <w:t>ку</w:t>
            </w:r>
            <w:r w:rsidR="00834CD4" w:rsidRPr="00A451E0">
              <w:rPr>
                <w:color w:val="000000"/>
                <w:sz w:val="18"/>
                <w:szCs w:val="18"/>
              </w:rPr>
              <w:t>сс</w:t>
            </w:r>
            <w:r w:rsidRPr="00A451E0">
              <w:rPr>
                <w:color w:val="000000"/>
                <w:sz w:val="18"/>
                <w:szCs w:val="18"/>
              </w:rPr>
              <w:t>твенных дорожных сооружений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ежемесячно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5 420,41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2 816,55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51,96%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 отремонтированных дорог, кв.м.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5 420,41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2 816,55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51,96%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2.9.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834CD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Субсидии на финансовое обеспечение дорожной деятельности в отношении автомобильных дорог местного значения и иску</w:t>
            </w:r>
            <w:r w:rsidR="00834CD4" w:rsidRPr="00A451E0">
              <w:rPr>
                <w:color w:val="000000"/>
                <w:sz w:val="18"/>
                <w:szCs w:val="18"/>
              </w:rPr>
              <w:t>с</w:t>
            </w:r>
            <w:r w:rsidRPr="00A451E0">
              <w:rPr>
                <w:color w:val="000000"/>
                <w:sz w:val="18"/>
                <w:szCs w:val="18"/>
              </w:rPr>
              <w:t>ственных дорожных сооружений на них за с</w:t>
            </w:r>
            <w:r w:rsidR="00834CD4" w:rsidRPr="00A451E0">
              <w:rPr>
                <w:color w:val="000000"/>
                <w:sz w:val="18"/>
                <w:szCs w:val="18"/>
              </w:rPr>
              <w:t>ч</w:t>
            </w:r>
            <w:r w:rsidRPr="00A451E0">
              <w:rPr>
                <w:color w:val="000000"/>
                <w:sz w:val="18"/>
                <w:szCs w:val="18"/>
              </w:rPr>
              <w:t xml:space="preserve">ет средств дорожного фонда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2019-2021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74 677,28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74 675,78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 автомобильных дорог общего пользования, приведенных в нормативное состояние, кв.м.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34 931,50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51 895,49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74 677,28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74 675,78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 w:rsidP="00834CD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расходов</w:t>
            </w:r>
            <w:r w:rsidR="00834CD4" w:rsidRPr="00A451E0">
              <w:rPr>
                <w:color w:val="000000"/>
                <w:sz w:val="18"/>
                <w:szCs w:val="18"/>
              </w:rPr>
              <w:t>,</w:t>
            </w:r>
            <w:r w:rsidRPr="00A451E0">
              <w:rPr>
                <w:color w:val="000000"/>
                <w:sz w:val="18"/>
                <w:szCs w:val="18"/>
              </w:rPr>
              <w:t xml:space="preserve"> финансовое обеспечение дорожной деятельности в отношении автомобильных дорог местного значения и искусственных сооружений на них за счет средств дорожного фонда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2019-2021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15 512,67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15 512,36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автомобильных дорог общего пользования, приведенная в нормативное состояние, кв.</w:t>
            </w:r>
            <w:r w:rsidR="009E071A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м</w:t>
            </w:r>
            <w:r w:rsidR="003527BA" w:rsidRPr="00A451E0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34 931,50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51 895,49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E229FB" w:rsidRPr="00A451E0" w:rsidTr="002E1717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15 512,67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15 512,36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206 619,72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196 552,93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95,13%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131 942,44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121 877,15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92,37%</w:t>
            </w:r>
          </w:p>
        </w:tc>
        <w:tc>
          <w:tcPr>
            <w:tcW w:w="694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2E1717">
        <w:trPr>
          <w:trHeight w:val="300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206 619,72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FB" w:rsidRPr="00A451E0" w:rsidRDefault="00E229FB" w:rsidP="00C116A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196 552,9</w:t>
            </w:r>
            <w:r w:rsidR="00C116AA" w:rsidRPr="00A451E0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95,13%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131 942,44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121 877,15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92,37%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74 675,78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4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9FB" w:rsidRPr="00A451E0" w:rsidRDefault="00E229F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229FB" w:rsidRPr="00A451E0" w:rsidTr="00834CD4">
        <w:trPr>
          <w:trHeight w:val="300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257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106 748,17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 w:rsidP="008963A5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196 552,9</w:t>
            </w:r>
            <w:r w:rsidR="008963A5" w:rsidRPr="00A451E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FFFFFF"/>
                <w:sz w:val="18"/>
                <w:szCs w:val="18"/>
              </w:rPr>
            </w:pPr>
            <w:r w:rsidRPr="00A451E0">
              <w:rPr>
                <w:color w:val="FFFFFF"/>
                <w:sz w:val="18"/>
                <w:szCs w:val="18"/>
              </w:rPr>
              <w:t>-89 804,76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  <w:tr w:rsidR="00E229FB" w:rsidRPr="00A451E0" w:rsidTr="00834CD4">
        <w:trPr>
          <w:trHeight w:val="300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29FB" w:rsidRPr="00A451E0" w:rsidRDefault="00E229F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94 810,37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9FB" w:rsidRPr="00A451E0" w:rsidRDefault="00E229F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9FB" w:rsidRPr="00A451E0" w:rsidRDefault="00E229F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229FB" w:rsidRPr="00A451E0" w:rsidRDefault="00E229FB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8"/>
          <w:szCs w:val="18"/>
        </w:rPr>
      </w:pPr>
    </w:p>
    <w:p w:rsidR="00EB1F97" w:rsidRPr="00A451E0" w:rsidRDefault="00EB1F97" w:rsidP="00EB1F97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EB1F97" w:rsidRPr="00A451E0" w:rsidRDefault="00EB1F97" w:rsidP="00EB1F9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EB1F97" w:rsidRPr="00A451E0" w:rsidRDefault="00EB1F97" w:rsidP="00EB1F9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EB1F97" w:rsidRPr="00A451E0" w:rsidTr="00EB1F9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F97" w:rsidRPr="00A451E0" w:rsidRDefault="00EB1F97" w:rsidP="00EB1F97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F97" w:rsidRPr="00A451E0" w:rsidRDefault="00EB1F97" w:rsidP="00EB1F97">
            <w:pPr>
              <w:jc w:val="center"/>
            </w:pPr>
            <w:r w:rsidRPr="00A451E0">
              <w:t>16,09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F97" w:rsidRPr="00A451E0" w:rsidRDefault="00EB1F97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F97" w:rsidRPr="00A451E0" w:rsidRDefault="00EB1F97" w:rsidP="00AD5C1E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1,7</w:t>
            </w:r>
            <w:r w:rsidR="00AD5C1E" w:rsidRPr="00A451E0">
              <w:rPr>
                <w:b/>
                <w:bCs/>
              </w:rPr>
              <w:t>1</w:t>
            </w:r>
            <w:r w:rsidRPr="00A451E0">
              <w:rPr>
                <w:b/>
                <w:bCs/>
              </w:rPr>
              <w:t xml:space="preserve"> низкая результативность (существенное перевыполнение плана)</w:t>
            </w:r>
          </w:p>
        </w:tc>
      </w:tr>
      <w:tr w:rsidR="00EB1F97" w:rsidRPr="00A451E0" w:rsidTr="00EB1F9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F97" w:rsidRPr="00A451E0" w:rsidRDefault="00EB1F97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F97" w:rsidRPr="00A451E0" w:rsidRDefault="00EB1F97" w:rsidP="006E083B">
            <w:pPr>
              <w:jc w:val="center"/>
            </w:pPr>
            <w:r w:rsidRPr="00A451E0">
              <w:t>9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F97" w:rsidRPr="00A451E0" w:rsidRDefault="00EB1F97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F97" w:rsidRPr="00A451E0" w:rsidRDefault="00EB1F97" w:rsidP="006E083B">
            <w:pPr>
              <w:rPr>
                <w:b/>
                <w:bCs/>
              </w:rPr>
            </w:pPr>
          </w:p>
        </w:tc>
      </w:tr>
    </w:tbl>
    <w:p w:rsidR="00EB1F97" w:rsidRPr="00A451E0" w:rsidRDefault="00EB1F97" w:rsidP="00EB1F9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EB1F97" w:rsidRPr="00A451E0" w:rsidRDefault="00EB1F97" w:rsidP="00EB1F9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EB1F97" w:rsidRPr="00A451E0" w:rsidRDefault="00EB1F97" w:rsidP="00EB1F97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AD5C1E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AD5C1E" w:rsidRPr="00A451E0">
        <w:rPr>
          <w:rFonts w:ascii="Times New Roman" w:hAnsi="Times New Roman" w:cs="Times New Roman"/>
          <w:b/>
          <w:sz w:val="24"/>
          <w:szCs w:val="24"/>
        </w:rPr>
        <w:t>95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</w:p>
    <w:p w:rsidR="00EB1F97" w:rsidRPr="00A451E0" w:rsidRDefault="00EB1F97" w:rsidP="00EB1F97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AD5C1E" w:rsidRPr="00A451E0">
        <w:rPr>
          <w:b/>
        </w:rPr>
        <w:t>4</w:t>
      </w:r>
      <w:r w:rsidRPr="00A451E0">
        <w:rPr>
          <w:b/>
        </w:rPr>
        <w:t xml:space="preserve"> </w:t>
      </w:r>
      <w:r w:rsidR="00AD5C1E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</w:t>
      </w:r>
    </w:p>
    <w:p w:rsidR="00E229FB" w:rsidRPr="00A451E0" w:rsidRDefault="00E229FB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1A5E6A" w:rsidRPr="00A451E0" w:rsidRDefault="001A5E6A" w:rsidP="0013078C">
      <w:pPr>
        <w:rPr>
          <w:b/>
          <w:sz w:val="28"/>
          <w:szCs w:val="28"/>
        </w:rPr>
      </w:pPr>
      <w:r w:rsidRPr="00A451E0">
        <w:rPr>
          <w:b/>
          <w:szCs w:val="28"/>
        </w:rPr>
        <w:br w:type="page"/>
      </w:r>
    </w:p>
    <w:p w:rsidR="007D13FB" w:rsidRPr="00A451E0" w:rsidRDefault="001D0ACF" w:rsidP="0013078C">
      <w:pPr>
        <w:pStyle w:val="a6"/>
        <w:widowControl w:val="0"/>
        <w:numPr>
          <w:ilvl w:val="0"/>
          <w:numId w:val="3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Подпрограмма </w:t>
      </w:r>
      <w:r w:rsidR="007D13FB" w:rsidRPr="00A451E0">
        <w:rPr>
          <w:b/>
          <w:sz w:val="24"/>
          <w:szCs w:val="24"/>
        </w:rPr>
        <w:t>«Комплексная эксплуатация муниципальных объектов уличного (наружного) освещения» на 20</w:t>
      </w:r>
      <w:r w:rsidR="009920DA" w:rsidRPr="00A451E0">
        <w:rPr>
          <w:b/>
          <w:sz w:val="24"/>
          <w:szCs w:val="24"/>
        </w:rPr>
        <w:t>21</w:t>
      </w:r>
      <w:r w:rsidR="007D13FB" w:rsidRPr="00A451E0">
        <w:rPr>
          <w:b/>
          <w:sz w:val="24"/>
          <w:szCs w:val="24"/>
        </w:rPr>
        <w:t>-202</w:t>
      </w:r>
      <w:r w:rsidR="009920DA" w:rsidRPr="00A451E0">
        <w:rPr>
          <w:b/>
          <w:sz w:val="24"/>
          <w:szCs w:val="24"/>
        </w:rPr>
        <w:t>5</w:t>
      </w:r>
      <w:r w:rsidR="007D13FB" w:rsidRPr="00A451E0">
        <w:rPr>
          <w:b/>
          <w:sz w:val="24"/>
          <w:szCs w:val="24"/>
        </w:rPr>
        <w:t xml:space="preserve"> годы</w:t>
      </w:r>
    </w:p>
    <w:p w:rsidR="009920DA" w:rsidRPr="00A451E0" w:rsidRDefault="009920DA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77"/>
        <w:gridCol w:w="2012"/>
        <w:gridCol w:w="850"/>
        <w:gridCol w:w="851"/>
        <w:gridCol w:w="1276"/>
        <w:gridCol w:w="1134"/>
        <w:gridCol w:w="992"/>
        <w:gridCol w:w="3118"/>
        <w:gridCol w:w="709"/>
        <w:gridCol w:w="851"/>
        <w:gridCol w:w="850"/>
        <w:gridCol w:w="1843"/>
      </w:tblGrid>
      <w:tr w:rsidR="00F17FDC" w:rsidRPr="00A451E0" w:rsidTr="00333731">
        <w:trPr>
          <w:trHeight w:val="672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F17FDC" w:rsidRPr="00A451E0" w:rsidTr="00333731">
        <w:trPr>
          <w:trHeight w:val="84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23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</w:t>
            </w:r>
          </w:p>
        </w:tc>
      </w:tr>
      <w:tr w:rsidR="00A71182" w:rsidRPr="00A451E0" w:rsidTr="00333731">
        <w:trPr>
          <w:trHeight w:val="27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Создание условий для комфортного и безопасного проживания жителей муниципального образования ЗАТО г. Североморск.</w:t>
            </w:r>
          </w:p>
        </w:tc>
      </w:tr>
      <w:tr w:rsidR="00F17FDC" w:rsidRPr="00A451E0" w:rsidTr="00333731">
        <w:trPr>
          <w:trHeight w:val="421"/>
        </w:trPr>
        <w:tc>
          <w:tcPr>
            <w:tcW w:w="77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1. Содержание и техническое обслуживание объектов уличного освещения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FDC" w:rsidRPr="00A451E0" w:rsidRDefault="00F17FDC" w:rsidP="00F17FDC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Износ сетей уличного освещения от общей протяженности сетей,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17FDC" w:rsidRPr="00A451E0" w:rsidTr="00333731">
        <w:trPr>
          <w:trHeight w:val="792"/>
        </w:trPr>
        <w:tc>
          <w:tcPr>
            <w:tcW w:w="77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 w:rsidP="00F17FDC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Увеличение общей протяженности линий сети уличного освещения,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7571" w:rsidRPr="00A451E0" w:rsidTr="00755599">
        <w:trPr>
          <w:trHeight w:val="892"/>
        </w:trPr>
        <w:tc>
          <w:tcPr>
            <w:tcW w:w="77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87571" w:rsidRPr="00A451E0" w:rsidRDefault="00687571" w:rsidP="0068757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571" w:rsidRPr="00A451E0" w:rsidRDefault="00687571" w:rsidP="00687571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 xml:space="preserve">Сокращение объемов электрической энергии, потребляемой муниципальными объектами уличного освещения,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571" w:rsidRPr="00A451E0" w:rsidRDefault="00687571" w:rsidP="006875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571" w:rsidRPr="00A451E0" w:rsidRDefault="00687571" w:rsidP="006875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571" w:rsidRPr="00A451E0" w:rsidRDefault="00687571" w:rsidP="006875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71" w:rsidRPr="00A451E0" w:rsidRDefault="00687571" w:rsidP="0068757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7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17FDC" w:rsidRPr="00A451E0" w:rsidRDefault="00F17FDC" w:rsidP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</w:t>
            </w:r>
            <w:r w:rsidRPr="00A451E0">
              <w:rPr>
                <w:color w:val="000000"/>
                <w:sz w:val="18"/>
                <w:szCs w:val="18"/>
              </w:rPr>
              <w:t xml:space="preserve">  Ремонт, капитальный ремонт и содержание объектов наружного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19 151,94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18 953,05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98,96%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 -,нет-0.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19 151,94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18 953,05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98,96%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и техническое обслуживание объектов наружного освещения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10 140,11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9 946,65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98,09%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подаваемого ресурса, МВт*ч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1205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1247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10 140,11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9 946,65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98,09%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обслуживаемых объектов, 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Ремонт объектов наружного освещения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3 913,92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3 908,50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99,86%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отремонтированных, замененных объектов, от общего количества,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3 913,92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3 908,50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99,86%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Капитальный ремонт объектов наружного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5 097,91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5 097,90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отремонтированных объектов, от общего количества,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8B4E29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F17FDC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5 097,91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5 097,90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78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</w:t>
            </w:r>
            <w:r w:rsidRPr="00A451E0">
              <w:rPr>
                <w:color w:val="000000"/>
                <w:sz w:val="18"/>
                <w:szCs w:val="18"/>
              </w:rPr>
              <w:t xml:space="preserve">  Развитие сети уличного и дворового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99,99%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 -,нет-0.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99,99%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35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78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Увеличение общей протяженности линий сети уличного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4 728,43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99,99%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Протяженность линий, км.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4 728,43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99,99%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Разработка ПСД, по мере необходимости </w:t>
            </w:r>
            <w:r w:rsidRPr="00A451E0">
              <w:rPr>
                <w:color w:val="000000"/>
                <w:sz w:val="18"/>
                <w:szCs w:val="18"/>
              </w:rPr>
              <w:br/>
              <w:t>да-1,нет-0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C71DA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F17FDC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23 881,05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23 681,48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99,16%</w:t>
            </w:r>
          </w:p>
        </w:tc>
        <w:tc>
          <w:tcPr>
            <w:tcW w:w="73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23 881,05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23 681,48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99,16%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8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23 881,05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23 681,48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99,16%</w:t>
            </w:r>
          </w:p>
        </w:tc>
        <w:tc>
          <w:tcPr>
            <w:tcW w:w="73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17FDC" w:rsidRPr="00A451E0" w:rsidTr="00333731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23 881,05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23 681,48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99,16%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7 773,37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5 399,01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  <w:tr w:rsidR="00F17FDC" w:rsidRPr="00A451E0" w:rsidTr="00333731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7FDC" w:rsidRPr="00A451E0" w:rsidRDefault="00F17FD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11 641,25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FDC" w:rsidRPr="00A451E0" w:rsidRDefault="00F17FD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1 387,57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FDC" w:rsidRPr="00A451E0" w:rsidRDefault="00F17FD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17FDC" w:rsidRPr="00A451E0" w:rsidRDefault="00F17FDC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8"/>
          <w:szCs w:val="18"/>
        </w:rPr>
      </w:pPr>
    </w:p>
    <w:p w:rsidR="00C71DAA" w:rsidRPr="00A451E0" w:rsidRDefault="00C71DAA" w:rsidP="00C71DAA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C71DAA" w:rsidRPr="00A451E0" w:rsidRDefault="00C71DAA" w:rsidP="00C71DA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C71DAA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1DAA" w:rsidRPr="00A451E0" w:rsidRDefault="00C71DAA" w:rsidP="006E083B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1DAA" w:rsidRPr="00A451E0" w:rsidRDefault="00C71DAA" w:rsidP="00147EF4">
            <w:pPr>
              <w:jc w:val="center"/>
            </w:pPr>
            <w:r w:rsidRPr="00A451E0">
              <w:t>1</w:t>
            </w:r>
            <w:r w:rsidR="00147EF4" w:rsidRPr="00A451E0">
              <w:t>0</w:t>
            </w:r>
            <w:r w:rsidRPr="00A451E0">
              <w:t>,0</w:t>
            </w:r>
            <w:r w:rsidR="00147EF4" w:rsidRPr="00A451E0">
              <w:t>8</w:t>
            </w:r>
            <w:r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1DAA" w:rsidRPr="00A451E0" w:rsidRDefault="00C71DAA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1DAA" w:rsidRPr="00A451E0" w:rsidRDefault="00147EF4" w:rsidP="00147EF4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C71DAA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92</w:t>
            </w:r>
            <w:r w:rsidR="00C71DAA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средняя</w:t>
            </w:r>
            <w:r w:rsidR="00C71DAA" w:rsidRPr="00A451E0">
              <w:rPr>
                <w:b/>
                <w:bCs/>
              </w:rPr>
              <w:t xml:space="preserve"> результативность (</w:t>
            </w:r>
            <w:r w:rsidRPr="00A451E0">
              <w:rPr>
                <w:b/>
                <w:bCs/>
              </w:rPr>
              <w:t>недо</w:t>
            </w:r>
            <w:r w:rsidR="00C71DAA" w:rsidRPr="00A451E0">
              <w:rPr>
                <w:b/>
                <w:bCs/>
              </w:rPr>
              <w:t>выполнение плана)</w:t>
            </w:r>
          </w:p>
        </w:tc>
      </w:tr>
      <w:tr w:rsidR="00C71DAA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1DAA" w:rsidRPr="00A451E0" w:rsidRDefault="00C71DAA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1DAA" w:rsidRPr="00A451E0" w:rsidRDefault="00147EF4" w:rsidP="006E083B">
            <w:pPr>
              <w:jc w:val="center"/>
            </w:pPr>
            <w:r w:rsidRPr="00A451E0">
              <w:t>11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1DAA" w:rsidRPr="00A451E0" w:rsidRDefault="00C71DAA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1DAA" w:rsidRPr="00A451E0" w:rsidRDefault="00C71DAA" w:rsidP="006E083B">
            <w:pPr>
              <w:rPr>
                <w:b/>
                <w:bCs/>
              </w:rPr>
            </w:pPr>
          </w:p>
        </w:tc>
      </w:tr>
    </w:tbl>
    <w:p w:rsidR="00C71DAA" w:rsidRPr="00A451E0" w:rsidRDefault="00C71DAA" w:rsidP="00C71DA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C71DAA" w:rsidRPr="00A451E0" w:rsidRDefault="00C71DAA" w:rsidP="00C71DA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C71DAA" w:rsidRPr="00A451E0" w:rsidRDefault="00C71DAA" w:rsidP="00C71DA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19150A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19150A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781A" w:rsidRPr="00A451E0" w:rsidRDefault="00C71DAA" w:rsidP="00C71DAA">
      <w:pPr>
        <w:ind w:firstLine="709"/>
        <w:jc w:val="center"/>
        <w:rPr>
          <w:b/>
          <w:sz w:val="20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19150A" w:rsidRPr="00A451E0">
        <w:rPr>
          <w:b/>
        </w:rPr>
        <w:t>3</w:t>
      </w:r>
      <w:r w:rsidRPr="00A451E0">
        <w:rPr>
          <w:b/>
        </w:rPr>
        <w:t xml:space="preserve"> </w:t>
      </w:r>
      <w:r w:rsidR="0019150A" w:rsidRPr="00A451E0">
        <w:rPr>
          <w:b/>
        </w:rPr>
        <w:t>средний</w:t>
      </w:r>
      <w:r w:rsidRPr="00A451E0">
        <w:rPr>
          <w:b/>
        </w:rPr>
        <w:t xml:space="preserve"> уровень эффективности</w:t>
      </w:r>
      <w:r w:rsidR="0009781A" w:rsidRPr="00A451E0">
        <w:rPr>
          <w:b/>
          <w:sz w:val="20"/>
        </w:rPr>
        <w:br w:type="page"/>
      </w:r>
    </w:p>
    <w:p w:rsidR="00666E9A" w:rsidRPr="00A451E0" w:rsidRDefault="00037EFE" w:rsidP="0013078C">
      <w:pPr>
        <w:pStyle w:val="a6"/>
        <w:widowControl w:val="0"/>
        <w:numPr>
          <w:ilvl w:val="0"/>
          <w:numId w:val="3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>Подпрограмма</w:t>
      </w:r>
      <w:r w:rsidR="001D298A" w:rsidRPr="00A451E0">
        <w:rPr>
          <w:b/>
          <w:sz w:val="24"/>
          <w:szCs w:val="24"/>
        </w:rPr>
        <w:t xml:space="preserve"> </w:t>
      </w:r>
      <w:r w:rsidR="005679C4" w:rsidRPr="00A451E0">
        <w:rPr>
          <w:b/>
          <w:sz w:val="24"/>
          <w:szCs w:val="24"/>
        </w:rPr>
        <w:t>«Энергосбережение и повышение энергоэффективности на территории ЗАТО г. Североморск»</w:t>
      </w:r>
    </w:p>
    <w:p w:rsidR="005679C4" w:rsidRPr="00A451E0" w:rsidRDefault="005679C4" w:rsidP="00666E9A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на 20</w:t>
      </w:r>
      <w:r w:rsidR="00071599" w:rsidRPr="00A451E0">
        <w:rPr>
          <w:b/>
          <w:sz w:val="24"/>
          <w:szCs w:val="24"/>
        </w:rPr>
        <w:t>16</w:t>
      </w:r>
      <w:r w:rsidRPr="00A451E0">
        <w:rPr>
          <w:b/>
          <w:sz w:val="24"/>
          <w:szCs w:val="24"/>
        </w:rPr>
        <w:t>-202</w:t>
      </w:r>
      <w:r w:rsidR="001D298A" w:rsidRPr="00A451E0">
        <w:rPr>
          <w:b/>
          <w:sz w:val="24"/>
          <w:szCs w:val="24"/>
        </w:rPr>
        <w:t>5</w:t>
      </w:r>
      <w:r w:rsidRPr="00A451E0">
        <w:rPr>
          <w:b/>
          <w:sz w:val="24"/>
          <w:szCs w:val="24"/>
        </w:rPr>
        <w:t xml:space="preserve"> годы</w:t>
      </w:r>
    </w:p>
    <w:p w:rsidR="001D298A" w:rsidRPr="00A451E0" w:rsidRDefault="001D298A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16"/>
          <w:szCs w:val="16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77"/>
        <w:gridCol w:w="2862"/>
        <w:gridCol w:w="851"/>
        <w:gridCol w:w="850"/>
        <w:gridCol w:w="1276"/>
        <w:gridCol w:w="992"/>
        <w:gridCol w:w="1250"/>
        <w:gridCol w:w="2010"/>
        <w:gridCol w:w="943"/>
        <w:gridCol w:w="758"/>
        <w:gridCol w:w="851"/>
        <w:gridCol w:w="1843"/>
      </w:tblGrid>
      <w:tr w:rsidR="00666E9A" w:rsidRPr="00A451E0" w:rsidTr="00666E9A">
        <w:trPr>
          <w:trHeight w:val="585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666E9A" w:rsidRPr="00A451E0" w:rsidTr="00666E9A">
        <w:trPr>
          <w:trHeight w:val="102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666E9A" w:rsidRPr="00A451E0" w:rsidTr="00666E9A">
        <w:trPr>
          <w:trHeight w:val="315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Обеспечение рационального использования топливно-энергетических ресурсов за счет энергосберегающих мероприятий </w:t>
            </w:r>
          </w:p>
        </w:tc>
      </w:tr>
      <w:tr w:rsidR="00DC5F30" w:rsidRPr="00A451E0" w:rsidTr="00DC5F30">
        <w:trPr>
          <w:trHeight w:val="227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F30" w:rsidRPr="00A451E0" w:rsidRDefault="00DC5F30" w:rsidP="00DC5F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1. </w:t>
            </w:r>
            <w:r w:rsidRPr="00A451E0">
              <w:rPr>
                <w:b/>
                <w:color w:val="000000"/>
                <w:sz w:val="18"/>
                <w:szCs w:val="18"/>
              </w:rPr>
              <w:t>Создание условий, способствующих проведению энергосберегающих мероприятий в муниципальном жилищном фонде ЗАТО г. Североморск</w:t>
            </w: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666E9A">
        <w:trPr>
          <w:trHeight w:val="312"/>
        </w:trPr>
        <w:tc>
          <w:tcPr>
            <w:tcW w:w="4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1. </w:t>
            </w:r>
            <w:r w:rsidRPr="00A451E0">
              <w:rPr>
                <w:color w:val="000000"/>
                <w:sz w:val="18"/>
                <w:szCs w:val="18"/>
              </w:rPr>
              <w:t>Обеспечение учета используемых энергетических ресурсов и применения приборов учета используемых энергетических ресурсов в муниципальном жилом фонде ЗАТО г. Североморск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 Нет -0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Возмещение нанимателям расходов по установке индивидуальных приборов учета энергоресурсов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 Нет -0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A27481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Установка ИПУ используемых энергоресурсов в муниципальных жилых помещениях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666E9A" w:rsidRPr="00A451E0" w:rsidTr="00A27481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A27481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A27481">
        <w:trPr>
          <w:trHeight w:val="409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813BF6">
        <w:trPr>
          <w:trHeight w:val="315"/>
        </w:trPr>
        <w:tc>
          <w:tcPr>
            <w:tcW w:w="4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64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813BF6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39,58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78,72%</w:t>
            </w:r>
          </w:p>
        </w:tc>
        <w:tc>
          <w:tcPr>
            <w:tcW w:w="64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813BF6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4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813BF6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4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813BF6">
        <w:trPr>
          <w:trHeight w:val="720"/>
        </w:trPr>
        <w:tc>
          <w:tcPr>
            <w:tcW w:w="8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2. </w:t>
            </w:r>
            <w:r w:rsidRPr="00A451E0">
              <w:rPr>
                <w:color w:val="000000"/>
                <w:sz w:val="18"/>
                <w:szCs w:val="18"/>
              </w:rPr>
              <w:t xml:space="preserve"> Модернизация уличного освещения путем установки энергосберегающего оборудования 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 w:rsidP="00073159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Экономия, полученная в результате проведения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 xml:space="preserve">модернизации объектов уличного освещения, %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813BF6">
        <w:trPr>
          <w:trHeight w:val="312"/>
        </w:trPr>
        <w:tc>
          <w:tcPr>
            <w:tcW w:w="4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6E9A" w:rsidRPr="00A451E0" w:rsidRDefault="00666E9A" w:rsidP="00C473C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2. </w:t>
            </w:r>
            <w:r w:rsidRPr="00A451E0">
              <w:rPr>
                <w:color w:val="000000"/>
                <w:sz w:val="18"/>
                <w:szCs w:val="18"/>
              </w:rPr>
              <w:t>Обеспечение рационального использования энергетических ресурсов в процессе эксплуатации муниципальных объектов недвижимого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6 903,060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 Нет -0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666E9A" w:rsidRPr="00A451E0" w:rsidTr="00813BF6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6 903,06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Внедрение энергосберегающих технологий при эксплуатации сетей уличного освещения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6 903,06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Достигнутая экономия энергоресурса, кВтч</w:t>
            </w:r>
            <w:r w:rsidR="00584CF4" w:rsidRPr="00A451E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1009393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 w:rsidP="00AA5C4E">
            <w:pPr>
              <w:ind w:left="-58" w:right="-108"/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1185595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6 903,06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6 903,06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64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8 624,00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6 903,06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4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8 674,28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6 942,64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64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 т.ч.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8 674,28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6 942,64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80,04%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  <w:tr w:rsidR="00666E9A" w:rsidRPr="00A451E0" w:rsidTr="00666E9A">
        <w:trPr>
          <w:trHeight w:val="31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8 674,28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6 942,64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6E9A" w:rsidRPr="00A451E0" w:rsidRDefault="00666E9A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0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9A" w:rsidRPr="00A451E0" w:rsidRDefault="00666E9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66E9A" w:rsidRPr="00A451E0" w:rsidRDefault="00666E9A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360" w:firstLine="0"/>
        <w:jc w:val="center"/>
        <w:rPr>
          <w:b/>
          <w:sz w:val="18"/>
          <w:szCs w:val="18"/>
        </w:rPr>
      </w:pPr>
    </w:p>
    <w:p w:rsidR="00A27481" w:rsidRPr="00A451E0" w:rsidRDefault="00A27481" w:rsidP="00A27481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A27481" w:rsidRPr="00A451E0" w:rsidRDefault="00A27481" w:rsidP="00A274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A27481" w:rsidRPr="00A451E0" w:rsidRDefault="00A27481" w:rsidP="00A274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A27481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481" w:rsidRPr="00A451E0" w:rsidRDefault="00A27481" w:rsidP="006E083B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481" w:rsidRPr="00A451E0" w:rsidRDefault="00AA5C4E" w:rsidP="00AA5C4E">
            <w:pPr>
              <w:jc w:val="center"/>
            </w:pPr>
            <w:r w:rsidRPr="00A451E0">
              <w:t>5</w:t>
            </w:r>
            <w:r w:rsidR="00A27481" w:rsidRPr="00A451E0">
              <w:t>,</w:t>
            </w:r>
            <w:r w:rsidRPr="00A451E0">
              <w:t>17</w:t>
            </w:r>
            <w:r w:rsidR="00A27481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481" w:rsidRPr="00A451E0" w:rsidRDefault="00A27481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481" w:rsidRPr="00A451E0" w:rsidRDefault="00A27481" w:rsidP="00AA5C4E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</w:t>
            </w:r>
            <w:r w:rsidR="00AA5C4E" w:rsidRPr="00A451E0">
              <w:rPr>
                <w:b/>
                <w:bCs/>
              </w:rPr>
              <w:t>03</w:t>
            </w:r>
            <w:r w:rsidRPr="00A451E0">
              <w:rPr>
                <w:b/>
                <w:bCs/>
              </w:rPr>
              <w:t xml:space="preserve"> </w:t>
            </w:r>
            <w:r w:rsidR="00AA5C4E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</w:t>
            </w:r>
          </w:p>
        </w:tc>
      </w:tr>
      <w:tr w:rsidR="00A27481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7481" w:rsidRPr="00A451E0" w:rsidRDefault="00A27481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481" w:rsidRPr="00A451E0" w:rsidRDefault="00AA5C4E" w:rsidP="006E083B">
            <w:pPr>
              <w:jc w:val="center"/>
            </w:pPr>
            <w:r w:rsidRPr="00A451E0">
              <w:t>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7481" w:rsidRPr="00A451E0" w:rsidRDefault="00A27481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7481" w:rsidRPr="00A451E0" w:rsidRDefault="00A27481" w:rsidP="006E083B">
            <w:pPr>
              <w:rPr>
                <w:b/>
                <w:bCs/>
              </w:rPr>
            </w:pPr>
          </w:p>
        </w:tc>
      </w:tr>
    </w:tbl>
    <w:p w:rsidR="00A27481" w:rsidRPr="00A451E0" w:rsidRDefault="00A27481" w:rsidP="00A274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A27481" w:rsidRPr="00A451E0" w:rsidRDefault="00A27481" w:rsidP="00A274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27481" w:rsidRPr="00A451E0" w:rsidRDefault="00A27481" w:rsidP="00A27481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AA5C4E" w:rsidRPr="00A451E0">
        <w:rPr>
          <w:rFonts w:ascii="Times New Roman" w:hAnsi="Times New Roman" w:cs="Times New Roman"/>
          <w:b/>
          <w:sz w:val="24"/>
          <w:szCs w:val="24"/>
        </w:rPr>
        <w:t>0,8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A5C4E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001A" w:rsidRPr="00A451E0" w:rsidRDefault="00A27481" w:rsidP="00A27481">
      <w:pPr>
        <w:ind w:firstLine="709"/>
        <w:jc w:val="center"/>
        <w:rPr>
          <w:b/>
        </w:rPr>
      </w:pPr>
      <w:r w:rsidRPr="00A451E0">
        <w:rPr>
          <w:b/>
        </w:rPr>
        <w:t>Общая оценка эффективности реализации подпрограммы - 4 приемлемый уровень эффективности</w:t>
      </w:r>
      <w:r w:rsidR="00AB001A" w:rsidRPr="00A451E0">
        <w:rPr>
          <w:b/>
        </w:rPr>
        <w:br w:type="page"/>
      </w:r>
    </w:p>
    <w:p w:rsidR="00E6591E" w:rsidRPr="00A451E0" w:rsidRDefault="00037EFE" w:rsidP="0013078C">
      <w:pPr>
        <w:pStyle w:val="a6"/>
        <w:widowControl w:val="0"/>
        <w:numPr>
          <w:ilvl w:val="0"/>
          <w:numId w:val="3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Подпрограмма </w:t>
      </w:r>
      <w:r w:rsidR="00E6591E" w:rsidRPr="00A451E0">
        <w:rPr>
          <w:b/>
          <w:sz w:val="24"/>
          <w:szCs w:val="24"/>
        </w:rPr>
        <w:t>«Подготовка объе</w:t>
      </w:r>
      <w:r w:rsidR="00821697" w:rsidRPr="00A451E0">
        <w:rPr>
          <w:b/>
          <w:sz w:val="24"/>
          <w:szCs w:val="24"/>
        </w:rPr>
        <w:t xml:space="preserve">ктов и систем жизнеобеспечения </w:t>
      </w:r>
      <w:r w:rsidR="00E6591E" w:rsidRPr="00A451E0">
        <w:rPr>
          <w:b/>
          <w:sz w:val="24"/>
          <w:szCs w:val="24"/>
        </w:rPr>
        <w:t>ЗАТО г. Североморск к работе в отопительный период»</w:t>
      </w:r>
    </w:p>
    <w:p w:rsidR="00AB001A" w:rsidRPr="00A451E0" w:rsidRDefault="00E6591E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на 201</w:t>
      </w:r>
      <w:r w:rsidR="00D434AE" w:rsidRPr="00A451E0">
        <w:rPr>
          <w:b/>
          <w:sz w:val="24"/>
          <w:szCs w:val="24"/>
        </w:rPr>
        <w:t>6</w:t>
      </w:r>
      <w:r w:rsidRPr="00A451E0">
        <w:rPr>
          <w:b/>
          <w:sz w:val="24"/>
          <w:szCs w:val="24"/>
        </w:rPr>
        <w:t>-202</w:t>
      </w:r>
      <w:r w:rsidR="008F2E11" w:rsidRPr="00A451E0">
        <w:rPr>
          <w:b/>
          <w:sz w:val="24"/>
          <w:szCs w:val="24"/>
        </w:rPr>
        <w:t>5</w:t>
      </w:r>
      <w:r w:rsidRPr="00A451E0">
        <w:rPr>
          <w:b/>
          <w:sz w:val="24"/>
          <w:szCs w:val="24"/>
        </w:rPr>
        <w:t xml:space="preserve"> годы</w:t>
      </w:r>
    </w:p>
    <w:p w:rsidR="00BB2356" w:rsidRPr="00A451E0" w:rsidRDefault="00BB235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16"/>
          <w:szCs w:val="16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677"/>
        <w:gridCol w:w="3571"/>
        <w:gridCol w:w="709"/>
        <w:gridCol w:w="850"/>
        <w:gridCol w:w="992"/>
        <w:gridCol w:w="992"/>
        <w:gridCol w:w="992"/>
        <w:gridCol w:w="2552"/>
        <w:gridCol w:w="709"/>
        <w:gridCol w:w="709"/>
        <w:gridCol w:w="709"/>
        <w:gridCol w:w="1842"/>
      </w:tblGrid>
      <w:tr w:rsidR="00584CF4" w:rsidRPr="00A451E0" w:rsidTr="003F46EB">
        <w:trPr>
          <w:trHeight w:val="465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584CF4" w:rsidRPr="00A451E0" w:rsidTr="003F46EB">
        <w:trPr>
          <w:trHeight w:val="96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584CF4" w:rsidRPr="00A451E0" w:rsidTr="003F46EB">
        <w:trPr>
          <w:trHeight w:val="469"/>
        </w:trPr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Обеспечение готовности коммунальных систем жизнеобеспечения к осенне-зимнему периоду</w:t>
            </w:r>
          </w:p>
        </w:tc>
      </w:tr>
      <w:tr w:rsidR="009E1DB4" w:rsidRPr="00A451E0" w:rsidTr="003F46EB">
        <w:trPr>
          <w:trHeight w:val="1863"/>
        </w:trPr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E1DB4" w:rsidRPr="00A451E0" w:rsidRDefault="009E1DB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1. </w:t>
            </w:r>
            <w:r w:rsidRPr="00A451E0">
              <w:rPr>
                <w:color w:val="000000"/>
                <w:sz w:val="18"/>
                <w:szCs w:val="18"/>
              </w:rPr>
              <w:t>Восстановление работоспособности и повышение надежности коммунальных систем жизнеобеспечения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1DB4" w:rsidRPr="00A451E0" w:rsidRDefault="009E1DB4" w:rsidP="00CE33D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отремонтированных участков в общей протяженности сетей,%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1DB4" w:rsidRPr="00A451E0" w:rsidRDefault="009E1DB4" w:rsidP="00946D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1DB4" w:rsidRPr="00A451E0" w:rsidRDefault="009E1DB4" w:rsidP="00946D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E1DB4" w:rsidRPr="00A451E0" w:rsidRDefault="009E1DB4" w:rsidP="00946D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1DB4" w:rsidRPr="00A451E0" w:rsidRDefault="009E1DB4" w:rsidP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г.Североморск, КИО администрации ЗАТО г.Североморск, МКУ "Муниципальное имущество"</w:t>
            </w:r>
          </w:p>
        </w:tc>
      </w:tr>
      <w:tr w:rsidR="00584CF4" w:rsidRPr="00A451E0" w:rsidTr="003F46EB">
        <w:trPr>
          <w:trHeight w:val="278"/>
        </w:trPr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 Подготовка объектов и систем жизнеобеспечения ЗАТО г. Североморск к работе в отопительный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82 699,14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82 664,67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 -1, нет - 0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Восстановление работоспособности объектов коммунальной инфраструктуры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Протяженность отремонтированных участков сетей,п.м.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056D4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 МКУ "ГЦ ЖКХ ЗАТО г. Североморск"</w:t>
            </w: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266,31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231,84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87,1%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42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Разработка ПСД на выполнение работ по капитальному ремонту объектов жизнеобеспечения ЗАТО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056D40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9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DE5A88" w:rsidRPr="00A451E0" w:rsidTr="00894B82">
        <w:trPr>
          <w:trHeight w:val="227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A88" w:rsidRPr="00A451E0" w:rsidRDefault="00DE5A88" w:rsidP="00DE5A88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субсидии из областного бюджета, предоставляемой в 2020-2021 году в целях обеспечения надежности системы теплоснабжения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выполненных работ, п.м.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3476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A88" w:rsidRPr="00A451E0" w:rsidRDefault="00DE5A88" w:rsidP="00DE5A88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3476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A88" w:rsidRPr="00A451E0" w:rsidRDefault="00DE5A88" w:rsidP="00DE5A88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A88" w:rsidRPr="00A451E0" w:rsidRDefault="00DE5A88" w:rsidP="00DE5A88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г.Североморск, МКУ "Муниципальное имущество" </w:t>
            </w:r>
          </w:p>
        </w:tc>
      </w:tr>
      <w:tr w:rsidR="00584CF4" w:rsidRPr="00A451E0" w:rsidTr="00894B82">
        <w:trPr>
          <w:trHeight w:val="20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894B82">
        <w:trPr>
          <w:trHeight w:val="15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Субсидии бюджетам муниципальных образований, предоставляемых в 2020 году в целях обеспечения надежности системы теплоснабжения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выполненных работ, п.м.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г.Североморск, МКУ "Муниципальное имущество" </w:t>
            </w: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 w:rsidP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межбюджетные трансферты из областного бюджета бюджету ЗАТО г. Североморск на реализацию мероприятий муниципальных программ по обеспечению надежности систем теплоснабжения (за счет средств резервного фонда Правительства Мурманской области)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Объем выполненных работ, п.м.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3476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3476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г.Североморск, МКУ "Муниципальное имущество" </w:t>
            </w: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 w:rsidP="000E61F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 Мероприятия по разработке и утверждению схемы</w:t>
            </w:r>
            <w:r w:rsidR="000E61FA" w:rsidRPr="00A451E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b/>
                <w:bCs/>
                <w:color w:val="000000"/>
                <w:sz w:val="18"/>
                <w:szCs w:val="18"/>
              </w:rPr>
              <w:t>теплоснабжения и водоснабжения, программы комплексного развития систем</w:t>
            </w:r>
            <w:r w:rsidR="000E61FA" w:rsidRPr="00A451E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b/>
                <w:bCs/>
                <w:color w:val="000000"/>
                <w:sz w:val="18"/>
                <w:szCs w:val="18"/>
              </w:rPr>
              <w:t>коммунальной инфраструктуры ЗАТО г.Североморск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46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             г. Североморск</w:t>
            </w:r>
          </w:p>
        </w:tc>
      </w:tr>
      <w:tr w:rsidR="00584CF4" w:rsidRPr="00A451E0" w:rsidTr="003F46EB">
        <w:trPr>
          <w:trHeight w:val="263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63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467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18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467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Разработка и утверждение схемы теплоснабжения и водоснабжения, программы комплексного развития систем коммунальной инфраструктуры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 -1, нет - 0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             г. Североморск</w:t>
            </w: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89"/>
        </w:trPr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82 849,14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82 814,67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416,31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381,84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91,7%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300"/>
        </w:trPr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85"/>
        </w:trPr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82 849,14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82 814,67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4CF4" w:rsidRPr="00A451E0" w:rsidTr="003F46E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416,31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381,84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91,7%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82 432,83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  <w:tr w:rsidR="00584CF4" w:rsidRPr="00A451E0" w:rsidTr="003F46EB">
        <w:trPr>
          <w:trHeight w:val="255"/>
        </w:trPr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4CF4" w:rsidRPr="00A451E0" w:rsidRDefault="00044AA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584CF4" w:rsidRPr="00A451E0"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4CF4" w:rsidRPr="00A451E0" w:rsidRDefault="00584C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CF4" w:rsidRPr="00A451E0" w:rsidRDefault="00584CF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84CF4" w:rsidRPr="00A451E0" w:rsidRDefault="00584CF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20" w:firstLine="0"/>
        <w:jc w:val="center"/>
        <w:rPr>
          <w:b/>
          <w:sz w:val="18"/>
          <w:szCs w:val="18"/>
        </w:rPr>
      </w:pPr>
    </w:p>
    <w:p w:rsidR="003F46EB" w:rsidRPr="00A451E0" w:rsidRDefault="003F46EB" w:rsidP="003F46E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3F46EB" w:rsidRPr="00A451E0" w:rsidRDefault="003F46EB" w:rsidP="003F46E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3F46EB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EB" w:rsidRPr="00A451E0" w:rsidRDefault="003F46EB" w:rsidP="006E083B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6EB" w:rsidRPr="00A451E0" w:rsidRDefault="00894B82" w:rsidP="006E083B">
            <w:pPr>
              <w:jc w:val="center"/>
            </w:pPr>
            <w:r w:rsidRPr="00A451E0">
              <w:t>4</w:t>
            </w:r>
            <w:r w:rsidR="003F46EB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EB" w:rsidRPr="00A451E0" w:rsidRDefault="003F46EB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EB" w:rsidRPr="00A451E0" w:rsidRDefault="00066999" w:rsidP="00066999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3F46EB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0</w:t>
            </w:r>
            <w:r w:rsidR="003F46EB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высокая</w:t>
            </w:r>
            <w:r w:rsidR="003F46EB"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3F46EB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6EB" w:rsidRPr="00A451E0" w:rsidRDefault="003F46EB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EB" w:rsidRPr="00A451E0" w:rsidRDefault="00066999" w:rsidP="006E083B">
            <w:pPr>
              <w:jc w:val="center"/>
            </w:pPr>
            <w:r w:rsidRPr="00A451E0">
              <w:t>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6EB" w:rsidRPr="00A451E0" w:rsidRDefault="003F46EB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6EB" w:rsidRPr="00A451E0" w:rsidRDefault="003F46EB" w:rsidP="006E083B">
            <w:pPr>
              <w:rPr>
                <w:b/>
                <w:bCs/>
              </w:rPr>
            </w:pPr>
          </w:p>
        </w:tc>
      </w:tr>
    </w:tbl>
    <w:p w:rsidR="003F46EB" w:rsidRPr="00A451E0" w:rsidRDefault="003F46EB" w:rsidP="003F46E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3F46EB" w:rsidRPr="00A451E0" w:rsidRDefault="003F46EB" w:rsidP="003F46E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894B82" w:rsidRPr="00A451E0">
        <w:rPr>
          <w:rFonts w:ascii="Times New Roman" w:hAnsi="Times New Roman" w:cs="Times New Roman"/>
          <w:b/>
          <w:sz w:val="24"/>
          <w:szCs w:val="24"/>
        </w:rPr>
        <w:t>1,0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F1BEA" w:rsidRPr="00A451E0" w:rsidRDefault="003F46EB" w:rsidP="003F46EB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066999" w:rsidRPr="00A451E0">
        <w:rPr>
          <w:b/>
        </w:rPr>
        <w:t>5</w:t>
      </w:r>
      <w:r w:rsidRPr="00A451E0">
        <w:rPr>
          <w:b/>
        </w:rPr>
        <w:t xml:space="preserve"> </w:t>
      </w:r>
      <w:r w:rsidR="00066999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066999" w:rsidRPr="00A451E0">
        <w:rPr>
          <w:b/>
        </w:rPr>
        <w:t>ь</w:t>
      </w:r>
      <w:r w:rsidRPr="00A451E0">
        <w:rPr>
          <w:b/>
        </w:rPr>
        <w:t xml:space="preserve"> </w:t>
      </w:r>
      <w:r w:rsidR="006F1BEA" w:rsidRPr="00A451E0">
        <w:rPr>
          <w:b/>
        </w:rPr>
        <w:br w:type="page"/>
      </w:r>
    </w:p>
    <w:p w:rsidR="008F60CB" w:rsidRPr="00A451E0" w:rsidRDefault="008D4512" w:rsidP="0013078C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Программа </w:t>
      </w:r>
      <w:r w:rsidR="00961A6C" w:rsidRPr="00A451E0">
        <w:rPr>
          <w:b/>
          <w:sz w:val="24"/>
          <w:szCs w:val="24"/>
        </w:rPr>
        <w:t>«</w:t>
      </w:r>
      <w:r w:rsidR="008D55CD" w:rsidRPr="00A451E0">
        <w:rPr>
          <w:b/>
          <w:sz w:val="24"/>
          <w:szCs w:val="24"/>
        </w:rPr>
        <w:t>Муниципальный жилищный фонд ЗАТО г. Североморск</w:t>
      </w:r>
      <w:r w:rsidR="008F60CB" w:rsidRPr="00A451E0">
        <w:rPr>
          <w:b/>
          <w:sz w:val="24"/>
          <w:szCs w:val="24"/>
        </w:rPr>
        <w:t>» на 20</w:t>
      </w:r>
      <w:r w:rsidRPr="00A451E0">
        <w:rPr>
          <w:b/>
          <w:sz w:val="24"/>
          <w:szCs w:val="24"/>
        </w:rPr>
        <w:t>16</w:t>
      </w:r>
      <w:r w:rsidR="008F60CB" w:rsidRPr="00A451E0">
        <w:rPr>
          <w:b/>
          <w:sz w:val="24"/>
          <w:szCs w:val="24"/>
        </w:rPr>
        <w:t>-202</w:t>
      </w:r>
      <w:r w:rsidRPr="00A451E0">
        <w:rPr>
          <w:b/>
          <w:sz w:val="24"/>
          <w:szCs w:val="24"/>
        </w:rPr>
        <w:t>5</w:t>
      </w:r>
      <w:r w:rsidR="008F60CB" w:rsidRPr="00A451E0">
        <w:rPr>
          <w:b/>
          <w:sz w:val="24"/>
          <w:szCs w:val="24"/>
        </w:rPr>
        <w:t xml:space="preserve"> годы</w:t>
      </w:r>
    </w:p>
    <w:p w:rsidR="008D4512" w:rsidRPr="00A451E0" w:rsidRDefault="008D4512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597"/>
        <w:gridCol w:w="851"/>
        <w:gridCol w:w="850"/>
        <w:gridCol w:w="1276"/>
        <w:gridCol w:w="992"/>
        <w:gridCol w:w="1134"/>
        <w:gridCol w:w="2126"/>
        <w:gridCol w:w="851"/>
        <w:gridCol w:w="850"/>
        <w:gridCol w:w="850"/>
        <w:gridCol w:w="1986"/>
      </w:tblGrid>
      <w:tr w:rsidR="0007573F" w:rsidRPr="00A451E0" w:rsidTr="0007573F">
        <w:trPr>
          <w:trHeight w:val="825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597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07573F" w:rsidRPr="00A451E0" w:rsidTr="0007573F">
        <w:trPr>
          <w:trHeight w:val="1350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1134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315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07573F" w:rsidRPr="00A451E0" w:rsidTr="0007573F">
        <w:trPr>
          <w:trHeight w:val="321"/>
        </w:trPr>
        <w:tc>
          <w:tcPr>
            <w:tcW w:w="15163" w:type="dxa"/>
            <w:gridSpan w:val="12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</w:t>
            </w:r>
            <w:r w:rsidRPr="00A451E0">
              <w:rPr>
                <w:b/>
                <w:color w:val="000000"/>
                <w:sz w:val="18"/>
                <w:szCs w:val="18"/>
              </w:rPr>
              <w:t xml:space="preserve"> Создание безопасных и благоприятных условий проживания граждан в муниципальном жилищном фонде ЗАТО г. Североморск</w:t>
            </w:r>
          </w:p>
        </w:tc>
      </w:tr>
      <w:tr w:rsidR="0007573F" w:rsidRPr="00A451E0" w:rsidTr="0007573F">
        <w:trPr>
          <w:trHeight w:val="529"/>
        </w:trPr>
        <w:tc>
          <w:tcPr>
            <w:tcW w:w="15163" w:type="dxa"/>
            <w:gridSpan w:val="12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1. </w:t>
            </w:r>
            <w:r w:rsidRPr="00A451E0">
              <w:rPr>
                <w:color w:val="000000"/>
                <w:sz w:val="18"/>
                <w:szCs w:val="18"/>
              </w:rPr>
              <w:t>Исполнение в полном объеме обязательств муниципалитета, как собственника, по несению расходов по капитальному ремонту жилых помещений и общего имущества в многоквартирных домах ЗАТО г. Североморск</w:t>
            </w:r>
          </w:p>
        </w:tc>
      </w:tr>
      <w:tr w:rsidR="0007573F" w:rsidRPr="00A451E0" w:rsidTr="0007573F">
        <w:trPr>
          <w:trHeight w:val="402"/>
        </w:trPr>
        <w:tc>
          <w:tcPr>
            <w:tcW w:w="4248" w:type="dxa"/>
            <w:gridSpan w:val="3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1. </w:t>
            </w:r>
            <w:r w:rsidRPr="00A451E0">
              <w:rPr>
                <w:color w:val="000000"/>
                <w:sz w:val="18"/>
                <w:szCs w:val="18"/>
              </w:rPr>
              <w:t>Капитальный ремонт  муниципального жилищного фонда ЗАТО г.Североморск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45 909,28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45 581,11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99,29%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Уровень взносов на капитальный ремонт общего имущества в многоквартирных домах ЗАТО г.Североморск в части, приходящейся на муниципальные помещения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имущественных отношений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07573F" w:rsidRPr="00A451E0" w:rsidTr="0007573F">
        <w:trPr>
          <w:trHeight w:val="402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27 544,50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27 226,29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98,84%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18 364,78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18 354,82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97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Субсидия на софинансирование расходных обязательств муниципальных оразований  на оплату взносов на капитальный ремонт за муниципальный жилой фонд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18 364,78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18 354,82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освоенных бюджетных средств, направленных на оплату взносов на капитальный ремонт общего имущества в многоквартирных домах за жилые помещения, относящиеся к муниципальному жилищному фонду,%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 администрации ЗАТО г. Североморск</w:t>
            </w:r>
          </w:p>
        </w:tc>
      </w:tr>
      <w:tr w:rsidR="0007573F" w:rsidRPr="00A451E0" w:rsidTr="0007573F">
        <w:trPr>
          <w:trHeight w:val="279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99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18 364,78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18 354,82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163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 w:rsidP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расходных обязательств по оплате взносов на капитальный ремонт за муниципальный жилой фонд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25 108,19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25 094,57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имущественных отношений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07573F" w:rsidRPr="00A451E0" w:rsidTr="0007573F">
        <w:trPr>
          <w:trHeight w:val="327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25 108,19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25 094,57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175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78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 w:rsidP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Взносы на капитальный ремонт общего имущества в многоквартирных домах в части, приходящейся на муниципальные нежилые помещения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2 436,31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2 131,72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имущественных отношений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</w:t>
            </w:r>
          </w:p>
        </w:tc>
      </w:tr>
      <w:tr w:rsidR="0007573F" w:rsidRPr="00A451E0" w:rsidTr="0007573F">
        <w:trPr>
          <w:trHeight w:val="275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2 436,31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2 131,72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84"/>
        </w:trPr>
        <w:tc>
          <w:tcPr>
            <w:tcW w:w="4248" w:type="dxa"/>
            <w:gridSpan w:val="3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Итого по задаче 1: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45 909,28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45 581,11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99,29%</w:t>
            </w:r>
          </w:p>
        </w:tc>
        <w:tc>
          <w:tcPr>
            <w:tcW w:w="6663" w:type="dxa"/>
            <w:gridSpan w:val="5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303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27 544,50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27 226,29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98,84%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323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18 364,78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18 354,82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99,95%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57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540"/>
        </w:trPr>
        <w:tc>
          <w:tcPr>
            <w:tcW w:w="15163" w:type="dxa"/>
            <w:gridSpan w:val="12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 2. </w:t>
            </w:r>
            <w:r w:rsidRPr="00A451E0">
              <w:rPr>
                <w:color w:val="000000"/>
                <w:sz w:val="18"/>
                <w:szCs w:val="18"/>
              </w:rPr>
              <w:t>Исполнение в полном объеме обязательств муниципалитета, как собственника, по несению расходов на содержание, ремонт и оплату  коммунальных услуг  в части своевременно незаселенного (пустующего) жилищного фонда</w:t>
            </w:r>
          </w:p>
        </w:tc>
      </w:tr>
      <w:tr w:rsidR="0007573F" w:rsidRPr="00A451E0" w:rsidTr="0007573F">
        <w:trPr>
          <w:trHeight w:val="499"/>
        </w:trPr>
        <w:tc>
          <w:tcPr>
            <w:tcW w:w="4248" w:type="dxa"/>
            <w:gridSpan w:val="3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2. </w:t>
            </w:r>
            <w:r w:rsidRPr="00A451E0">
              <w:rPr>
                <w:color w:val="000000"/>
                <w:sz w:val="18"/>
                <w:szCs w:val="18"/>
              </w:rPr>
              <w:t>Содержание пустующего муниципального жилищного фонда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54 834,95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53 261,22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97,13%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Уровень возмещения затрат на содержание незаселенных жилых помещений муниципального жилищного фонда и коммунальные услуги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Комитет имущественных отношений администрации ЗАТО г. Североморск, КРГХ администрации ЗАТО г. Североморск </w:t>
            </w:r>
          </w:p>
        </w:tc>
      </w:tr>
      <w:tr w:rsidR="0007573F" w:rsidRPr="00A451E0" w:rsidTr="0007573F">
        <w:trPr>
          <w:trHeight w:val="465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22 820,33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22 072,21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96,72%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45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9 284,22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9 044,79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334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22 730,40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22 144,22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50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пустующих муниципальных жилых помещений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7 690,33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7 506,33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97,61%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Возмещение расходов управляющей компании по содержанию и ремонту в части пустующих муниципальных жилых помещений, доля пустующего фонды охваченная мероприятием, %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КИО администрации ЗАТО г.Североморск, </w:t>
            </w:r>
          </w:p>
        </w:tc>
      </w:tr>
      <w:tr w:rsidR="0007573F" w:rsidRPr="00A451E0" w:rsidTr="0007573F">
        <w:trPr>
          <w:trHeight w:val="1320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7 690,33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7 506,33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97,61%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655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Ремонт пустующих муниципальных жилых помещений, по мере необходимости, да-1, нет-0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</w:t>
            </w:r>
          </w:p>
        </w:tc>
      </w:tr>
      <w:tr w:rsidR="0007573F" w:rsidRPr="00A451E0" w:rsidTr="00296097">
        <w:trPr>
          <w:trHeight w:val="52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Оплата коммунальных услуг по пустующим муниципальным жилым помещениям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15 030,00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14 465,88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имущественных отношений администрации ЗАТО г. Североморск</w:t>
            </w: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15 030,00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14 465,88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Обеспечение сохранности пустующего муниципального жилищного фонда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нет-0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 , МКУ "ГЦ ЖКХ ЗАТО г. Североморск"</w:t>
            </w: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2597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Реализация проектов социальной и инженерной инфраструктур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32 014,62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31 189,01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97,42%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Отремонтированные квартиры, шт</w:t>
            </w:r>
            <w:r w:rsidR="00296097" w:rsidRPr="00A451E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 , МКУ "ГЦ ЖКХ ЗАТО г. Североморск"</w:t>
            </w: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9 284,22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9 044,79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97,42%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02"/>
        </w:trPr>
        <w:tc>
          <w:tcPr>
            <w:tcW w:w="80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97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22 730,40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22 144,22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369"/>
        </w:trPr>
        <w:tc>
          <w:tcPr>
            <w:tcW w:w="4248" w:type="dxa"/>
            <w:gridSpan w:val="3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Итого по задаче 2: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54 834,95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53 261,22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97,13%</w:t>
            </w:r>
          </w:p>
        </w:tc>
        <w:tc>
          <w:tcPr>
            <w:tcW w:w="6663" w:type="dxa"/>
            <w:gridSpan w:val="5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233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22 820,33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22 072,21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96,72%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53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9 284,22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9 044,79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71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22 730,40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22 144,22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66"/>
        </w:trPr>
        <w:tc>
          <w:tcPr>
            <w:tcW w:w="4248" w:type="dxa"/>
            <w:gridSpan w:val="3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 по Подпрограмме: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100 744,23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98 842,33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98,11%</w:t>
            </w:r>
          </w:p>
        </w:tc>
        <w:tc>
          <w:tcPr>
            <w:tcW w:w="6663" w:type="dxa"/>
            <w:gridSpan w:val="5"/>
            <w:vMerge w:val="restart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285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50 364,83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49 298,50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97,88%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75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27 649,00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27 399,61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279"/>
        </w:trPr>
        <w:tc>
          <w:tcPr>
            <w:tcW w:w="4248" w:type="dxa"/>
            <w:gridSpan w:val="3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22 730,40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22 144,22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3" w:type="dxa"/>
            <w:gridSpan w:val="5"/>
            <w:vMerge/>
            <w:vAlign w:val="center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</w:p>
        </w:tc>
      </w:tr>
      <w:tr w:rsidR="0007573F" w:rsidRPr="00A451E0" w:rsidTr="0007573F">
        <w:trPr>
          <w:trHeight w:val="472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7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shd w:val="clear" w:color="auto" w:fill="auto"/>
            <w:vAlign w:val="bottom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281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7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shd w:val="clear" w:color="auto" w:fill="auto"/>
            <w:vAlign w:val="bottom"/>
            <w:hideMark/>
          </w:tcPr>
          <w:p w:rsidR="0007573F" w:rsidRPr="00A451E0" w:rsidRDefault="0007573F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450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54 834,95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53 261,22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573F" w:rsidRPr="00A451E0" w:rsidTr="0007573F">
        <w:trPr>
          <w:trHeight w:val="221"/>
        </w:trPr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7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45 909,28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45 581,11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7573F" w:rsidRPr="00A451E0" w:rsidRDefault="000757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:rsidR="0007573F" w:rsidRPr="00A451E0" w:rsidRDefault="0007573F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7573F" w:rsidRPr="00A451E0" w:rsidRDefault="0007573F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24120C" w:rsidRPr="00A451E0" w:rsidRDefault="0024120C" w:rsidP="0024120C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24120C" w:rsidRPr="00A451E0" w:rsidRDefault="0024120C" w:rsidP="0024120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24120C" w:rsidRPr="00A451E0" w:rsidRDefault="0024120C" w:rsidP="0024120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24120C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0C" w:rsidRPr="00A451E0" w:rsidRDefault="0024120C" w:rsidP="006E083B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20C" w:rsidRPr="00A451E0" w:rsidRDefault="00A81381" w:rsidP="006E083B">
            <w:pPr>
              <w:jc w:val="center"/>
            </w:pPr>
            <w:r w:rsidRPr="00A451E0">
              <w:t>8</w:t>
            </w:r>
            <w:r w:rsidR="0024120C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0C" w:rsidRPr="00A451E0" w:rsidRDefault="0024120C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0C" w:rsidRPr="00A451E0" w:rsidRDefault="0024120C" w:rsidP="00A81381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1,</w:t>
            </w:r>
            <w:r w:rsidR="00A81381" w:rsidRPr="00A451E0">
              <w:rPr>
                <w:b/>
                <w:bCs/>
              </w:rPr>
              <w:t>0</w:t>
            </w:r>
            <w:r w:rsidRPr="00A451E0">
              <w:rPr>
                <w:b/>
                <w:bCs/>
              </w:rPr>
              <w:t xml:space="preserve"> </w:t>
            </w:r>
            <w:r w:rsidR="00A81381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24120C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120C" w:rsidRPr="00A451E0" w:rsidRDefault="0024120C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20C" w:rsidRPr="00A451E0" w:rsidRDefault="00A81381" w:rsidP="006E083B">
            <w:pPr>
              <w:jc w:val="center"/>
            </w:pPr>
            <w:r w:rsidRPr="00A451E0">
              <w:t>8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120C" w:rsidRPr="00A451E0" w:rsidRDefault="0024120C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120C" w:rsidRPr="00A451E0" w:rsidRDefault="0024120C" w:rsidP="006E083B">
            <w:pPr>
              <w:rPr>
                <w:b/>
                <w:bCs/>
              </w:rPr>
            </w:pPr>
          </w:p>
        </w:tc>
      </w:tr>
    </w:tbl>
    <w:p w:rsidR="0024120C" w:rsidRPr="00A451E0" w:rsidRDefault="0024120C" w:rsidP="0024120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24120C" w:rsidRPr="00A451E0" w:rsidRDefault="0024120C" w:rsidP="0024120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4120C" w:rsidRPr="00A451E0" w:rsidRDefault="0024120C" w:rsidP="0024120C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A81381" w:rsidRPr="00A451E0">
        <w:rPr>
          <w:rFonts w:ascii="Times New Roman" w:hAnsi="Times New Roman" w:cs="Times New Roman"/>
          <w:b/>
          <w:sz w:val="24"/>
          <w:szCs w:val="24"/>
        </w:rPr>
        <w:t>8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120C" w:rsidRPr="00A451E0" w:rsidRDefault="0024120C" w:rsidP="0024120C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A81381" w:rsidRPr="00A451E0">
        <w:rPr>
          <w:b/>
        </w:rPr>
        <w:t>5</w:t>
      </w:r>
      <w:r w:rsidRPr="00A451E0">
        <w:rPr>
          <w:b/>
        </w:rPr>
        <w:t xml:space="preserve"> </w:t>
      </w:r>
      <w:r w:rsidR="00A81381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A81381" w:rsidRPr="00A451E0">
        <w:rPr>
          <w:b/>
        </w:rPr>
        <w:t>ь</w:t>
      </w:r>
    </w:p>
    <w:p w:rsidR="0024120C" w:rsidRPr="00A451E0" w:rsidRDefault="0024120C" w:rsidP="0024120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24120C" w:rsidRPr="00A451E0" w:rsidRDefault="0024120C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07573F" w:rsidRPr="00A451E0" w:rsidRDefault="0007573F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  <w:r w:rsidRPr="00A451E0">
        <w:rPr>
          <w:b/>
          <w:sz w:val="16"/>
          <w:szCs w:val="16"/>
        </w:rPr>
        <w:br w:type="page"/>
      </w:r>
    </w:p>
    <w:p w:rsidR="00254A76" w:rsidRPr="00A451E0" w:rsidRDefault="00CF06A8" w:rsidP="0013078C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Подпрограмма </w:t>
      </w:r>
      <w:r w:rsidR="00254A76" w:rsidRPr="00A451E0">
        <w:rPr>
          <w:b/>
          <w:sz w:val="24"/>
          <w:szCs w:val="24"/>
        </w:rPr>
        <w:t>«Осуществление прочих мероприятий по благоустройству в ЗАТО г. Североморск» на 2016-202</w:t>
      </w:r>
      <w:r w:rsidRPr="00A451E0">
        <w:rPr>
          <w:b/>
          <w:sz w:val="24"/>
          <w:szCs w:val="24"/>
        </w:rPr>
        <w:t>5</w:t>
      </w:r>
      <w:r w:rsidR="00254A76" w:rsidRPr="00A451E0">
        <w:rPr>
          <w:b/>
          <w:sz w:val="24"/>
          <w:szCs w:val="24"/>
        </w:rPr>
        <w:t xml:space="preserve"> годы.</w:t>
      </w:r>
    </w:p>
    <w:p w:rsidR="00254A76" w:rsidRPr="00A451E0" w:rsidRDefault="00254A76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820"/>
        <w:gridCol w:w="2719"/>
        <w:gridCol w:w="709"/>
        <w:gridCol w:w="850"/>
        <w:gridCol w:w="1276"/>
        <w:gridCol w:w="1073"/>
        <w:gridCol w:w="1053"/>
        <w:gridCol w:w="2127"/>
        <w:gridCol w:w="851"/>
        <w:gridCol w:w="850"/>
        <w:gridCol w:w="709"/>
        <w:gridCol w:w="1984"/>
      </w:tblGrid>
      <w:tr w:rsidR="00B96C6B" w:rsidRPr="00A451E0" w:rsidTr="00B42F71">
        <w:trPr>
          <w:trHeight w:val="563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B96C6B" w:rsidRPr="00A451E0" w:rsidTr="00B42F71">
        <w:trPr>
          <w:trHeight w:val="863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6C6B" w:rsidRPr="00A451E0" w:rsidTr="009D062B">
        <w:trPr>
          <w:trHeight w:val="14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B96C6B" w:rsidRPr="00A451E0" w:rsidTr="00B42F71">
        <w:trPr>
          <w:trHeight w:val="300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Цель: Совершенствование системы благоустройства муниципального образования ЗАТО г. Североморск </w:t>
            </w:r>
          </w:p>
        </w:tc>
      </w:tr>
      <w:tr w:rsidR="00B96C6B" w:rsidRPr="00A451E0" w:rsidTr="00B42F71">
        <w:trPr>
          <w:trHeight w:val="1043"/>
        </w:trPr>
        <w:tc>
          <w:tcPr>
            <w:tcW w:w="8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1. Обеспечение сохранности, технического обслуживания и содержания элементов прочего благоустройства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C6B" w:rsidRPr="00A451E0" w:rsidRDefault="00B96C6B" w:rsidP="00B42F71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Доля элементов прочего благоустройства, содержащихся в удовлетворительном состоянии</w:t>
            </w:r>
            <w:r w:rsidR="00B42F71" w:rsidRPr="00A451E0">
              <w:rPr>
                <w:b/>
                <w:color w:val="000000"/>
                <w:sz w:val="18"/>
                <w:szCs w:val="18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6C6B" w:rsidRPr="00A451E0" w:rsidTr="00B42F71">
        <w:trPr>
          <w:trHeight w:val="278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</w:t>
            </w:r>
            <w:r w:rsidRPr="00A451E0">
              <w:rPr>
                <w:color w:val="000000"/>
                <w:sz w:val="18"/>
                <w:szCs w:val="18"/>
              </w:rPr>
              <w:t>.Обеспечение сохранности, технического обслуживания и содержания элементов прочего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14 344,29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13 051,11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90,98%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г. Североморск, МКУ "ГЦ ЖКХ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14 344,29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13 051,11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90,98%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7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и техническое обслуживание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10 194,27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9 226,34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90,51%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 лестниц, трапов, м²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7 738,68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7 738,68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г. Североморск, МКУ "ГЦ ЖКХ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10 194,27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9 226,34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90,51%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Ремонт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1 199,08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1 198,55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99,96%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г. Североморск, МКУ "ГЦ ЖКХ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1 199,08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1 198,55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99,96%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502B20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Строительство (рек</w:t>
            </w:r>
            <w:r w:rsidR="00502B20" w:rsidRPr="00A451E0">
              <w:rPr>
                <w:color w:val="000000"/>
                <w:sz w:val="18"/>
                <w:szCs w:val="18"/>
              </w:rPr>
              <w:t>о</w:t>
            </w:r>
            <w:r w:rsidRPr="00A451E0">
              <w:rPr>
                <w:color w:val="000000"/>
                <w:sz w:val="18"/>
                <w:szCs w:val="18"/>
              </w:rPr>
              <w:t>нструкци</w:t>
            </w:r>
            <w:r w:rsidR="00502B20" w:rsidRPr="00A451E0">
              <w:rPr>
                <w:color w:val="000000"/>
                <w:sz w:val="18"/>
                <w:szCs w:val="18"/>
              </w:rPr>
              <w:t>я</w:t>
            </w:r>
            <w:r w:rsidRPr="00A451E0">
              <w:rPr>
                <w:color w:val="000000"/>
                <w:sz w:val="18"/>
                <w:szCs w:val="18"/>
              </w:rPr>
              <w:t>)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4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1.8.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Капитальный ремонт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2 950,94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2 626,22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 нет 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г. Североморск, МКУ "ГЦ ЖКХ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2 950,94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2 626,22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289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14 344,29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13 051,11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90,98%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96C6B" w:rsidRPr="00A451E0" w:rsidTr="00601E5B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14 344,29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13 051,11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90,98%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00"/>
        </w:trPr>
        <w:tc>
          <w:tcPr>
            <w:tcW w:w="1502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F55EF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2. Улучшение внешнего облика ЗАТО г. Североморск</w:t>
            </w:r>
          </w:p>
        </w:tc>
      </w:tr>
      <w:tr w:rsidR="00B96C6B" w:rsidRPr="00A451E0" w:rsidTr="00F55EF1">
        <w:trPr>
          <w:trHeight w:val="276"/>
        </w:trPr>
        <w:tc>
          <w:tcPr>
            <w:tcW w:w="1502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278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</w:t>
            </w:r>
            <w:r w:rsidRPr="00A451E0">
              <w:rPr>
                <w:color w:val="000000"/>
                <w:sz w:val="18"/>
                <w:szCs w:val="18"/>
              </w:rPr>
              <w:t>.  Мероприятия, связанные с улучшением внешнего облика и санитарного состояния ЗАТО г.Североморск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28 170,58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22 552,68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80,06%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исполненных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80,06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МКУ "ГЦ ЖКХ ЗАТО г. Североморск"</w:t>
            </w:r>
          </w:p>
        </w:tc>
      </w:tr>
      <w:tr w:rsidR="00B96C6B" w:rsidRPr="00A451E0" w:rsidTr="00601E5B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12 547,55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12 310,91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98,11%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15 623,03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10 241,77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65,56%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89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Субвенция бюджетам муниципальных образований Мурманской области на осуществление деятельности по отлову и содержанию животных без владельцев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9 955,35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4 574,09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45,95%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особей,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25%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МКУ "ГЦ ЖКХ ЗАТО г. Североморск"</w:t>
            </w:r>
          </w:p>
        </w:tc>
      </w:tr>
      <w:tr w:rsidR="00B96C6B" w:rsidRPr="00A451E0" w:rsidTr="00601E5B">
        <w:trPr>
          <w:trHeight w:val="40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9 955,35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4 574,09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49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сносу объектов капитального строительства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1 396,73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99,77%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CE33DC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  <w:r w:rsidR="00CE33DC"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"ГЦ ЖКХ ЗАТО г. Североморск"</w:t>
            </w:r>
          </w:p>
        </w:tc>
      </w:tr>
      <w:tr w:rsidR="00B96C6B" w:rsidRPr="00A451E0" w:rsidTr="00B42F71">
        <w:trPr>
          <w:trHeight w:val="372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1 396,73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99,77%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расходования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1 693,26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1 693,26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1 693,26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1 693,26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03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2.5.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на содержание животных без владельцев, переданных в муниципальную собственность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8 276,95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8 043,58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97,18%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особей,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159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"ГЦ ЖКХ ЗАТО 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8 276,95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8 043,58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97,18%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2.6.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субсидии из областного бюджета на снос аварийных расселенных жилых домов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1 177,34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1 177,34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снесенных аварийных домов, ед.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"ГЦ ЖКХ ЗАТО 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1 177,34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1 177,34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7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2.7.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Субсидии муниципальным образованиям на снос аварийных расселенных жилых домов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5 667,68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5 667,68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объектов, ед.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МКУ "ГЦ ЖКХ ЗАТО 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5 667,68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5 667,68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601E5B">
        <w:trPr>
          <w:trHeight w:val="278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3</w:t>
            </w:r>
            <w:r w:rsidRPr="00A451E0">
              <w:rPr>
                <w:color w:val="000000"/>
                <w:sz w:val="18"/>
                <w:szCs w:val="18"/>
              </w:rPr>
              <w:t>. Праздничное оформление улиц и площадей ЗАТО</w:t>
            </w:r>
            <w:r w:rsidRPr="00A451E0">
              <w:rPr>
                <w:color w:val="000000"/>
                <w:sz w:val="18"/>
                <w:szCs w:val="18"/>
              </w:rPr>
              <w:br w:type="page"/>
              <w:t xml:space="preserve"> г. Североморск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13 890,08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13 627,78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98,11%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 w:type="page"/>
              <w:t>г. Североморск, МКУ "ГЦ ЖКХ ЗАТО г. Североморск"</w:t>
            </w:r>
          </w:p>
        </w:tc>
      </w:tr>
      <w:tr w:rsidR="00B96C6B" w:rsidRPr="00A451E0" w:rsidTr="00601E5B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13 890,08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13 627,78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98,11%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и техническое обслуживание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35,47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35,47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"ГЦ ЖКХ ЗАТО г. Североморск"</w:t>
            </w: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35,47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35,47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Установка (демонтаж)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292,12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53,11%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МКУ "ГЦ ЖКХ ЗАТО г. Североморск"</w:t>
            </w: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292,12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53,11%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Праздничное оформление территории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12 704,61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12 704,61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12 704,61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12 704,61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CE33DC">
        <w:trPr>
          <w:trHeight w:val="27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3.4.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Ремонт элементов прочего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595,58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99,26%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595,58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99,26%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89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42 060,66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36 180,46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86,02%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26 437,63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25 938,69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98,11%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15 623,03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10 241,77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65,56%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3. Организация предоставления ритуальных услуг, выполнение работ по содержанию территории городского кладбища</w:t>
            </w: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4</w:t>
            </w:r>
            <w:r w:rsidRPr="00A451E0">
              <w:rPr>
                <w:color w:val="000000"/>
                <w:sz w:val="18"/>
                <w:szCs w:val="18"/>
              </w:rPr>
              <w:t>. 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118 536,61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111 033,87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93,67%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кладбищ, охваченных программными мероприятиями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25 740,88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24 450,40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94,99%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58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92 795,73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86 583,47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492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бюджетным и автономным учреждениям субсидий (МБУ "Специализированная похоронная служба")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3 260,59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3 260,58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 Да-1, Нет-0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МБУ "СПС"</w:t>
            </w:r>
          </w:p>
        </w:tc>
      </w:tr>
      <w:tr w:rsidR="00B96C6B" w:rsidRPr="00A451E0" w:rsidTr="00B42F71">
        <w:trPr>
          <w:trHeight w:val="409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3 260,59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3 260,58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45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муниципальных бюджетных и автономных учреждений на содержание имущества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508,80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508,80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508,80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508,80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4.3.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Расходы муниципальных бюджетных и автономных учреждений на оплату коммунальных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458,66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458,66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МБУ "СПС"</w:t>
            </w: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458,66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458,66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4.4.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расходы муниципальных бюджетных и автономных учреждений на обеспечение деятельности (оказание услуг)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1 852,73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1 852,73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</w:t>
            </w:r>
            <w:r w:rsidRPr="00A451E0">
              <w:rPr>
                <w:color w:val="000000"/>
                <w:sz w:val="18"/>
                <w:szCs w:val="18"/>
              </w:rPr>
              <w:br/>
              <w:t xml:space="preserve"> г. Североморск, МБУ "СПС"</w:t>
            </w: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1 852,73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1 852,73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4.13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83,69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83,69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 Да-1,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МБУ "СПС"</w:t>
            </w: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83,69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83,69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4.14.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Субсидия на софинансирование капитальных вложений в объекты муниципальной собственности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92 795,73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86 583,47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93,31%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 Да-1,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</w:t>
            </w:r>
            <w:r w:rsidRPr="00A451E0">
              <w:rPr>
                <w:color w:val="000000"/>
                <w:sz w:val="18"/>
                <w:szCs w:val="18"/>
              </w:rPr>
              <w:br/>
              <w:t>г. Североморск, МБУ "СПС"</w:t>
            </w:r>
          </w:p>
        </w:tc>
      </w:tr>
      <w:tr w:rsidR="00B96C6B" w:rsidRPr="00A451E0" w:rsidTr="00D72972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92 795,73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86 583,47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93,31%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4.15.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Софинансирование строительства объектов социального</w:t>
            </w:r>
            <w:r w:rsidR="00D76EF8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19 276,41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17 985,94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93,31%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19 276,41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17 985,94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93,31%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4.17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Строительство кладбищ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          Да -1, Нет-0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5</w:t>
            </w:r>
            <w:r w:rsidRPr="00A451E0">
              <w:rPr>
                <w:color w:val="000000"/>
                <w:sz w:val="18"/>
                <w:szCs w:val="18"/>
              </w:rPr>
              <w:t>. Организация ритуальных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249,70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244,91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98,08%</w:t>
            </w:r>
          </w:p>
        </w:tc>
        <w:tc>
          <w:tcPr>
            <w:tcW w:w="4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A451E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249,70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244,91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98,08%</w:t>
            </w:r>
          </w:p>
        </w:tc>
        <w:tc>
          <w:tcPr>
            <w:tcW w:w="45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5.3.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Субвенция на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249,70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244,91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98,08%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погребений, ед.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58,0%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МБУ "СПС"</w:t>
            </w: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27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249,70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244,91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98,08%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118 786,31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111 278,78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93,7%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25 740,88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24 450,40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95,0%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93 045,43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86 828,38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93,3%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C7D33">
        <w:trPr>
          <w:trHeight w:val="420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4. Обеспечение реализации функций в сфере городского хозяйства казенным учреждением</w:t>
            </w:r>
          </w:p>
        </w:tc>
      </w:tr>
      <w:tr w:rsidR="00B96C6B" w:rsidRPr="00A451E0" w:rsidTr="00BC7D33">
        <w:trPr>
          <w:trHeight w:val="289"/>
        </w:trPr>
        <w:tc>
          <w:tcPr>
            <w:tcW w:w="4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7. </w:t>
            </w:r>
            <w:r w:rsidRPr="00A451E0">
              <w:rPr>
                <w:color w:val="000000"/>
                <w:sz w:val="18"/>
                <w:szCs w:val="18"/>
              </w:rPr>
              <w:t>Организация осуществления деятельности по обеспечению комфортной городской среды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31 751,39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31 605,49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Доля освоения ассигнований для исполнения функций в сфере городского хозяйства казенным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учреждением в полном объеме,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B96C6B" w:rsidRPr="00A451E0" w:rsidTr="00BC7D33">
        <w:trPr>
          <w:trHeight w:val="289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31 751,39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31 605,49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C7D33">
        <w:trPr>
          <w:trHeight w:val="338"/>
        </w:trPr>
        <w:tc>
          <w:tcPr>
            <w:tcW w:w="4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C7D33">
        <w:trPr>
          <w:trHeight w:val="323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7.1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282,15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282,15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освоения ассигнований для исполнения функций в сфере городского хозяйства казенным учреждением в полном объеме,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6E083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  <w:r w:rsidR="00B96C6B" w:rsidRPr="00A451E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B96C6B" w:rsidRPr="00A451E0" w:rsidTr="00BC7D33">
        <w:trPr>
          <w:trHeight w:val="443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282,15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282,15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78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89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7.2.</w:t>
            </w:r>
          </w:p>
        </w:tc>
        <w:tc>
          <w:tcPr>
            <w:tcW w:w="2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Расходы на обеспечение деятельности </w:t>
            </w:r>
            <w:r w:rsidRPr="00A451E0">
              <w:rPr>
                <w:color w:val="000000"/>
                <w:sz w:val="18"/>
                <w:szCs w:val="18"/>
              </w:rPr>
              <w:br w:type="page"/>
              <w:t xml:space="preserve">(оказание услуг) подведомственных учреждений- муниципальных казенных учреждений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31 469,24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31 323,34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освоения ассигнований для исполнения функций в сфере городского хозяйства казенным учреждением в полном объеме,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B96C6B" w:rsidRPr="00A451E0" w:rsidTr="00B42F71">
        <w:trPr>
          <w:trHeight w:val="323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31 469,24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31 323,34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31 751,39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31 605,49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65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31 751,39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31 605,49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206 942,65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192 115,84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92,8%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98 274,19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95 045,69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96,7%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C6B" w:rsidRPr="00A451E0" w:rsidRDefault="00B96C6B" w:rsidP="00B96C6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108 668,46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97 070,15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6C6B" w:rsidRPr="00A451E0" w:rsidRDefault="00B96C6B" w:rsidP="00B96C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89,3%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  <w:tr w:rsidR="00B96C6B" w:rsidRPr="00A451E0" w:rsidTr="00B42F71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6C6B" w:rsidRPr="00A451E0" w:rsidRDefault="00B96C6B" w:rsidP="00B96C6B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2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C6B" w:rsidRPr="00A451E0" w:rsidRDefault="00B96C6B" w:rsidP="00B96C6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96C6B" w:rsidRPr="00A451E0" w:rsidRDefault="00B96C6B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6E083B" w:rsidRPr="00A451E0" w:rsidRDefault="006E083B" w:rsidP="006E083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6E083B" w:rsidRPr="00A451E0" w:rsidRDefault="006E083B" w:rsidP="006E083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6E083B" w:rsidRPr="00A451E0" w:rsidRDefault="006E083B" w:rsidP="006E083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6E083B" w:rsidRPr="00A451E0" w:rsidTr="006E083B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83B" w:rsidRPr="00A451E0" w:rsidRDefault="006E083B" w:rsidP="006E083B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083B" w:rsidRPr="00A451E0" w:rsidRDefault="006E083B" w:rsidP="006E083B">
            <w:pPr>
              <w:jc w:val="center"/>
            </w:pPr>
            <w:r w:rsidRPr="00A451E0">
              <w:t>24,98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83B" w:rsidRPr="00A451E0" w:rsidRDefault="006E083B" w:rsidP="006E083B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83B" w:rsidRPr="00A451E0" w:rsidRDefault="006E083B" w:rsidP="00C766E4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 xml:space="preserve">1,04 </w:t>
            </w:r>
            <w:r w:rsidR="00C766E4" w:rsidRPr="00A451E0">
              <w:rPr>
                <w:b/>
                <w:bCs/>
              </w:rPr>
              <w:t>высокая</w:t>
            </w:r>
            <w:r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6E083B" w:rsidRPr="00A451E0" w:rsidTr="006E083B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83B" w:rsidRPr="00A451E0" w:rsidRDefault="006E083B" w:rsidP="006E083B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83B" w:rsidRPr="00A451E0" w:rsidRDefault="006E083B" w:rsidP="006E083B">
            <w:pPr>
              <w:jc w:val="center"/>
            </w:pPr>
            <w:r w:rsidRPr="00A451E0">
              <w:t>24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83B" w:rsidRPr="00A451E0" w:rsidRDefault="006E083B" w:rsidP="006E083B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83B" w:rsidRPr="00A451E0" w:rsidRDefault="006E083B" w:rsidP="006E083B">
            <w:pPr>
              <w:rPr>
                <w:b/>
                <w:bCs/>
              </w:rPr>
            </w:pPr>
          </w:p>
        </w:tc>
      </w:tr>
    </w:tbl>
    <w:p w:rsidR="006E083B" w:rsidRPr="00A451E0" w:rsidRDefault="006E083B" w:rsidP="006E083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6E083B" w:rsidRPr="00A451E0" w:rsidRDefault="006E083B" w:rsidP="006E083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6E083B" w:rsidRPr="00A451E0" w:rsidRDefault="006E083B" w:rsidP="006E083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C766E4" w:rsidRPr="00A451E0">
        <w:rPr>
          <w:rFonts w:ascii="Times New Roman" w:hAnsi="Times New Roman" w:cs="Times New Roman"/>
          <w:b/>
          <w:sz w:val="24"/>
          <w:szCs w:val="24"/>
        </w:rPr>
        <w:t>1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C766E4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– 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83B" w:rsidRPr="00A451E0" w:rsidRDefault="006E083B" w:rsidP="006E083B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C766E4" w:rsidRPr="00A451E0">
        <w:rPr>
          <w:b/>
        </w:rPr>
        <w:t>5</w:t>
      </w:r>
      <w:r w:rsidRPr="00A451E0">
        <w:rPr>
          <w:b/>
        </w:rPr>
        <w:t xml:space="preserve"> </w:t>
      </w:r>
      <w:r w:rsidR="00C766E4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C766E4" w:rsidRPr="00A451E0">
        <w:rPr>
          <w:b/>
        </w:rPr>
        <w:t>ь</w:t>
      </w:r>
    </w:p>
    <w:p w:rsidR="006E083B" w:rsidRPr="00A451E0" w:rsidRDefault="006E083B" w:rsidP="006E083B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A657DB" w:rsidRPr="00A451E0" w:rsidRDefault="00A657DB" w:rsidP="0013078C">
      <w:pPr>
        <w:rPr>
          <w:b/>
        </w:rPr>
      </w:pPr>
      <w:r w:rsidRPr="00A451E0">
        <w:rPr>
          <w:b/>
        </w:rPr>
        <w:br w:type="page"/>
      </w:r>
    </w:p>
    <w:p w:rsidR="00AE54D8" w:rsidRPr="00A451E0" w:rsidRDefault="00967943" w:rsidP="0013078C">
      <w:pPr>
        <w:pStyle w:val="a6"/>
        <w:widowControl w:val="0"/>
        <w:numPr>
          <w:ilvl w:val="0"/>
          <w:numId w:val="4"/>
        </w:numPr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 xml:space="preserve">Подпрограмма </w:t>
      </w:r>
      <w:r w:rsidR="00AE54D8" w:rsidRPr="00A451E0">
        <w:rPr>
          <w:b/>
          <w:sz w:val="24"/>
          <w:szCs w:val="24"/>
        </w:rPr>
        <w:t>«Городские парки и скверы-центры отдыха североморцев» на 201</w:t>
      </w:r>
      <w:r w:rsidR="00D434AE" w:rsidRPr="00A451E0">
        <w:rPr>
          <w:b/>
          <w:sz w:val="24"/>
          <w:szCs w:val="24"/>
        </w:rPr>
        <w:t>6</w:t>
      </w:r>
      <w:r w:rsidR="00AE54D8" w:rsidRPr="00A451E0">
        <w:rPr>
          <w:b/>
          <w:sz w:val="24"/>
          <w:szCs w:val="24"/>
        </w:rPr>
        <w:t>-202</w:t>
      </w:r>
      <w:r w:rsidRPr="00A451E0">
        <w:rPr>
          <w:b/>
          <w:sz w:val="24"/>
          <w:szCs w:val="24"/>
        </w:rPr>
        <w:t>5</w:t>
      </w:r>
      <w:r w:rsidR="00AE54D8" w:rsidRPr="00A451E0">
        <w:rPr>
          <w:b/>
          <w:sz w:val="24"/>
          <w:szCs w:val="24"/>
        </w:rPr>
        <w:t xml:space="preserve"> годы</w:t>
      </w:r>
    </w:p>
    <w:p w:rsidR="00737BC7" w:rsidRPr="00A451E0" w:rsidRDefault="00737BC7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31"/>
        <w:gridCol w:w="2341"/>
        <w:gridCol w:w="851"/>
        <w:gridCol w:w="850"/>
        <w:gridCol w:w="1280"/>
        <w:gridCol w:w="1120"/>
        <w:gridCol w:w="1002"/>
        <w:gridCol w:w="2693"/>
        <w:gridCol w:w="1066"/>
        <w:gridCol w:w="1066"/>
        <w:gridCol w:w="703"/>
        <w:gridCol w:w="1560"/>
      </w:tblGrid>
      <w:tr w:rsidR="00A860C6" w:rsidRPr="00A451E0" w:rsidTr="00A860C6">
        <w:trPr>
          <w:trHeight w:val="480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A860C6" w:rsidRPr="00A451E0" w:rsidTr="00A860C6">
        <w:trPr>
          <w:trHeight w:val="67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86278A" w:rsidRPr="00A451E0" w:rsidTr="00B62D64">
        <w:trPr>
          <w:trHeight w:val="33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278A" w:rsidRPr="00A451E0" w:rsidRDefault="0086278A" w:rsidP="0086278A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Цель: Повышение благоустройства городских парков и скверов.</w:t>
            </w:r>
          </w:p>
        </w:tc>
      </w:tr>
      <w:tr w:rsidR="00A860C6" w:rsidRPr="00A451E0" w:rsidTr="00A860C6">
        <w:trPr>
          <w:trHeight w:val="477"/>
        </w:trPr>
        <w:tc>
          <w:tcPr>
            <w:tcW w:w="80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Задача: </w:t>
            </w:r>
            <w:r w:rsidRPr="00A451E0">
              <w:rPr>
                <w:color w:val="000000"/>
                <w:sz w:val="18"/>
                <w:szCs w:val="18"/>
              </w:rPr>
              <w:t>Качественное совершенствование паркового пространства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 w:rsidP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Доля исполненных мероприятий, %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A860C6" w:rsidRPr="00A451E0" w:rsidTr="00A860C6">
        <w:trPr>
          <w:trHeight w:val="838"/>
        </w:trPr>
        <w:tc>
          <w:tcPr>
            <w:tcW w:w="807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 w:rsidP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Доля паркового пространства, содержащегося в удовлетворительном состоянии, %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79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1. </w:t>
            </w:r>
            <w:r w:rsidRPr="00A451E0">
              <w:rPr>
                <w:color w:val="000000"/>
                <w:sz w:val="18"/>
                <w:szCs w:val="18"/>
              </w:rPr>
              <w:t>Содержание, ремонт, капитальный ремонт и реконструкция объектов озеленения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2 967,99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2 708,63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91,26%</w:t>
            </w:r>
          </w:p>
        </w:tc>
        <w:tc>
          <w:tcPr>
            <w:tcW w:w="55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A860C6" w:rsidRPr="00A451E0" w:rsidTr="00A860C6">
        <w:trPr>
          <w:trHeight w:val="379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2 967,99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2 708,63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91,26%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30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240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Содержание объектов озеленения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2 967,99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2 708,63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91,26%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Площадь объектов, кв.м.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148933,90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148933,90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2 967,99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2 708,63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91,26%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38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 xml:space="preserve">Основное мероприятие 3. </w:t>
            </w:r>
            <w:r w:rsidRPr="00A451E0">
              <w:rPr>
                <w:color w:val="000000"/>
                <w:sz w:val="18"/>
                <w:szCs w:val="18"/>
              </w:rPr>
              <w:t>Озеленение городских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55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КРГХ администрации ЗАТО г. Североморск, МКУ "ГЦ ЖКХ ЗАТО г. Североморск"</w:t>
            </w:r>
          </w:p>
        </w:tc>
      </w:tr>
      <w:tr w:rsidR="00A860C6" w:rsidRPr="00A451E0" w:rsidTr="00A860C6">
        <w:trPr>
          <w:trHeight w:val="342"/>
        </w:trPr>
        <w:tc>
          <w:tcPr>
            <w:tcW w:w="3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3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3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55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 w:rsidP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Прочие направления расходов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высаживаемого посадочного материала, шт</w:t>
            </w:r>
            <w:r w:rsidR="00946D44" w:rsidRPr="00A451E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2 930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2 065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КРГХ администрации ЗАТО г.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Североморск, МКУ "ГЦ ЖКХ ЗАТО г. Североморск"</w:t>
            </w: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3 244,94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2 985,58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92,01%</w:t>
            </w:r>
          </w:p>
        </w:tc>
        <w:tc>
          <w:tcPr>
            <w:tcW w:w="70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3 244,94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2 985,58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92,01%</w:t>
            </w:r>
          </w:p>
        </w:tc>
        <w:tc>
          <w:tcPr>
            <w:tcW w:w="7088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подпрограмме: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3 244,94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2 985,58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92,01%</w:t>
            </w:r>
          </w:p>
        </w:tc>
        <w:tc>
          <w:tcPr>
            <w:tcW w:w="70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3 244,94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2 985,58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92,01%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Мероприятия по содержанию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2 967,99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2 708,63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91,26%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  <w:tr w:rsidR="00A860C6" w:rsidRPr="00A451E0" w:rsidTr="00A860C6">
        <w:trPr>
          <w:trHeight w:val="342"/>
        </w:trPr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0C6" w:rsidRPr="00A451E0" w:rsidRDefault="00A860C6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0C6" w:rsidRPr="00A451E0" w:rsidRDefault="00A860C6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70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C6" w:rsidRPr="00A451E0" w:rsidRDefault="00A860C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A860C6" w:rsidRPr="00A451E0" w:rsidRDefault="00A860C6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8"/>
          <w:szCs w:val="18"/>
        </w:rPr>
      </w:pPr>
    </w:p>
    <w:p w:rsidR="007A3C16" w:rsidRPr="00A451E0" w:rsidRDefault="007A3C16" w:rsidP="007A3C16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7A3C16" w:rsidRPr="00A451E0" w:rsidRDefault="007A3C16" w:rsidP="007A3C1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7A3C16" w:rsidRPr="00A451E0" w:rsidRDefault="007A3C16" w:rsidP="007A3C1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7A3C16" w:rsidRPr="00A451E0" w:rsidTr="004218B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C16" w:rsidRPr="00A451E0" w:rsidRDefault="007A3C16" w:rsidP="004218B7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3C16" w:rsidRPr="00A451E0" w:rsidRDefault="0096512B" w:rsidP="004218B7">
            <w:pPr>
              <w:jc w:val="center"/>
            </w:pPr>
            <w:r w:rsidRPr="00A451E0">
              <w:t>3,7</w:t>
            </w:r>
            <w:r w:rsidR="007A3C16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C16" w:rsidRPr="00A451E0" w:rsidRDefault="007A3C16" w:rsidP="004218B7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C16" w:rsidRPr="00A451E0" w:rsidRDefault="0096512B" w:rsidP="0096512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7A3C16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93</w:t>
            </w:r>
            <w:r w:rsidR="007A3C16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средняя результативность (недовыполнение плана)</w:t>
            </w:r>
          </w:p>
        </w:tc>
      </w:tr>
      <w:tr w:rsidR="007A3C16" w:rsidRPr="00A451E0" w:rsidTr="004218B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C16" w:rsidRPr="00A451E0" w:rsidRDefault="007A3C16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C16" w:rsidRPr="00A451E0" w:rsidRDefault="007A3C16" w:rsidP="004218B7">
            <w:pPr>
              <w:jc w:val="center"/>
            </w:pPr>
            <w:r w:rsidRPr="00A451E0">
              <w:t>4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C16" w:rsidRPr="00A451E0" w:rsidRDefault="007A3C16" w:rsidP="004218B7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3C16" w:rsidRPr="00A451E0" w:rsidRDefault="007A3C16" w:rsidP="004218B7">
            <w:pPr>
              <w:rPr>
                <w:b/>
                <w:bCs/>
              </w:rPr>
            </w:pPr>
          </w:p>
        </w:tc>
      </w:tr>
    </w:tbl>
    <w:p w:rsidR="007A3C16" w:rsidRPr="00A451E0" w:rsidRDefault="007A3C16" w:rsidP="007A3C1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7A3C16" w:rsidRPr="00A451E0" w:rsidRDefault="007A3C16" w:rsidP="007A3C1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7A3C16" w:rsidRPr="00A451E0" w:rsidRDefault="007A3C16" w:rsidP="007A3C16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="0096512B" w:rsidRPr="00A451E0">
        <w:rPr>
          <w:rFonts w:ascii="Times New Roman" w:hAnsi="Times New Roman" w:cs="Times New Roman"/>
          <w:b/>
          <w:sz w:val="24"/>
          <w:szCs w:val="24"/>
        </w:rPr>
        <w:t>0</w:t>
      </w:r>
      <w:r w:rsidRPr="00A451E0">
        <w:rPr>
          <w:rFonts w:ascii="Times New Roman" w:hAnsi="Times New Roman" w:cs="Times New Roman"/>
          <w:b/>
          <w:sz w:val="24"/>
          <w:szCs w:val="24"/>
        </w:rPr>
        <w:t>,</w:t>
      </w:r>
      <w:r w:rsidR="0096512B" w:rsidRPr="00A451E0">
        <w:rPr>
          <w:rFonts w:ascii="Times New Roman" w:hAnsi="Times New Roman" w:cs="Times New Roman"/>
          <w:b/>
          <w:sz w:val="24"/>
          <w:szCs w:val="24"/>
        </w:rPr>
        <w:t xml:space="preserve">92 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6512B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3C16" w:rsidRPr="00A451E0" w:rsidRDefault="007A3C16" w:rsidP="007A3C16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96512B" w:rsidRPr="00A451E0">
        <w:rPr>
          <w:b/>
        </w:rPr>
        <w:t>4</w:t>
      </w:r>
      <w:r w:rsidRPr="00A451E0">
        <w:rPr>
          <w:b/>
        </w:rPr>
        <w:t xml:space="preserve"> </w:t>
      </w:r>
      <w:r w:rsidR="0096512B" w:rsidRPr="00A451E0">
        <w:rPr>
          <w:b/>
        </w:rPr>
        <w:t>приемлемый уровень</w:t>
      </w:r>
      <w:r w:rsidRPr="00A451E0">
        <w:rPr>
          <w:b/>
        </w:rPr>
        <w:t xml:space="preserve"> эффективност</w:t>
      </w:r>
      <w:r w:rsidR="0096512B" w:rsidRPr="00A451E0">
        <w:rPr>
          <w:b/>
        </w:rPr>
        <w:t>и</w:t>
      </w:r>
    </w:p>
    <w:p w:rsidR="007A3C16" w:rsidRPr="00A451E0" w:rsidRDefault="007A3C16" w:rsidP="007A3C16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C356B7" w:rsidRPr="00A451E0" w:rsidRDefault="00C356B7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EE4E6C" w:rsidRPr="00A451E0" w:rsidRDefault="00EE4E6C" w:rsidP="0013078C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2F6F8C" w:rsidRPr="00A451E0" w:rsidRDefault="002F6F8C" w:rsidP="0013078C">
      <w:pPr>
        <w:jc w:val="center"/>
        <w:rPr>
          <w:b/>
          <w:sz w:val="28"/>
          <w:szCs w:val="28"/>
        </w:rPr>
        <w:sectPr w:rsidR="002F6F8C" w:rsidRPr="00A451E0" w:rsidSect="001C3DA8">
          <w:pgSz w:w="16838" w:h="11906" w:orient="landscape"/>
          <w:pgMar w:top="851" w:right="851" w:bottom="1134" w:left="1418" w:header="709" w:footer="709" w:gutter="0"/>
          <w:cols w:space="708"/>
          <w:docGrid w:linePitch="360"/>
        </w:sectPr>
      </w:pPr>
    </w:p>
    <w:p w:rsidR="008669EC" w:rsidRPr="00A451E0" w:rsidRDefault="008669EC" w:rsidP="0013078C">
      <w:pPr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lastRenderedPageBreak/>
        <w:t>7. Отчет о реализации муниципальной программы</w:t>
      </w:r>
    </w:p>
    <w:p w:rsidR="008669EC" w:rsidRPr="00A451E0" w:rsidRDefault="008669EC" w:rsidP="0013078C">
      <w:pPr>
        <w:jc w:val="center"/>
        <w:rPr>
          <w:b/>
          <w:sz w:val="28"/>
          <w:szCs w:val="28"/>
          <w:u w:val="single"/>
        </w:rPr>
      </w:pPr>
      <w:r w:rsidRPr="00A451E0">
        <w:rPr>
          <w:b/>
          <w:sz w:val="28"/>
          <w:szCs w:val="28"/>
          <w:u w:val="single"/>
        </w:rPr>
        <w:t>«Создание условий для эффективного и ответственного управления муниципальными финансами, повышения устойчивости бюджета муниципального образования ЗАТО г.Североморск» на 20</w:t>
      </w:r>
      <w:r w:rsidR="00BD1E76" w:rsidRPr="00A451E0">
        <w:rPr>
          <w:b/>
          <w:sz w:val="28"/>
          <w:szCs w:val="28"/>
          <w:u w:val="single"/>
        </w:rPr>
        <w:t>21</w:t>
      </w:r>
      <w:r w:rsidRPr="00A451E0">
        <w:rPr>
          <w:b/>
          <w:sz w:val="28"/>
          <w:szCs w:val="28"/>
          <w:u w:val="single"/>
        </w:rPr>
        <w:t>-202</w:t>
      </w:r>
      <w:r w:rsidR="00BD1E76" w:rsidRPr="00A451E0">
        <w:rPr>
          <w:b/>
          <w:sz w:val="28"/>
          <w:szCs w:val="28"/>
          <w:u w:val="single"/>
        </w:rPr>
        <w:t>5</w:t>
      </w:r>
      <w:r w:rsidRPr="00A451E0">
        <w:rPr>
          <w:b/>
          <w:sz w:val="28"/>
          <w:szCs w:val="28"/>
          <w:u w:val="single"/>
        </w:rPr>
        <w:t xml:space="preserve"> годы»</w:t>
      </w:r>
    </w:p>
    <w:p w:rsidR="008669EC" w:rsidRPr="00A451E0" w:rsidRDefault="008669EC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637BC1" w:rsidRPr="00A451E0" w:rsidRDefault="00637BC1" w:rsidP="0013078C">
      <w:pPr>
        <w:autoSpaceDE w:val="0"/>
        <w:autoSpaceDN w:val="0"/>
        <w:adjustRightInd w:val="0"/>
        <w:ind w:firstLine="708"/>
        <w:jc w:val="both"/>
        <w:rPr>
          <w:i/>
        </w:rPr>
      </w:pPr>
      <w:r w:rsidRPr="00A451E0">
        <w:t>Цель программы</w:t>
      </w:r>
      <w:r w:rsidRPr="00A451E0">
        <w:rPr>
          <w:i/>
        </w:rPr>
        <w:t xml:space="preserve">: Обеспечение эффективного управления муниципальными финансами.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z w:val="24"/>
          <w:szCs w:val="24"/>
        </w:rPr>
      </w:pPr>
      <w:r w:rsidRPr="00A451E0">
        <w:rPr>
          <w:b/>
          <w:sz w:val="24"/>
          <w:szCs w:val="24"/>
        </w:rPr>
        <w:t xml:space="preserve">Заказчиком-координатором и заказчиком программы является </w:t>
      </w:r>
      <w:r w:rsidRPr="00A451E0">
        <w:rPr>
          <w:sz w:val="24"/>
          <w:szCs w:val="24"/>
        </w:rPr>
        <w:t>Управление финансов администрации ЗАТО г. Североморск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 xml:space="preserve">Задачи программы: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b/>
          <w:sz w:val="24"/>
          <w:szCs w:val="24"/>
        </w:rPr>
      </w:pPr>
      <w:r w:rsidRPr="00A451E0">
        <w:rPr>
          <w:sz w:val="24"/>
          <w:szCs w:val="24"/>
        </w:rPr>
        <w:t>- Обеспечение долгосрочной сбалансированности и устойчивости бюджета муниципального образования ЗАТО г. Североморск, оптимизация управления муниципальным долгом ЗАТО г. Североморск и повышение качества бюджетного процесса в ЗАТО г. Североморск.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z w:val="24"/>
          <w:szCs w:val="24"/>
        </w:rPr>
      </w:pPr>
      <w:r w:rsidRPr="00A451E0">
        <w:rPr>
          <w:rStyle w:val="9pt"/>
          <w:bCs w:val="0"/>
          <w:sz w:val="24"/>
          <w:szCs w:val="24"/>
        </w:rPr>
        <w:t xml:space="preserve">В состав муниципальной программы входит подпрограмма </w:t>
      </w:r>
      <w:r w:rsidRPr="00A451E0">
        <w:rPr>
          <w:sz w:val="24"/>
          <w:szCs w:val="24"/>
        </w:rPr>
        <w:t>«Управление муниципальными финансами»</w:t>
      </w:r>
    </w:p>
    <w:p w:rsidR="00321F16" w:rsidRPr="00A451E0" w:rsidRDefault="00321F16" w:rsidP="0013078C">
      <w:pPr>
        <w:ind w:firstLine="709"/>
        <w:jc w:val="both"/>
        <w:rPr>
          <w:b/>
          <w:i/>
        </w:rPr>
      </w:pPr>
      <w:r w:rsidRPr="00A451E0">
        <w:rPr>
          <w:b/>
          <w:i/>
        </w:rPr>
        <w:t>Ожидаемыми результатами реализации программы будут являться: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pacing w:val="-2"/>
          <w:sz w:val="24"/>
          <w:szCs w:val="24"/>
          <w:shd w:val="clear" w:color="auto" w:fill="FFFFFF"/>
        </w:rPr>
      </w:pPr>
      <w:r w:rsidRPr="00A451E0">
        <w:rPr>
          <w:spacing w:val="-2"/>
          <w:sz w:val="24"/>
          <w:szCs w:val="24"/>
          <w:shd w:val="clear" w:color="auto" w:fill="FFFFFF"/>
        </w:rPr>
        <w:t>1. Объем налоговых и неналоговых доходов местного бюджета ЗАТО г. Североморск, тыс. руб.- 1</w:t>
      </w:r>
      <w:r w:rsidR="008F6323" w:rsidRPr="00A451E0">
        <w:rPr>
          <w:spacing w:val="-2"/>
          <w:sz w:val="24"/>
          <w:szCs w:val="24"/>
          <w:shd w:val="clear" w:color="auto" w:fill="FFFFFF"/>
        </w:rPr>
        <w:t> </w:t>
      </w:r>
      <w:r w:rsidRPr="00A451E0">
        <w:rPr>
          <w:spacing w:val="-2"/>
          <w:sz w:val="24"/>
          <w:szCs w:val="24"/>
          <w:shd w:val="clear" w:color="auto" w:fill="FFFFFF"/>
        </w:rPr>
        <w:t>346</w:t>
      </w:r>
      <w:r w:rsidR="008F6323" w:rsidRPr="00A451E0">
        <w:rPr>
          <w:spacing w:val="-2"/>
          <w:sz w:val="24"/>
          <w:szCs w:val="24"/>
          <w:shd w:val="clear" w:color="auto" w:fill="FFFFFF"/>
        </w:rPr>
        <w:t> </w:t>
      </w:r>
      <w:r w:rsidRPr="00A451E0">
        <w:rPr>
          <w:spacing w:val="-2"/>
          <w:sz w:val="24"/>
          <w:szCs w:val="24"/>
          <w:shd w:val="clear" w:color="auto" w:fill="FFFFFF"/>
        </w:rPr>
        <w:t xml:space="preserve">695,2;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pacing w:val="-2"/>
          <w:sz w:val="24"/>
          <w:szCs w:val="24"/>
          <w:shd w:val="clear" w:color="auto" w:fill="FFFFFF"/>
        </w:rPr>
      </w:pPr>
      <w:r w:rsidRPr="00A451E0">
        <w:rPr>
          <w:spacing w:val="-2"/>
          <w:sz w:val="24"/>
          <w:szCs w:val="24"/>
          <w:shd w:val="clear" w:color="auto" w:fill="FFFFFF"/>
        </w:rPr>
        <w:t xml:space="preserve">2.Степень качества управления муниципальными финансами, присвоенная ЗАТО г. Североморск Министерством финансов Мурманской области, группа – не ниже 2.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pacing w:val="-2"/>
          <w:sz w:val="24"/>
          <w:szCs w:val="24"/>
          <w:shd w:val="clear" w:color="auto" w:fill="FFFFFF"/>
        </w:rPr>
      </w:pPr>
      <w:r w:rsidRPr="00A451E0">
        <w:rPr>
          <w:spacing w:val="-2"/>
          <w:sz w:val="24"/>
          <w:szCs w:val="24"/>
          <w:shd w:val="clear" w:color="auto" w:fill="FFFFFF"/>
        </w:rPr>
        <w:t xml:space="preserve">3.Доля расходов местного бюджета, формируемых в рамках муниципальных программ, % - 95.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spacing w:val="-2"/>
          <w:sz w:val="24"/>
          <w:szCs w:val="24"/>
          <w:shd w:val="clear" w:color="auto" w:fill="FFFFFF"/>
        </w:rPr>
      </w:pPr>
      <w:r w:rsidRPr="00A451E0">
        <w:rPr>
          <w:spacing w:val="-2"/>
          <w:sz w:val="24"/>
          <w:szCs w:val="24"/>
          <w:shd w:val="clear" w:color="auto" w:fill="FFFFFF"/>
        </w:rPr>
        <w:t xml:space="preserve">4. Доля доходов местного бюджета от использования объектов муниципального имущества в общем объеме доходов, % - 1,0. </w:t>
      </w:r>
    </w:p>
    <w:p w:rsidR="00321F16" w:rsidRPr="00A451E0" w:rsidRDefault="00321F1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contextualSpacing/>
        <w:rPr>
          <w:rStyle w:val="9pt"/>
          <w:b w:val="0"/>
          <w:bCs w:val="0"/>
          <w:sz w:val="24"/>
          <w:szCs w:val="24"/>
        </w:rPr>
      </w:pPr>
      <w:r w:rsidRPr="00A451E0">
        <w:rPr>
          <w:spacing w:val="-2"/>
          <w:sz w:val="24"/>
          <w:szCs w:val="24"/>
          <w:shd w:val="clear" w:color="auto" w:fill="FFFFFF"/>
        </w:rPr>
        <w:t>5. Доля просроченной кредиторской задолженности в общем объеме расходов бюджета, % - 0.</w:t>
      </w:r>
    </w:p>
    <w:p w:rsidR="003B7169" w:rsidRPr="00A451E0" w:rsidRDefault="003B7169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Объем финансирования программы и подпрограммы на 2021 год составляет </w:t>
      </w:r>
      <w:r w:rsidR="007C3E63" w:rsidRPr="00A451E0">
        <w:rPr>
          <w:b/>
        </w:rPr>
        <w:t>21</w:t>
      </w:r>
      <w:r w:rsidRPr="00A451E0">
        <w:rPr>
          <w:b/>
        </w:rPr>
        <w:t> </w:t>
      </w:r>
      <w:r w:rsidR="007C3E63" w:rsidRPr="00A451E0">
        <w:rPr>
          <w:b/>
        </w:rPr>
        <w:t>996</w:t>
      </w:r>
      <w:r w:rsidRPr="00A451E0">
        <w:rPr>
          <w:b/>
        </w:rPr>
        <w:t>,</w:t>
      </w:r>
      <w:r w:rsidR="007C3E63" w:rsidRPr="00A451E0">
        <w:rPr>
          <w:b/>
        </w:rPr>
        <w:t>24</w:t>
      </w:r>
      <w:r w:rsidRPr="00A451E0">
        <w:t xml:space="preserve"> тыс. руб., за </w:t>
      </w:r>
      <w:r w:rsidRPr="00A451E0">
        <w:rPr>
          <w:b/>
        </w:rPr>
        <w:t>январь-</w:t>
      </w:r>
      <w:r w:rsidR="007C3E63" w:rsidRPr="00A451E0">
        <w:rPr>
          <w:b/>
        </w:rPr>
        <w:t>декабрь</w:t>
      </w:r>
      <w:r w:rsidRPr="00A451E0">
        <w:rPr>
          <w:b/>
        </w:rPr>
        <w:t xml:space="preserve"> 2021 года</w:t>
      </w:r>
      <w:r w:rsidRPr="00A451E0">
        <w:t xml:space="preserve"> освоено </w:t>
      </w:r>
      <w:r w:rsidR="007C3E63" w:rsidRPr="00A451E0">
        <w:rPr>
          <w:b/>
        </w:rPr>
        <w:t>21</w:t>
      </w:r>
      <w:r w:rsidRPr="00A451E0">
        <w:rPr>
          <w:b/>
        </w:rPr>
        <w:t> </w:t>
      </w:r>
      <w:r w:rsidR="007C3E63" w:rsidRPr="00A451E0">
        <w:rPr>
          <w:b/>
        </w:rPr>
        <w:t>422</w:t>
      </w:r>
      <w:r w:rsidRPr="00A451E0">
        <w:rPr>
          <w:b/>
        </w:rPr>
        <w:t>,25 тыс. руб.,</w:t>
      </w:r>
      <w:r w:rsidRPr="00A451E0">
        <w:t xml:space="preserve"> что оставляет </w:t>
      </w:r>
      <w:r w:rsidR="007C3E63" w:rsidRPr="00A451E0">
        <w:rPr>
          <w:b/>
        </w:rPr>
        <w:t>97</w:t>
      </w:r>
      <w:r w:rsidRPr="00A451E0">
        <w:rPr>
          <w:b/>
        </w:rPr>
        <w:t>,</w:t>
      </w:r>
      <w:r w:rsidR="007C3E63" w:rsidRPr="00A451E0">
        <w:rPr>
          <w:b/>
        </w:rPr>
        <w:t>39</w:t>
      </w:r>
      <w:r w:rsidRPr="00A451E0">
        <w:rPr>
          <w:b/>
        </w:rPr>
        <w:t>%.</w:t>
      </w:r>
    </w:p>
    <w:p w:rsidR="003B7169" w:rsidRPr="00A451E0" w:rsidRDefault="003B7169" w:rsidP="0013078C">
      <w:pPr>
        <w:ind w:firstLine="567"/>
        <w:jc w:val="both"/>
        <w:outlineLvl w:val="0"/>
      </w:pPr>
      <w:r w:rsidRPr="00A451E0">
        <w:t>Мероприятие «</w:t>
      </w:r>
      <w:r w:rsidRPr="00A451E0">
        <w:rPr>
          <w:i/>
        </w:rPr>
        <w:t>Процентные платежи по муниципальному долгу ЗАТО г.Североморск»</w:t>
      </w:r>
      <w:r w:rsidRPr="00A451E0">
        <w:t xml:space="preserve"> основного мероприятия 2. </w:t>
      </w:r>
      <w:r w:rsidRPr="00A451E0">
        <w:rPr>
          <w:i/>
        </w:rPr>
        <w:t>Управление муниципальным долгом</w:t>
      </w:r>
      <w:r w:rsidRPr="00A451E0">
        <w:t xml:space="preserve"> исполнено на сумму 4</w:t>
      </w:r>
      <w:r w:rsidR="00DA3870" w:rsidRPr="00A451E0">
        <w:t>78</w:t>
      </w:r>
      <w:r w:rsidRPr="00A451E0">
        <w:t>,</w:t>
      </w:r>
      <w:r w:rsidR="00DA3870" w:rsidRPr="00A451E0">
        <w:t>99</w:t>
      </w:r>
      <w:r w:rsidRPr="00A451E0">
        <w:t xml:space="preserve"> тыс. руб., что составляет 4</w:t>
      </w:r>
      <w:r w:rsidR="00DA3870" w:rsidRPr="00A451E0">
        <w:t>6</w:t>
      </w:r>
      <w:r w:rsidRPr="00A451E0">
        <w:t>% от плана.</w:t>
      </w:r>
    </w:p>
    <w:p w:rsidR="003B2485" w:rsidRPr="00A451E0" w:rsidRDefault="003B7169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A451E0">
        <w:rPr>
          <w:rFonts w:eastAsiaTheme="minorHAnsi" w:cstheme="minorBidi"/>
          <w:lang w:eastAsia="en-US"/>
        </w:rPr>
        <w:t>Снижение расходов на обслуживание муниципального долга обусловлено привлечением временно не используемых остатков средств на счетах муниципальных бюджетных и автономных учреждений для покрытия кассовых разрывов.</w:t>
      </w:r>
      <w:r w:rsidR="003B2485" w:rsidRPr="00A451E0">
        <w:rPr>
          <w:rFonts w:eastAsiaTheme="minorHAnsi" w:cstheme="minorBidi"/>
          <w:lang w:eastAsia="en-US"/>
        </w:rPr>
        <w:t xml:space="preserve"> </w:t>
      </w:r>
    </w:p>
    <w:p w:rsidR="009E41CF" w:rsidRPr="00A451E0" w:rsidRDefault="009A47BE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rPr>
          <w:b/>
        </w:rPr>
        <w:t>Выполнение целевого</w:t>
      </w:r>
      <w:r w:rsidR="00054556" w:rsidRPr="00A451E0">
        <w:rPr>
          <w:b/>
        </w:rPr>
        <w:t xml:space="preserve"> показателя</w:t>
      </w:r>
      <w:r w:rsidR="00054556" w:rsidRPr="00A451E0">
        <w:t xml:space="preserve"> </w:t>
      </w:r>
      <w:r w:rsidRPr="00A451E0">
        <w:rPr>
          <w:i/>
        </w:rPr>
        <w:t>Доля налоговых и неналоговых доходов местного бюджета в общем объеме собственных доходов бюджета муниципального образования (%)</w:t>
      </w:r>
      <w:r w:rsidR="00054556" w:rsidRPr="00A451E0">
        <w:rPr>
          <w:i/>
        </w:rPr>
        <w:t xml:space="preserve"> </w:t>
      </w:r>
      <w:r w:rsidRPr="00A451E0">
        <w:t>составило</w:t>
      </w:r>
      <w:r w:rsidR="00054556" w:rsidRPr="00A451E0">
        <w:t xml:space="preserve"> </w:t>
      </w:r>
      <w:r w:rsidRPr="00A451E0">
        <w:t>66</w:t>
      </w:r>
      <w:r w:rsidR="00054556" w:rsidRPr="00A451E0">
        <w:t>%</w:t>
      </w:r>
      <w:r w:rsidR="009E41CF" w:rsidRPr="00A451E0">
        <w:t>.</w:t>
      </w:r>
      <w:r w:rsidR="003B2485" w:rsidRPr="00A451E0">
        <w:t xml:space="preserve"> </w:t>
      </w:r>
      <w:r w:rsidR="009E41CF" w:rsidRPr="00A451E0">
        <w:t>Данное невыполнение связано:</w:t>
      </w:r>
    </w:p>
    <w:p w:rsidR="009E41CF" w:rsidRPr="00A451E0" w:rsidRDefault="007E5631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>с</w:t>
      </w:r>
      <w:r w:rsidR="009E41CF" w:rsidRPr="00A451E0">
        <w:t xml:space="preserve">о снижением поступлений платежей в бюджет ЗАТО г. Североморск в 2021 году по доходам от реализации имущества, находящегося в государственной и муниципальной собственности (сокращение количества действующих договоров); </w:t>
      </w:r>
    </w:p>
    <w:p w:rsidR="009E41CF" w:rsidRPr="00A451E0" w:rsidRDefault="007E5631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>с</w:t>
      </w:r>
      <w:r w:rsidR="009E41CF" w:rsidRPr="00A451E0">
        <w:t xml:space="preserve">о снижением платежей при пользовании природными ресурсами (за сбросы загрязняющих веществ в водные объекты); </w:t>
      </w:r>
    </w:p>
    <w:p w:rsidR="005046AE" w:rsidRPr="00A451E0" w:rsidRDefault="007E5631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>с</w:t>
      </w:r>
      <w:r w:rsidR="009E41CF" w:rsidRPr="00A451E0">
        <w:t>о снижением поступлений по налогу, взимаемому в связи с применением упрощенной системы налогообложения, в связи с проведением зачетов и возвратов в 2021 году,</w:t>
      </w:r>
    </w:p>
    <w:p w:rsidR="003B2485" w:rsidRPr="00A451E0" w:rsidRDefault="009E41CF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>а также, с увеличением поступлений межбюджетных трансфертов из областного бюджета.</w:t>
      </w:r>
    </w:p>
    <w:p w:rsidR="003B2485" w:rsidRPr="00A451E0" w:rsidRDefault="00626B13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b/>
        </w:rPr>
      </w:pPr>
      <w:r w:rsidRPr="00A451E0">
        <w:rPr>
          <w:b/>
        </w:rPr>
        <w:t>Выполнение показателей задачи:</w:t>
      </w:r>
    </w:p>
    <w:p w:rsidR="003B2485" w:rsidRPr="00A451E0" w:rsidRDefault="00054556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 xml:space="preserve">- </w:t>
      </w:r>
      <w:r w:rsidRPr="00A451E0">
        <w:rPr>
          <w:i/>
        </w:rPr>
        <w:t xml:space="preserve">Соотношение объема проверенных средств бюджета к общему объему расходов бюджета(%) </w:t>
      </w:r>
      <w:r w:rsidR="00626B13" w:rsidRPr="00A451E0">
        <w:t xml:space="preserve">составило </w:t>
      </w:r>
      <w:r w:rsidRPr="00A451E0">
        <w:t>66,7%;</w:t>
      </w:r>
    </w:p>
    <w:p w:rsidR="003B2485" w:rsidRPr="00A451E0" w:rsidRDefault="00054556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 xml:space="preserve">- </w:t>
      </w:r>
      <w:r w:rsidRPr="00A451E0">
        <w:rPr>
          <w:i/>
        </w:rPr>
        <w:t>Соотношение объема проверенных средств бюджета к общей сумме расходов бюджета года, предшествующему отчетному(%)</w:t>
      </w:r>
      <w:r w:rsidRPr="00A451E0">
        <w:t xml:space="preserve"> </w:t>
      </w:r>
      <w:r w:rsidR="00626B13" w:rsidRPr="00A451E0">
        <w:t xml:space="preserve">составило </w:t>
      </w:r>
      <w:r w:rsidRPr="00A451E0">
        <w:t xml:space="preserve">51,8% </w:t>
      </w:r>
    </w:p>
    <w:p w:rsidR="002228A3" w:rsidRPr="00A451E0" w:rsidRDefault="00054556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lastRenderedPageBreak/>
        <w:t xml:space="preserve">Данное невыполнение связано </w:t>
      </w:r>
      <w:r w:rsidR="002228A3" w:rsidRPr="00A451E0">
        <w:t>с изменениями алгоритм</w:t>
      </w:r>
      <w:r w:rsidR="001A335A" w:rsidRPr="00A451E0">
        <w:t>а</w:t>
      </w:r>
      <w:r w:rsidR="002228A3" w:rsidRPr="00A451E0">
        <w:t xml:space="preserve"> расчета плановых и фактических показателей в соответствии с Постановлением Правительства РФ от 16.09.2020 № 1478 "Об утверждении федерального стандарта внутреннего государственного (муниципального) финансового контроля "Правила составления отчетности о результатах контрольной деятельности", Приказом Минфина России от 01.12.2021 № 540 "Об утверждении методических рекомендаций по составлению и представлению отчетности о результатах контрольной деятельности органов внутреннего государственного (муниципального) финансового контроля"</w:t>
      </w:r>
      <w:r w:rsidR="001A335A" w:rsidRPr="00A451E0">
        <w:t>.</w:t>
      </w:r>
    </w:p>
    <w:p w:rsidR="00054556" w:rsidRPr="00A451E0" w:rsidRDefault="001A335A" w:rsidP="003B2485">
      <w:pPr>
        <w:autoSpaceDE w:val="0"/>
        <w:autoSpaceDN w:val="0"/>
        <w:adjustRightInd w:val="0"/>
        <w:spacing w:after="160"/>
        <w:ind w:firstLine="709"/>
        <w:contextualSpacing/>
        <w:jc w:val="both"/>
      </w:pPr>
      <w:r w:rsidRPr="00A451E0">
        <w:t xml:space="preserve">Подпрограмма реализована в </w:t>
      </w:r>
      <w:r w:rsidRPr="00A451E0">
        <w:rPr>
          <w:b/>
        </w:rPr>
        <w:t>приемлемым уровнем эффективности.</w:t>
      </w:r>
    </w:p>
    <w:p w:rsidR="00054556" w:rsidRPr="00A451E0" w:rsidRDefault="00054556" w:rsidP="00054556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  <w:u w:val="single"/>
        </w:rPr>
      </w:pPr>
      <w:r w:rsidRPr="00A451E0">
        <w:rPr>
          <w:b/>
          <w:sz w:val="24"/>
          <w:szCs w:val="24"/>
        </w:rPr>
        <w:t xml:space="preserve">В 2021 году муниципальная программа реализована </w:t>
      </w:r>
      <w:r w:rsidRPr="00A451E0">
        <w:rPr>
          <w:b/>
          <w:sz w:val="24"/>
          <w:szCs w:val="24"/>
          <w:u w:val="single"/>
        </w:rPr>
        <w:t>с</w:t>
      </w:r>
      <w:r w:rsidR="00F41C20" w:rsidRPr="00A451E0">
        <w:rPr>
          <w:b/>
          <w:sz w:val="24"/>
          <w:szCs w:val="24"/>
          <w:u w:val="single"/>
        </w:rPr>
        <w:t>о средним</w:t>
      </w:r>
      <w:r w:rsidRPr="00A451E0">
        <w:rPr>
          <w:b/>
          <w:sz w:val="24"/>
          <w:szCs w:val="24"/>
          <w:u w:val="single"/>
        </w:rPr>
        <w:t xml:space="preserve"> уровнем эффективности.</w:t>
      </w:r>
    </w:p>
    <w:p w:rsidR="00054556" w:rsidRPr="00A451E0" w:rsidRDefault="00054556" w:rsidP="00054556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</w:p>
    <w:p w:rsidR="00617F58" w:rsidRPr="00A451E0" w:rsidRDefault="00617F58" w:rsidP="0013078C">
      <w:pPr>
        <w:autoSpaceDE w:val="0"/>
        <w:autoSpaceDN w:val="0"/>
        <w:adjustRightInd w:val="0"/>
        <w:spacing w:after="160"/>
        <w:ind w:firstLine="709"/>
        <w:contextualSpacing/>
        <w:jc w:val="both"/>
        <w:rPr>
          <w:b/>
        </w:rPr>
      </w:pPr>
      <w:r w:rsidRPr="00A451E0">
        <w:t>Подробный перечень мероприятий подпрограмм</w:t>
      </w:r>
      <w:r w:rsidR="00A70940" w:rsidRPr="00A451E0">
        <w:t>ы</w:t>
      </w:r>
      <w:r w:rsidRPr="00A451E0">
        <w:t>, входящ</w:t>
      </w:r>
      <w:r w:rsidR="00A70940" w:rsidRPr="00A451E0">
        <w:t xml:space="preserve">ей </w:t>
      </w:r>
      <w:r w:rsidRPr="00A451E0">
        <w:t>в состав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нижеследующей таблиц</w:t>
      </w:r>
      <w:r w:rsidR="001D7449" w:rsidRPr="00A451E0">
        <w:t>е</w:t>
      </w:r>
      <w:r w:rsidRPr="00A451E0">
        <w:t>.</w:t>
      </w:r>
    </w:p>
    <w:p w:rsidR="00617F58" w:rsidRPr="00A451E0" w:rsidRDefault="00617F58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left"/>
        <w:rPr>
          <w:szCs w:val="28"/>
        </w:rPr>
      </w:pPr>
    </w:p>
    <w:p w:rsidR="00F12377" w:rsidRPr="00A451E0" w:rsidRDefault="00F12377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left"/>
        <w:rPr>
          <w:szCs w:val="28"/>
        </w:rPr>
        <w:sectPr w:rsidR="00F12377" w:rsidRPr="00A451E0" w:rsidSect="00617F58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637BC1" w:rsidRPr="00A451E0" w:rsidRDefault="00637BC1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lastRenderedPageBreak/>
        <w:t>Подпрограмма «Управление муниципальными финансами»</w:t>
      </w:r>
      <w:r w:rsidR="001D7449" w:rsidRPr="00A451E0">
        <w:rPr>
          <w:b/>
          <w:sz w:val="24"/>
          <w:szCs w:val="24"/>
        </w:rPr>
        <w:t xml:space="preserve"> на 20</w:t>
      </w:r>
      <w:r w:rsidR="00366D72" w:rsidRPr="00A451E0">
        <w:rPr>
          <w:b/>
          <w:sz w:val="24"/>
          <w:szCs w:val="24"/>
        </w:rPr>
        <w:t>21</w:t>
      </w:r>
      <w:r w:rsidR="001D7449" w:rsidRPr="00A451E0">
        <w:rPr>
          <w:b/>
          <w:sz w:val="24"/>
          <w:szCs w:val="24"/>
        </w:rPr>
        <w:t>-202</w:t>
      </w:r>
      <w:r w:rsidR="00366D72" w:rsidRPr="00A451E0">
        <w:rPr>
          <w:b/>
          <w:sz w:val="24"/>
          <w:szCs w:val="24"/>
        </w:rPr>
        <w:t>5</w:t>
      </w:r>
      <w:r w:rsidR="001D7449" w:rsidRPr="00A451E0">
        <w:rPr>
          <w:b/>
          <w:sz w:val="24"/>
          <w:szCs w:val="24"/>
        </w:rPr>
        <w:t xml:space="preserve"> годы</w:t>
      </w:r>
    </w:p>
    <w:tbl>
      <w:tblPr>
        <w:tblW w:w="1573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56"/>
        <w:gridCol w:w="2789"/>
        <w:gridCol w:w="851"/>
        <w:gridCol w:w="992"/>
        <w:gridCol w:w="1276"/>
        <w:gridCol w:w="992"/>
        <w:gridCol w:w="851"/>
        <w:gridCol w:w="2551"/>
        <w:gridCol w:w="992"/>
        <w:gridCol w:w="991"/>
        <w:gridCol w:w="1276"/>
        <w:gridCol w:w="1418"/>
      </w:tblGrid>
      <w:tr w:rsidR="00007CF6" w:rsidRPr="00A451E0" w:rsidTr="005A35FD">
        <w:trPr>
          <w:trHeight w:val="540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Объемы финансирования, тыс.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 (гр.6/ гр.5)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007CF6" w:rsidRPr="00A451E0" w:rsidTr="005A35FD">
        <w:trPr>
          <w:trHeight w:val="114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Уточненные бюджетные ассигнования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Кассовый расход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Процент освоения, 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CF6" w:rsidRPr="00A451E0" w:rsidRDefault="00007CF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07CF6" w:rsidRPr="00A451E0" w:rsidTr="005A35FD">
        <w:trPr>
          <w:trHeight w:val="22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bCs/>
                <w:sz w:val="16"/>
                <w:szCs w:val="16"/>
              </w:rPr>
            </w:pPr>
            <w:r w:rsidRPr="00A451E0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CF6" w:rsidRPr="00A451E0" w:rsidRDefault="00007CF6">
            <w:pPr>
              <w:jc w:val="center"/>
              <w:rPr>
                <w:b/>
                <w:sz w:val="16"/>
                <w:szCs w:val="16"/>
              </w:rPr>
            </w:pPr>
            <w:r w:rsidRPr="00A451E0">
              <w:rPr>
                <w:b/>
                <w:sz w:val="16"/>
                <w:szCs w:val="16"/>
              </w:rPr>
              <w:t>12</w:t>
            </w: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 муниципальной программы:</w:t>
            </w:r>
            <w:r w:rsidRPr="00A451E0">
              <w:rPr>
                <w:b/>
              </w:rPr>
              <w:t xml:space="preserve"> </w:t>
            </w:r>
            <w:r w:rsidRPr="00A451E0">
              <w:rPr>
                <w:b/>
                <w:sz w:val="18"/>
                <w:szCs w:val="18"/>
              </w:rPr>
              <w:t>Обеспечение эффективного управления муниципальными финансами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 налоговых и неналоговых доходов местного бюджета ЗАТО г. Североморск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151ADE">
            <w:pPr>
              <w:ind w:left="-108" w:right="-107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1252628,2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151AD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1332220,0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Степень каче</w:t>
            </w:r>
            <w:r w:rsidR="00151ADE" w:rsidRPr="00A451E0">
              <w:rPr>
                <w:b/>
                <w:sz w:val="18"/>
                <w:szCs w:val="18"/>
              </w:rPr>
              <w:t xml:space="preserve">ства управления муниципальными </w:t>
            </w:r>
            <w:r w:rsidRPr="00A451E0">
              <w:rPr>
                <w:b/>
                <w:sz w:val="18"/>
                <w:szCs w:val="18"/>
              </w:rPr>
              <w:t>финансами, присвоенная ЗАТО г.Североморск Министерством финансов Мурманской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не ниже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за 2021 год рассчитывается до 20 апреля 2022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5F01CE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за 2020 год - 1 (</w:t>
            </w:r>
            <w:r w:rsidR="005F01CE" w:rsidRPr="00A451E0">
              <w:rPr>
                <w:b/>
                <w:sz w:val="18"/>
                <w:szCs w:val="18"/>
              </w:rPr>
              <w:t>100%</w:t>
            </w:r>
            <w:r w:rsidRPr="00A451E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доходов местного бюджета от использования объектов муниципального имущества в общем объеме доходов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просроченной кредиторской задолженности в общем объеме расходов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7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1. Цель подпрограммы: Обеспечение долгосрочной сбалансированности и устойчивости бюджета муниципального образования ЗАТО г. Североморск, оптимизация управления муниципальным долгом ЗАТО г. Североморск и повышение качества бюджетного процесса в ЗАТО г. Североморск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9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Доля расходов на обслуживание муниципального долга в общем объеме расходов бюджета (за исключением субвенций из бюджетов вышестоящих уровней) (%)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≤15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Удельный вес возмещенных средств в общей сумме, предписанной к возврату по результатам контрольных мероприятий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предписаний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8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775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Задача 1: Совершенствование бюджетного процесса в ЗАТО г. Североморск и нормативно правового регулирования в бюджетной финансовой сфере, повышение бюджета и открытости бюджетного процесса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Поддержание официального сайта Управления финансов в сети Интернет в актуальном состоянии (да -1/нет-0)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1. Нормативно-методическое обеспечение и организация бюджетного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20 954,66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20 943,26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Мероприятие: 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20 954,66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20 943,26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1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1.1.1.1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Составление сводной бюджетной росписи бюджета ЗАТО г. Североморск, своевременное доведение показателей росписи и лимитов бюджетных обязательств до главных распорядителей бюджетных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6"/>
                <w:szCs w:val="16"/>
              </w:rPr>
            </w:pPr>
            <w:r w:rsidRPr="00A451E0">
              <w:rPr>
                <w:sz w:val="16"/>
                <w:szCs w:val="16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Доведение показателей сводной бюджетной росписи и лимитов бюджетных обязательств до Главных распорядителей бюджетных средств в сроки, установленные нормативными правовыми документами, регулирующими бюджетные правоотношения (да -1/нет-0)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14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1.1.1.2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Своевременная и качественная подготовка проекта Решения об исполнении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6"/>
                <w:szCs w:val="16"/>
              </w:rPr>
            </w:pPr>
            <w:r w:rsidRPr="00A451E0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Составление и представление в Совет депутатов ЗАТО  г. Североморск годового отчета об исполнении бюджета в сроки, установленные бюджетным законодательством и нормативными правовыми актами органов местного самоуправления, (да -1/нет-0)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1.1.1.3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Соблюдение ограничений по уровню дефицита и обеспечение его оптимального уровня для исполнения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Соблюдение предельно допустимого уровня дефицита бюджета в соответствии с бюджетным законодательством (да/нет)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Администрация ЗАТО г. Североморск, Управление финансов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1.1.1.4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Ведение реестра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в установленные сроки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Недопущение принятия необеспеченных расходных обязательств, (да 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финансов, ГРБС</w:t>
            </w:r>
          </w:p>
        </w:tc>
      </w:tr>
      <w:tr w:rsidR="003F28D3" w:rsidRPr="00A451E0" w:rsidTr="005A35FD">
        <w:trPr>
          <w:trHeight w:val="19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1.1.1.5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доступа граждан к информации о бюджетных данных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Составление бюджета для граждан, содержащего основные положения проекта бюджета, отчета об исполнении бюджета в доступной для широкого круга пользователей форме (да 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Управление финансов, </w:t>
            </w:r>
            <w:r w:rsidR="005A35FD" w:rsidRPr="00A451E0">
              <w:rPr>
                <w:sz w:val="18"/>
                <w:szCs w:val="18"/>
              </w:rPr>
              <w:t xml:space="preserve">Администрация ЗАТО г. Североморск </w:t>
            </w:r>
            <w:r w:rsidRPr="00A451E0">
              <w:rPr>
                <w:sz w:val="18"/>
                <w:szCs w:val="18"/>
              </w:rPr>
              <w:t>(в части прогноза социально – экономического развития, муниципальных программ), ГРБС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20 954,66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20 943,26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99,95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96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</w:t>
            </w:r>
          </w:p>
        </w:tc>
        <w:tc>
          <w:tcPr>
            <w:tcW w:w="7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Задача 2: Обеспечение эффективного управления муниципальным долгом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Приемлемость уровня риска исполнения расходных обязательств в связи с погашением муниципального долга ЗАТО г. Североморск (значение уровня риска)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Отношение муниципального долга к доходам бюджета без учета объема безвозмездных поступлений (%)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≤50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14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Погашение кредитных ресурсов в сроки, установленные кредитными договорами и соглашениями (да 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2. Управление муниципальным долгом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1 041,58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478,99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45,99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Мероприятие: Процентные платежи по муниципальному долгу ЗАТО г. Североморск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1 041,58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478,99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45,99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144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2.1.1.1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Соблюдение ограничений по уровню расходов на 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*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источника финансирования дефицита бюджета ЗАТО г. Североморск, за счет привлечения кредитов из кредитных организаций по результатам электронных аукционов, в объеме предусмотренном решением Совета депутатов о бюджете (да -1/нет-0)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2.1.1.2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своевременных расчетов по обслуживанию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 *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Отсутствие просроченной задолженности по обслуживанию муниципального долга (да-1/нет-0)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Мероприятие: Прочие направления расходов муниципальных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2..1.2.1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Эффективное управление единым счетом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Соблюдение ограничений по уровню муниципального долга (да-1/нет-0)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2.1.2.2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Обеспечение своевременных расчетов по долговым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Отсутствие просроченной задолженности по долговым обязательствам (да-1/нет-0)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1 041,58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478,99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45,99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96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</w:t>
            </w:r>
          </w:p>
        </w:tc>
        <w:tc>
          <w:tcPr>
            <w:tcW w:w="7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Задача 3: Развитие системы муниципального внутреннего финансового контроля (надзора) в бюджетно-финансовой сфере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Соотношение количества установленных фактов финансовых нарушений и общего количество решений, принятых по фактам финансовых нарушений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Соотношение объема проверенных средств бюджета к общему объему расходов бюджета (%)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77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Соотношение объема проверенных средств бюджета к общей сумме расходов бюджета года, предшествующему отчетному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6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3.1.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Основное мероприятие 3. Организация и осуществление внутреннего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Мероприятие: Прочие направления расходов муниципальных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3.1.1.1</w:t>
            </w:r>
          </w:p>
        </w:tc>
        <w:tc>
          <w:tcPr>
            <w:tcW w:w="2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Организация и осуществление внутреннего финансового контроля, создание правовой и методической базы по организации внутреннего финансового контроля. Планирование контрольных мероприятий исходя из принципа программно-целевого формирования и исполнения бюджета с целью усиления контроля за эффективным использованием бюджетных средств в части достижения целей и решения задач муниципальных программ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постоянно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Соотношение количества фактически проверенных муниципальных учреждений к общему количеству муниципальных учреждений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Соотношение количества фактически проведенных контрольных мероприятий к количеству запланированных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72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Удельный вес возмещенных средств в общей сумме, предписанной к возврату по результатам контрольных мероприятий 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предписаний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финансов</w:t>
            </w:r>
          </w:p>
        </w:tc>
      </w:tr>
      <w:tr w:rsidR="003F28D3" w:rsidRPr="00A451E0" w:rsidTr="005A35FD">
        <w:trPr>
          <w:trHeight w:val="24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              -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ПОДПРОГРАММЕ,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21 996,24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21 422,25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 xml:space="preserve">97,39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мероприятия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3F28D3" w:rsidRPr="00A451E0" w:rsidTr="005A35FD">
        <w:trPr>
          <w:trHeight w:val="48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21 996,24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21 422,25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97,39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8D3" w:rsidRPr="00A451E0" w:rsidRDefault="003F28D3" w:rsidP="003F28D3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</w:tbl>
    <w:p w:rsidR="00007CF6" w:rsidRPr="00A451E0" w:rsidRDefault="00007CF6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6B21EF" w:rsidRPr="00A451E0" w:rsidRDefault="006B21EF" w:rsidP="006B21EF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6B21EF" w:rsidRPr="00A451E0" w:rsidRDefault="006B21EF" w:rsidP="006B21EF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6B21EF" w:rsidRPr="00A451E0" w:rsidTr="004218B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6B21EF" w:rsidP="004218B7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1EF" w:rsidRPr="00A451E0" w:rsidRDefault="00C70CA8" w:rsidP="004218B7">
            <w:pPr>
              <w:jc w:val="center"/>
            </w:pPr>
            <w:r w:rsidRPr="00A451E0">
              <w:t>2,66</w:t>
            </w:r>
            <w:r w:rsidR="006B21EF" w:rsidRPr="00A451E0">
              <w:t xml:space="preserve">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6B21EF" w:rsidP="004218B7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6B21EF" w:rsidP="004218B7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1EF" w:rsidRPr="00A451E0" w:rsidRDefault="00C70CA8" w:rsidP="004218B7">
            <w:pPr>
              <w:jc w:val="center"/>
            </w:pPr>
            <w:r w:rsidRPr="00A451E0">
              <w:t>16,19</w:t>
            </w:r>
            <w:r w:rsidR="006B21EF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6B21EF" w:rsidP="004218B7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C70CA8" w:rsidP="00C70CA8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</w:t>
            </w:r>
            <w:r w:rsidR="006B21EF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92</w:t>
            </w:r>
            <w:r w:rsidR="006B21EF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средняя результативность (недовыполнение плана)</w:t>
            </w:r>
          </w:p>
        </w:tc>
      </w:tr>
      <w:tr w:rsidR="006B21EF" w:rsidRPr="00A451E0" w:rsidTr="004218B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21EF" w:rsidRPr="00A451E0" w:rsidRDefault="006B21EF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C70CA8" w:rsidP="004218B7">
            <w:pPr>
              <w:jc w:val="center"/>
            </w:pPr>
            <w:r w:rsidRPr="00A451E0">
              <w:t>3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21EF" w:rsidRPr="00A451E0" w:rsidRDefault="006B21EF" w:rsidP="004218B7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21EF" w:rsidRPr="00A451E0" w:rsidRDefault="006B21EF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1EF" w:rsidRPr="00A451E0" w:rsidRDefault="00C70CA8" w:rsidP="004218B7">
            <w:pPr>
              <w:jc w:val="center"/>
            </w:pPr>
            <w:r w:rsidRPr="00A451E0">
              <w:t>17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21EF" w:rsidRPr="00A451E0" w:rsidRDefault="006B21EF" w:rsidP="004218B7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21EF" w:rsidRPr="00A451E0" w:rsidRDefault="006B21EF" w:rsidP="004218B7">
            <w:pPr>
              <w:rPr>
                <w:b/>
                <w:bCs/>
              </w:rPr>
            </w:pPr>
          </w:p>
        </w:tc>
      </w:tr>
    </w:tbl>
    <w:p w:rsidR="006B21EF" w:rsidRPr="00A451E0" w:rsidRDefault="006B21EF" w:rsidP="006B21EF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6B21EF" w:rsidRPr="00A451E0" w:rsidRDefault="006B21EF" w:rsidP="006B21EF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0,7</w:t>
      </w:r>
      <w:r w:rsidR="00E56299" w:rsidRPr="00A451E0">
        <w:rPr>
          <w:rFonts w:ascii="Times New Roman" w:hAnsi="Times New Roman" w:cs="Times New Roman"/>
          <w:b/>
          <w:sz w:val="24"/>
          <w:szCs w:val="24"/>
        </w:rPr>
        <w:t>3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</w:t>
      </w:r>
      <w:r w:rsidR="00C70CA8" w:rsidRPr="00A451E0">
        <w:rPr>
          <w:rFonts w:ascii="Times New Roman" w:hAnsi="Times New Roman" w:cs="Times New Roman"/>
          <w:sz w:val="24"/>
          <w:szCs w:val="24"/>
        </w:rPr>
        <w:t xml:space="preserve"> </w:t>
      </w:r>
      <w:r w:rsidR="00E56299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24AA8" w:rsidRPr="00A451E0" w:rsidRDefault="006B21EF" w:rsidP="006B21EF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E56299" w:rsidRPr="00A451E0">
        <w:rPr>
          <w:b/>
        </w:rPr>
        <w:t>4</w:t>
      </w:r>
      <w:r w:rsidRPr="00A451E0">
        <w:rPr>
          <w:b/>
        </w:rPr>
        <w:t xml:space="preserve"> </w:t>
      </w:r>
      <w:r w:rsidR="00E56299" w:rsidRPr="00A451E0">
        <w:rPr>
          <w:b/>
        </w:rPr>
        <w:t>приемлемый</w:t>
      </w:r>
      <w:r w:rsidR="00C70CA8" w:rsidRPr="00A451E0">
        <w:rPr>
          <w:b/>
        </w:rPr>
        <w:t xml:space="preserve"> уровень</w:t>
      </w:r>
      <w:r w:rsidRPr="00A451E0">
        <w:rPr>
          <w:b/>
        </w:rPr>
        <w:t xml:space="preserve"> эффективност</w:t>
      </w:r>
      <w:r w:rsidR="00C70CA8" w:rsidRPr="00A451E0">
        <w:rPr>
          <w:b/>
        </w:rPr>
        <w:t>и</w:t>
      </w:r>
      <w:r w:rsidRPr="00A451E0">
        <w:rPr>
          <w:b/>
        </w:rPr>
        <w:t xml:space="preserve"> </w:t>
      </w:r>
    </w:p>
    <w:p w:rsidR="00570585" w:rsidRPr="00A451E0" w:rsidRDefault="0057058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09" w:firstLine="0"/>
        <w:jc w:val="center"/>
        <w:rPr>
          <w:b/>
          <w:szCs w:val="28"/>
        </w:rPr>
        <w:sectPr w:rsidR="00570585" w:rsidRPr="00A451E0" w:rsidSect="001D74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70585" w:rsidRPr="00A451E0" w:rsidRDefault="0057058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left="709" w:firstLine="0"/>
        <w:jc w:val="center"/>
        <w:rPr>
          <w:b/>
          <w:szCs w:val="28"/>
          <w:u w:val="single"/>
        </w:rPr>
      </w:pPr>
      <w:r w:rsidRPr="00A451E0">
        <w:rPr>
          <w:b/>
          <w:szCs w:val="28"/>
        </w:rPr>
        <w:lastRenderedPageBreak/>
        <w:t xml:space="preserve">8.Отчет о реализации мероприятий муниципальной программы </w:t>
      </w:r>
      <w:r w:rsidRPr="00A451E0">
        <w:rPr>
          <w:b/>
          <w:szCs w:val="28"/>
          <w:u w:val="single"/>
        </w:rPr>
        <w:t>«Формирование современной городской среды ЗАТО г. Североморск» на 2018-202</w:t>
      </w:r>
      <w:r w:rsidR="004C30BF" w:rsidRPr="00A451E0">
        <w:rPr>
          <w:b/>
          <w:szCs w:val="28"/>
          <w:u w:val="single"/>
        </w:rPr>
        <w:t>4</w:t>
      </w:r>
      <w:r w:rsidRPr="00A451E0">
        <w:rPr>
          <w:b/>
          <w:szCs w:val="28"/>
          <w:u w:val="single"/>
        </w:rPr>
        <w:t xml:space="preserve"> гг</w:t>
      </w:r>
      <w:r w:rsidR="00B77D09" w:rsidRPr="00A451E0">
        <w:rPr>
          <w:b/>
          <w:szCs w:val="28"/>
          <w:u w:val="single"/>
        </w:rPr>
        <w:t>.</w:t>
      </w:r>
    </w:p>
    <w:p w:rsidR="00570585" w:rsidRPr="00A451E0" w:rsidRDefault="0057058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70585" w:rsidRPr="00A451E0" w:rsidRDefault="00570585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bCs/>
          <w:i/>
          <w:color w:val="auto"/>
        </w:rPr>
        <w:t>Цель программы</w:t>
      </w:r>
      <w:r w:rsidRPr="00A451E0">
        <w:rPr>
          <w:i/>
          <w:color w:val="auto"/>
        </w:rPr>
        <w:t xml:space="preserve"> </w:t>
      </w:r>
      <w:r w:rsidR="00B36E03" w:rsidRPr="00A451E0">
        <w:rPr>
          <w:i/>
          <w:color w:val="auto"/>
        </w:rPr>
        <w:t>–</w:t>
      </w:r>
      <w:r w:rsidRPr="00A451E0">
        <w:rPr>
          <w:i/>
          <w:color w:val="auto"/>
        </w:rPr>
        <w:t xml:space="preserve"> </w:t>
      </w:r>
      <w:r w:rsidRPr="00A451E0">
        <w:rPr>
          <w:rFonts w:ascii="Times New Roman" w:hAnsi="Times New Roman" w:cs="Times New Roman"/>
          <w:color w:val="auto"/>
        </w:rPr>
        <w:t xml:space="preserve">Повышение качества и комфорта городской среды на территории ЗАТО г.Североморск </w:t>
      </w:r>
    </w:p>
    <w:p w:rsidR="006F296A" w:rsidRPr="00A451E0" w:rsidRDefault="006F296A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A451E0">
        <w:rPr>
          <w:b/>
          <w:bCs/>
          <w:sz w:val="24"/>
          <w:szCs w:val="24"/>
        </w:rPr>
        <w:t xml:space="preserve">Ответственным исполнителем Программы является </w:t>
      </w:r>
      <w:r w:rsidRPr="00A451E0">
        <w:rPr>
          <w:bCs/>
          <w:sz w:val="24"/>
          <w:szCs w:val="24"/>
        </w:rPr>
        <w:t>Комитет по развитию городского хозяйства</w:t>
      </w:r>
      <w:r w:rsidR="004907D8" w:rsidRPr="00A451E0">
        <w:rPr>
          <w:bCs/>
          <w:sz w:val="24"/>
          <w:szCs w:val="24"/>
        </w:rPr>
        <w:t xml:space="preserve"> Администрации ЗАТО г. Североморск</w:t>
      </w:r>
      <w:r w:rsidRPr="00A451E0">
        <w:rPr>
          <w:bCs/>
          <w:sz w:val="24"/>
          <w:szCs w:val="24"/>
        </w:rPr>
        <w:t>.</w:t>
      </w:r>
    </w:p>
    <w:p w:rsidR="004907D8" w:rsidRPr="00A451E0" w:rsidRDefault="004907D8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A451E0">
        <w:rPr>
          <w:b/>
          <w:bCs/>
          <w:sz w:val="24"/>
          <w:szCs w:val="24"/>
        </w:rPr>
        <w:t>Участники программы:</w:t>
      </w:r>
      <w:r w:rsidRPr="00A451E0">
        <w:rPr>
          <w:bCs/>
          <w:sz w:val="24"/>
          <w:szCs w:val="24"/>
        </w:rPr>
        <w:t xml:space="preserve"> Комитет по развитию городского хозяйства администрации ЗАТО г.Североморск; Отдел архитектуры администрации ЗАТО г. Североморск; МКУ «Городской центр жилищно-коммунального хозяйства ЗАТО г.Североморск»; собственники помещений многоквартирных домов, расположенных на территории ЗАТО г. Североморск, юридические и физические лица (далее - заинтересованные лица)</w:t>
      </w:r>
    </w:p>
    <w:p w:rsidR="00570585" w:rsidRPr="00A451E0" w:rsidRDefault="00570585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A451E0">
        <w:rPr>
          <w:b/>
          <w:i/>
        </w:rPr>
        <w:t xml:space="preserve">Задачи программы: </w:t>
      </w:r>
    </w:p>
    <w:p w:rsidR="00570585" w:rsidRPr="00A451E0" w:rsidRDefault="00570585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color w:val="auto"/>
        </w:rPr>
        <w:t>1. Обеспечение формирования единого облика ЗАТО г.Североморск</w:t>
      </w:r>
      <w:r w:rsidR="0035638D" w:rsidRPr="00A451E0">
        <w:rPr>
          <w:rFonts w:ascii="Times New Roman" w:hAnsi="Times New Roman" w:cs="Times New Roman"/>
          <w:color w:val="auto"/>
        </w:rPr>
        <w:t>;</w:t>
      </w:r>
    </w:p>
    <w:p w:rsidR="00570585" w:rsidRPr="00A451E0" w:rsidRDefault="00570585" w:rsidP="0013078C">
      <w:pPr>
        <w:autoSpaceDE w:val="0"/>
        <w:autoSpaceDN w:val="0"/>
        <w:adjustRightInd w:val="0"/>
        <w:ind w:firstLine="709"/>
        <w:jc w:val="both"/>
      </w:pPr>
      <w:r w:rsidRPr="00A451E0">
        <w:t>2. Обеспечение создания, содержания и развития объектов благоустройства на территории ЗАТО г.Североморск, включая объекты, находящиеся в частной собственности и прилегающие к ним территории</w:t>
      </w:r>
      <w:r w:rsidR="0035638D" w:rsidRPr="00A451E0">
        <w:t>;</w:t>
      </w:r>
    </w:p>
    <w:p w:rsidR="00570585" w:rsidRPr="00A451E0" w:rsidRDefault="00570585" w:rsidP="0013078C">
      <w:pPr>
        <w:autoSpaceDE w:val="0"/>
        <w:autoSpaceDN w:val="0"/>
        <w:adjustRightInd w:val="0"/>
        <w:ind w:firstLine="709"/>
        <w:jc w:val="both"/>
      </w:pPr>
      <w:r w:rsidRPr="00A451E0">
        <w:t>3. Повышение уровня вовлеченности заинтересованных граждан, организаций в реализацию мероприятий по благоустройству территории ЗАТО г.Североморск.</w:t>
      </w:r>
    </w:p>
    <w:p w:rsidR="00570585" w:rsidRPr="00A451E0" w:rsidRDefault="00570585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A451E0">
        <w:rPr>
          <w:b/>
          <w:i/>
        </w:rPr>
        <w:t>Ожидаемые конечные результаты реализации мероприятий программы:</w:t>
      </w:r>
    </w:p>
    <w:p w:rsidR="00CE354B" w:rsidRPr="00A451E0" w:rsidRDefault="00CE354B" w:rsidP="0013078C">
      <w:pPr>
        <w:autoSpaceDE w:val="0"/>
        <w:autoSpaceDN w:val="0"/>
        <w:adjustRightInd w:val="0"/>
        <w:jc w:val="both"/>
      </w:pPr>
      <w:r w:rsidRPr="00A451E0">
        <w:t xml:space="preserve">- увеличение доли благоустроенных дворовых территорий от общего количества дворовых территорий, запланированных к благоустройству до 40 %; </w:t>
      </w:r>
    </w:p>
    <w:p w:rsidR="00570585" w:rsidRPr="00A451E0" w:rsidRDefault="00CE354B" w:rsidP="0013078C">
      <w:pPr>
        <w:autoSpaceDE w:val="0"/>
        <w:autoSpaceDN w:val="0"/>
        <w:adjustRightInd w:val="0"/>
        <w:jc w:val="both"/>
        <w:outlineLvl w:val="1"/>
      </w:pPr>
      <w:r w:rsidRPr="00A451E0">
        <w:t>- увеличение доли благоустроенных общественных территорий от общего количества общественных территорий, запланированных к благоустройству до 97 %.</w:t>
      </w:r>
    </w:p>
    <w:p w:rsidR="00D53ADD" w:rsidRPr="00A451E0" w:rsidRDefault="00D53ADD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  <w:r w:rsidRPr="00A451E0">
        <w:rPr>
          <w:sz w:val="24"/>
          <w:szCs w:val="24"/>
        </w:rPr>
        <w:t xml:space="preserve">На </w:t>
      </w:r>
      <w:r w:rsidRPr="00A451E0">
        <w:rPr>
          <w:b/>
          <w:sz w:val="24"/>
          <w:szCs w:val="24"/>
        </w:rPr>
        <w:t>2021 год</w:t>
      </w:r>
      <w:r w:rsidRPr="00A451E0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Pr="00A451E0">
        <w:rPr>
          <w:b/>
          <w:sz w:val="24"/>
          <w:szCs w:val="24"/>
        </w:rPr>
        <w:t>17</w:t>
      </w:r>
      <w:r w:rsidR="005A132C" w:rsidRPr="00A451E0">
        <w:rPr>
          <w:b/>
          <w:sz w:val="24"/>
          <w:szCs w:val="24"/>
        </w:rPr>
        <w:t>2</w:t>
      </w:r>
      <w:r w:rsidRPr="00A451E0">
        <w:rPr>
          <w:b/>
          <w:sz w:val="24"/>
          <w:szCs w:val="24"/>
        </w:rPr>
        <w:t> </w:t>
      </w:r>
      <w:r w:rsidR="005A132C" w:rsidRPr="00A451E0">
        <w:rPr>
          <w:b/>
          <w:sz w:val="24"/>
          <w:szCs w:val="24"/>
        </w:rPr>
        <w:t>508</w:t>
      </w:r>
      <w:r w:rsidRPr="00A451E0">
        <w:rPr>
          <w:b/>
          <w:sz w:val="24"/>
          <w:szCs w:val="24"/>
        </w:rPr>
        <w:t>,</w:t>
      </w:r>
      <w:r w:rsidR="005A132C" w:rsidRPr="00A451E0">
        <w:rPr>
          <w:b/>
          <w:sz w:val="24"/>
          <w:szCs w:val="24"/>
        </w:rPr>
        <w:t>86</w:t>
      </w:r>
      <w:r w:rsidRPr="00A451E0">
        <w:rPr>
          <w:sz w:val="24"/>
          <w:szCs w:val="24"/>
        </w:rPr>
        <w:t xml:space="preserve"> тыс. рублей. За </w:t>
      </w:r>
      <w:r w:rsidRPr="00A451E0">
        <w:rPr>
          <w:b/>
          <w:sz w:val="24"/>
          <w:szCs w:val="24"/>
        </w:rPr>
        <w:t>январь-</w:t>
      </w:r>
      <w:r w:rsidR="005A132C" w:rsidRPr="00A451E0">
        <w:rPr>
          <w:b/>
          <w:sz w:val="24"/>
          <w:szCs w:val="24"/>
        </w:rPr>
        <w:t>декабрь</w:t>
      </w:r>
      <w:r w:rsidRPr="00A451E0">
        <w:rPr>
          <w:b/>
          <w:sz w:val="24"/>
          <w:szCs w:val="24"/>
        </w:rPr>
        <w:t xml:space="preserve"> 2021 года</w:t>
      </w:r>
      <w:r w:rsidRPr="00A451E0">
        <w:rPr>
          <w:sz w:val="24"/>
          <w:szCs w:val="24"/>
        </w:rPr>
        <w:t xml:space="preserve"> освоение средств по программе составило </w:t>
      </w:r>
      <w:r w:rsidR="005A132C" w:rsidRPr="00A451E0">
        <w:rPr>
          <w:b/>
          <w:sz w:val="24"/>
          <w:szCs w:val="24"/>
        </w:rPr>
        <w:t>171</w:t>
      </w:r>
      <w:r w:rsidRPr="00A451E0">
        <w:rPr>
          <w:b/>
          <w:sz w:val="24"/>
          <w:szCs w:val="24"/>
        </w:rPr>
        <w:t> </w:t>
      </w:r>
      <w:r w:rsidR="005A132C" w:rsidRPr="00A451E0">
        <w:rPr>
          <w:b/>
          <w:sz w:val="24"/>
          <w:szCs w:val="24"/>
        </w:rPr>
        <w:t>779</w:t>
      </w:r>
      <w:r w:rsidRPr="00A451E0">
        <w:rPr>
          <w:b/>
          <w:sz w:val="24"/>
          <w:szCs w:val="24"/>
        </w:rPr>
        <w:t>,</w:t>
      </w:r>
      <w:r w:rsidR="005A132C" w:rsidRPr="00A451E0">
        <w:rPr>
          <w:b/>
          <w:sz w:val="24"/>
          <w:szCs w:val="24"/>
        </w:rPr>
        <w:t>83</w:t>
      </w:r>
      <w:r w:rsidRPr="00A451E0">
        <w:rPr>
          <w:b/>
          <w:sz w:val="24"/>
          <w:szCs w:val="24"/>
        </w:rPr>
        <w:t xml:space="preserve"> тыс. руб</w:t>
      </w:r>
      <w:r w:rsidRPr="00A451E0">
        <w:rPr>
          <w:sz w:val="24"/>
          <w:szCs w:val="24"/>
        </w:rPr>
        <w:t xml:space="preserve">. или </w:t>
      </w:r>
      <w:r w:rsidR="005A132C" w:rsidRPr="00A451E0">
        <w:rPr>
          <w:b/>
          <w:sz w:val="24"/>
          <w:szCs w:val="24"/>
        </w:rPr>
        <w:t>99</w:t>
      </w:r>
      <w:r w:rsidRPr="00A451E0">
        <w:rPr>
          <w:b/>
          <w:sz w:val="24"/>
          <w:szCs w:val="24"/>
        </w:rPr>
        <w:t>,</w:t>
      </w:r>
      <w:r w:rsidR="005A132C" w:rsidRPr="00A451E0">
        <w:rPr>
          <w:b/>
          <w:sz w:val="24"/>
          <w:szCs w:val="24"/>
        </w:rPr>
        <w:t>6</w:t>
      </w:r>
      <w:r w:rsidRPr="00A451E0">
        <w:rPr>
          <w:b/>
          <w:sz w:val="24"/>
          <w:szCs w:val="24"/>
        </w:rPr>
        <w:t>%</w:t>
      </w:r>
      <w:r w:rsidRPr="00A451E0">
        <w:rPr>
          <w:sz w:val="24"/>
          <w:szCs w:val="24"/>
        </w:rPr>
        <w:t xml:space="preserve"> от установленного на год объема финансирования.</w:t>
      </w:r>
    </w:p>
    <w:p w:rsidR="001266FA" w:rsidRPr="00A451E0" w:rsidRDefault="001266FA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  <w:r w:rsidRPr="00A451E0">
        <w:rPr>
          <w:sz w:val="24"/>
          <w:szCs w:val="24"/>
        </w:rPr>
        <w:t>Запланированные показатели по мероприятиям выполнены в полном объеме</w:t>
      </w:r>
    </w:p>
    <w:p w:rsidR="00755599" w:rsidRPr="00A451E0" w:rsidRDefault="00755599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b/>
          <w:sz w:val="24"/>
          <w:szCs w:val="24"/>
        </w:rPr>
      </w:pPr>
    </w:p>
    <w:p w:rsidR="001266FA" w:rsidRPr="00A451E0" w:rsidRDefault="00755599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A451E0">
        <w:rPr>
          <w:b/>
          <w:sz w:val="24"/>
          <w:szCs w:val="24"/>
        </w:rPr>
        <w:t>Муниципальная п</w:t>
      </w:r>
      <w:r w:rsidR="001266FA" w:rsidRPr="00A451E0">
        <w:rPr>
          <w:b/>
          <w:sz w:val="24"/>
          <w:szCs w:val="24"/>
        </w:rPr>
        <w:t>рограмма в 2021 году реализована с высокой эффективностью.</w:t>
      </w:r>
    </w:p>
    <w:p w:rsidR="001A335A" w:rsidRPr="00A451E0" w:rsidRDefault="001A335A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b/>
          <w:sz w:val="24"/>
          <w:szCs w:val="24"/>
        </w:rPr>
      </w:pPr>
    </w:p>
    <w:p w:rsidR="00570585" w:rsidRPr="00A451E0" w:rsidRDefault="0057058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/>
          <w:sz w:val="24"/>
          <w:szCs w:val="24"/>
        </w:rPr>
      </w:pPr>
      <w:r w:rsidRPr="00A451E0">
        <w:rPr>
          <w:sz w:val="24"/>
          <w:szCs w:val="24"/>
        </w:rPr>
        <w:t>Подробный перечень мероприятий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</w:t>
      </w:r>
      <w:r w:rsidR="00E042B0" w:rsidRPr="00A451E0">
        <w:rPr>
          <w:sz w:val="24"/>
          <w:szCs w:val="24"/>
        </w:rPr>
        <w:t>ей</w:t>
      </w:r>
      <w:r w:rsidRPr="00A451E0">
        <w:rPr>
          <w:sz w:val="24"/>
          <w:szCs w:val="24"/>
        </w:rPr>
        <w:t xml:space="preserve"> таблиц</w:t>
      </w:r>
      <w:r w:rsidR="00E042B0" w:rsidRPr="00A451E0">
        <w:rPr>
          <w:sz w:val="24"/>
          <w:szCs w:val="24"/>
        </w:rPr>
        <w:t>е</w:t>
      </w:r>
      <w:r w:rsidRPr="00A451E0">
        <w:rPr>
          <w:sz w:val="24"/>
          <w:szCs w:val="24"/>
        </w:rPr>
        <w:t>.</w:t>
      </w:r>
    </w:p>
    <w:p w:rsidR="00570585" w:rsidRPr="00A451E0" w:rsidRDefault="0057058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900"/>
        <w:jc w:val="center"/>
        <w:rPr>
          <w:b/>
          <w:sz w:val="24"/>
          <w:szCs w:val="24"/>
        </w:rPr>
      </w:pPr>
    </w:p>
    <w:p w:rsidR="00C54E65" w:rsidRPr="00A451E0" w:rsidRDefault="00C54E65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900"/>
        <w:jc w:val="center"/>
        <w:rPr>
          <w:b/>
          <w:sz w:val="24"/>
          <w:szCs w:val="24"/>
        </w:rPr>
        <w:sectPr w:rsidR="00C54E65" w:rsidRPr="00A451E0" w:rsidSect="00570585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C12750" w:rsidRPr="00A451E0" w:rsidRDefault="00781B4B" w:rsidP="0013078C">
      <w:pPr>
        <w:jc w:val="center"/>
        <w:rPr>
          <w:b/>
          <w:szCs w:val="28"/>
        </w:rPr>
      </w:pPr>
      <w:r w:rsidRPr="00A451E0">
        <w:rPr>
          <w:b/>
          <w:szCs w:val="28"/>
        </w:rPr>
        <w:lastRenderedPageBreak/>
        <w:t>Муниципальная программа «Формирование современной городской среды ЗАТО г. Североморск»</w:t>
      </w:r>
      <w:r w:rsidR="00422719" w:rsidRPr="00A451E0">
        <w:rPr>
          <w:b/>
          <w:szCs w:val="28"/>
        </w:rPr>
        <w:t xml:space="preserve"> на 2018-2024 г</w:t>
      </w:r>
    </w:p>
    <w:p w:rsidR="00E7569A" w:rsidRPr="00A451E0" w:rsidRDefault="00E7569A" w:rsidP="0013078C">
      <w:pPr>
        <w:jc w:val="center"/>
        <w:rPr>
          <w:b/>
          <w:sz w:val="16"/>
          <w:szCs w:val="16"/>
        </w:rPr>
      </w:pP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6"/>
        <w:gridCol w:w="2565"/>
        <w:gridCol w:w="709"/>
        <w:gridCol w:w="992"/>
        <w:gridCol w:w="1276"/>
        <w:gridCol w:w="1134"/>
        <w:gridCol w:w="1134"/>
        <w:gridCol w:w="1842"/>
        <w:gridCol w:w="993"/>
        <w:gridCol w:w="992"/>
        <w:gridCol w:w="992"/>
        <w:gridCol w:w="1985"/>
      </w:tblGrid>
      <w:tr w:rsidR="00B62D64" w:rsidRPr="00A451E0" w:rsidTr="005A7C17">
        <w:trPr>
          <w:trHeight w:val="534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№п/п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B62D64" w:rsidRPr="00A451E0" w:rsidTr="005A7C17">
        <w:trPr>
          <w:trHeight w:val="136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Кассовый расход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1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12</w:t>
            </w:r>
          </w:p>
        </w:tc>
      </w:tr>
      <w:tr w:rsidR="00B62D64" w:rsidRPr="00A451E0" w:rsidTr="005A7C17">
        <w:trPr>
          <w:trHeight w:val="237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Цель. Повышение качества и комфорта городской среды на территории ЗАТО г. Североморск</w:t>
            </w:r>
          </w:p>
        </w:tc>
      </w:tr>
      <w:tr w:rsidR="00B62D64" w:rsidRPr="00A451E0" w:rsidTr="005A7C17">
        <w:trPr>
          <w:trHeight w:val="46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2. Обеспечение создания, содержания и развития объектов благоустройства на территории ЗАТО г. Североморск, включая объекты, находящиеся в частной собственности и прилегающие к ним территории.</w:t>
            </w:r>
          </w:p>
        </w:tc>
      </w:tr>
      <w:tr w:rsidR="00B62D64" w:rsidRPr="00A451E0" w:rsidTr="005A7C17">
        <w:trPr>
          <w:trHeight w:val="563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1. Благоустройство дворовых территорий многоквартирных домов ЗАТО г. 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46 418,42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46 119,96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99,36%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благоустроенных дворовых территорий, ед.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97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11 230,48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10 932,02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97,34%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43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35 187,94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35 187,94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благоустроенных дворовых территорий, кв.м.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14 365,00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14365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43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09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1.20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Благоустройство дворовой территорий многоквартирного дома № 14 по ул. Адмирала Сизова в г. Североморск (устройство площадки для выгула собак с установкой трапа)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3 209,47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3 209,47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дворовой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600,00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0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552,03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552,03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83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2 657,44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2 657,44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72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1.21.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Благоустройство дворовой территорий многоквартирных домов  №4,6,8,8а,10,12,14,16,18,20,38,40 по ул. Северная Застава в г. 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22 575,16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22 575,16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дворовой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8 957,00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8 957,00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3 882,93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3 882,93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18 692,23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18 692,23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1.22.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Благоустройство дворовой территорий многоквартирных домов в районе многоквартирного дома №4 о </w:t>
            </w:r>
            <w:r w:rsidRPr="00A451E0">
              <w:rPr>
                <w:sz w:val="18"/>
                <w:szCs w:val="18"/>
              </w:rPr>
              <w:lastRenderedPageBreak/>
              <w:t xml:space="preserve">ул. Северная Застава в г. Североморск (устройство спортивной площадки)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2 170,49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2 170,49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дворовой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364,00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Комитет по развитию городского хозяйства Администрации ЗАТО г. Североморск (МКУ </w:t>
            </w:r>
            <w:r w:rsidRPr="00A451E0">
              <w:rPr>
                <w:sz w:val="18"/>
                <w:szCs w:val="18"/>
              </w:rPr>
              <w:lastRenderedPageBreak/>
              <w:t>"ГЦ ЖКХ ЗАТО г. Североморск")</w:t>
            </w: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373,32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373,32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1 797,17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1 797,17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793579">
        <w:trPr>
          <w:trHeight w:val="27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1.23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Благоустройство дворовой территории многоквартирных домов № 5,7,11 по ул.</w:t>
            </w:r>
            <w:r w:rsidR="005A7C17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Школьная и дома №1 по улице Преображенского в пгт Сафоново ЗАТО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13 998,21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13 998,21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дворовой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4 116,00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4 116,00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2 407,69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2 407,69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11 590,52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11 590,52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1.25.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Благоустройство дворовой территории в районе многоквартирного дома №11 по ул.Школьная в пгт Сафоново ЗАТО г.Североморск (ремонт лестницы)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544,18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544,18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дворовой территории, кв.м.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328,00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328,00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450,58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23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мероприятия по благоустройству дворовых территорий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3 920,91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3 622,45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92,39%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23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3 920,91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3 622,45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92,39%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23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23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83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2. Благоустройство общественных территорий многоквартирных домов ЗАТО г. 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114 530,00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114 525,55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9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1 498,41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99,89%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09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33 030,00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33 027,14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15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483919" w:rsidRPr="00A451E0" w:rsidTr="001546E3">
        <w:trPr>
          <w:trHeight w:val="36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83919" w:rsidRPr="00A451E0" w:rsidRDefault="00483919" w:rsidP="00483919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 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483919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мероприятия по благоустройству обществе</w:t>
            </w:r>
            <w:r w:rsidR="00A46A37" w:rsidRPr="00A451E0">
              <w:rPr>
                <w:sz w:val="18"/>
                <w:szCs w:val="18"/>
              </w:rPr>
              <w:t>н</w:t>
            </w:r>
            <w:r w:rsidRPr="00A451E0">
              <w:rPr>
                <w:sz w:val="18"/>
                <w:szCs w:val="18"/>
              </w:rPr>
              <w:t>ных территорий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483919" w:rsidRPr="00A451E0" w:rsidTr="001546E3">
        <w:trPr>
          <w:trHeight w:val="443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</w:tr>
      <w:tr w:rsidR="00483919" w:rsidRPr="00A451E0" w:rsidTr="00483919">
        <w:trPr>
          <w:trHeight w:val="355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</w:tr>
      <w:tr w:rsidR="00483919" w:rsidRPr="00A451E0" w:rsidTr="001546E3">
        <w:trPr>
          <w:trHeight w:val="409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919" w:rsidRPr="00A451E0" w:rsidRDefault="00483919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919" w:rsidRPr="00A451E0" w:rsidRDefault="00483919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7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2.30.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Благоустройство пешеходной улицы Сафонова и </w:t>
            </w:r>
            <w:r w:rsidRPr="00A451E0">
              <w:rPr>
                <w:sz w:val="18"/>
                <w:szCs w:val="18"/>
              </w:rPr>
              <w:lastRenderedPageBreak/>
              <w:t>Приморской площади в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114 530,00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114525,55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Площадь благоустроенной </w:t>
            </w:r>
            <w:r w:rsidRPr="00A451E0">
              <w:rPr>
                <w:sz w:val="18"/>
                <w:szCs w:val="18"/>
              </w:rPr>
              <w:lastRenderedPageBreak/>
              <w:t>общественной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23 752,00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23 752,00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Комитет по развитию городского хозяйства Администрации ЗАТО </w:t>
            </w:r>
            <w:r w:rsidRPr="00A451E0">
              <w:rPr>
                <w:sz w:val="18"/>
                <w:szCs w:val="18"/>
              </w:rPr>
              <w:lastRenderedPageBreak/>
              <w:t>г. Североморск (МКУ "ГЦ ЖКХ ЗАТО г. Североморск")</w:t>
            </w:r>
          </w:p>
        </w:tc>
      </w:tr>
      <w:tr w:rsidR="00B62D64" w:rsidRPr="00A451E0" w:rsidTr="005A7C17">
        <w:trPr>
          <w:trHeight w:val="443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1 498,41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99,89%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9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33 030,00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33 027,14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99,99%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32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58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160 948,42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160 645,51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99,81%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62D64" w:rsidRPr="00A451E0" w:rsidTr="005A7C17">
        <w:trPr>
          <w:trHeight w:val="409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12 730,48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12 430,43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97,64%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43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68 217,94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68 215,08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98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33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5A7C17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4. реализация проектов по поддержке местных инициатив</w:t>
            </w:r>
          </w:p>
        </w:tc>
      </w:tr>
      <w:tr w:rsidR="00B62D64" w:rsidRPr="00A451E0" w:rsidTr="005A7C17">
        <w:trPr>
          <w:trHeight w:val="492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E75281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3.Мероприятия по реализации проектов по поддержке местных инициатив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реализованных проектов,</w:t>
            </w:r>
            <w:r w:rsidR="00793579" w:rsidRPr="00A451E0">
              <w:rPr>
                <w:sz w:val="18"/>
                <w:szCs w:val="18"/>
              </w:rPr>
              <w:t xml:space="preserve"> </w:t>
            </w:r>
            <w:r w:rsidRPr="00A451E0">
              <w:rPr>
                <w:sz w:val="18"/>
                <w:szCs w:val="18"/>
              </w:rPr>
              <w:t>ед.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492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92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92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3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3.2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Благоустройство сквера (г. Североморск, ул. Советская (у Храма))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3 272,46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3 272,46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Площадь благоустроенной территории,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2 724,00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2 724,00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83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1 392,46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1 392,46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32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5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0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Прочие мероприятия по поддержке местных инициатив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3 607,54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3 607,54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62D64" w:rsidRPr="00A451E0" w:rsidTr="005A7C17">
        <w:trPr>
          <w:trHeight w:val="39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3 607,54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3 607,54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6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right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4: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6 880,00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62D64" w:rsidRPr="00A451E0" w:rsidTr="005A7C17">
        <w:trPr>
          <w:trHeight w:val="383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60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409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503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Задача 5. Обеспечение создания, содержания и развития на территории ЗАТО г.Североморск объектов для занятий массовым спортом и обеспечения длсуга детей в рамках формирования современной городской среды</w:t>
            </w:r>
          </w:p>
        </w:tc>
      </w:tr>
      <w:tr w:rsidR="00B62D64" w:rsidRPr="00A451E0" w:rsidTr="005A7C17">
        <w:trPr>
          <w:trHeight w:val="432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Основное мероприятие 4. Развитие и модернизация инфраструктуты для занятий массовым спортом и обеспечения досуга в рамках формирования современной городской среды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4 680,43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4 254,31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90,90%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реализованных проектов,ед.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3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4 680,43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4 254,31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90,90%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6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83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4.5.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Устройство детской площадки врайоне д.№13 по ул. Вице-адмирала Падорина,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1 432,97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1 432,97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объектов,ед.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1 432,97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1 432,97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4.6.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Устройство спортивной площадки в районе д.№14 по ул. Пионерская,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объектов,ед.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1 341,67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4.7.</w:t>
            </w:r>
          </w:p>
        </w:tc>
        <w:tc>
          <w:tcPr>
            <w:tcW w:w="2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Устройство детской площадки в районе д.№14 по ул. Пионерская, г.Североморск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866,64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50,83%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объектов,ед.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866,64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440,52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50,83%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4.8.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Устройство детской площадки в районе д.№14 по ул. Северная Застава, г.Североморск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Количество объектов,ед.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100%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1 039,15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Итого по задаче 5: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4 680,43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4 254,31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90,90%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4 680,43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4 254,31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90,90%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0,00%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172 508,85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171 779,82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99,58%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 </w:t>
            </w: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22 410,91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21 684,74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96,76%</w:t>
            </w: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ОБ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70 097,94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70 095,08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  <w:tr w:rsidR="00B62D64" w:rsidRPr="00A451E0" w:rsidTr="005A7C17">
        <w:trPr>
          <w:trHeight w:val="349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ФБ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b/>
                <w:bCs/>
                <w:sz w:val="18"/>
                <w:szCs w:val="18"/>
              </w:rPr>
            </w:pPr>
            <w:r w:rsidRPr="00A451E0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2D64" w:rsidRPr="00A451E0" w:rsidRDefault="00B62D64" w:rsidP="00B62D64">
            <w:pPr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100,00%</w:t>
            </w:r>
          </w:p>
        </w:tc>
        <w:tc>
          <w:tcPr>
            <w:tcW w:w="680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D64" w:rsidRPr="00A451E0" w:rsidRDefault="00B62D64" w:rsidP="00B62D64">
            <w:pPr>
              <w:rPr>
                <w:sz w:val="18"/>
                <w:szCs w:val="18"/>
              </w:rPr>
            </w:pPr>
          </w:p>
        </w:tc>
      </w:tr>
    </w:tbl>
    <w:p w:rsidR="00B62D64" w:rsidRPr="00A451E0" w:rsidRDefault="00B62D64" w:rsidP="0013078C">
      <w:pPr>
        <w:jc w:val="center"/>
        <w:rPr>
          <w:b/>
          <w:sz w:val="16"/>
          <w:szCs w:val="16"/>
        </w:rPr>
      </w:pPr>
    </w:p>
    <w:p w:rsidR="00533FC8" w:rsidRPr="00A451E0" w:rsidRDefault="00533FC8" w:rsidP="00533FC8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533FC8" w:rsidRPr="00A451E0" w:rsidRDefault="00533FC8" w:rsidP="00533F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533FC8" w:rsidRPr="00A451E0" w:rsidRDefault="00533FC8" w:rsidP="00533F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80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8213"/>
      </w:tblGrid>
      <w:tr w:rsidR="00533FC8" w:rsidRPr="00A451E0" w:rsidTr="004218B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FC8" w:rsidRPr="00A451E0" w:rsidRDefault="00533FC8" w:rsidP="004218B7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3FC8" w:rsidRPr="00A451E0" w:rsidRDefault="00A46A37" w:rsidP="004218B7">
            <w:pPr>
              <w:jc w:val="center"/>
            </w:pPr>
            <w:r w:rsidRPr="00A451E0">
              <w:t>15</w:t>
            </w:r>
            <w:r w:rsidR="00533FC8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FC8" w:rsidRPr="00A451E0" w:rsidRDefault="00533FC8" w:rsidP="004218B7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8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FC8" w:rsidRPr="00A451E0" w:rsidRDefault="00A46A37" w:rsidP="00A46A37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533FC8" w:rsidRPr="00A451E0">
              <w:rPr>
                <w:b/>
                <w:bCs/>
              </w:rPr>
              <w:t>,</w:t>
            </w:r>
            <w:r w:rsidRPr="00A451E0">
              <w:rPr>
                <w:b/>
                <w:bCs/>
              </w:rPr>
              <w:t>0</w:t>
            </w:r>
            <w:r w:rsidR="00533FC8" w:rsidRPr="00A451E0">
              <w:rPr>
                <w:b/>
                <w:bCs/>
              </w:rPr>
              <w:t xml:space="preserve"> </w:t>
            </w:r>
            <w:r w:rsidRPr="00A451E0">
              <w:rPr>
                <w:b/>
                <w:bCs/>
              </w:rPr>
              <w:t>высокая</w:t>
            </w:r>
            <w:r w:rsidR="00533FC8" w:rsidRPr="00A451E0">
              <w:rPr>
                <w:b/>
                <w:bCs/>
              </w:rPr>
              <w:t xml:space="preserve"> результативность </w:t>
            </w:r>
          </w:p>
        </w:tc>
      </w:tr>
      <w:tr w:rsidR="00533FC8" w:rsidRPr="00A451E0" w:rsidTr="004218B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3FC8" w:rsidRPr="00A451E0" w:rsidRDefault="00533FC8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3FC8" w:rsidRPr="00A451E0" w:rsidRDefault="00A46A37" w:rsidP="004218B7">
            <w:pPr>
              <w:jc w:val="center"/>
            </w:pPr>
            <w:r w:rsidRPr="00A451E0">
              <w:t>15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3FC8" w:rsidRPr="00A451E0" w:rsidRDefault="00533FC8" w:rsidP="004218B7">
            <w:pPr>
              <w:rPr>
                <w:rFonts w:ascii="Calibri" w:hAnsi="Calibri"/>
              </w:rPr>
            </w:pPr>
          </w:p>
        </w:tc>
        <w:tc>
          <w:tcPr>
            <w:tcW w:w="8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3FC8" w:rsidRPr="00A451E0" w:rsidRDefault="00533FC8" w:rsidP="004218B7">
            <w:pPr>
              <w:rPr>
                <w:b/>
                <w:bCs/>
              </w:rPr>
            </w:pPr>
          </w:p>
        </w:tc>
      </w:tr>
    </w:tbl>
    <w:p w:rsidR="00533FC8" w:rsidRPr="00A451E0" w:rsidRDefault="00533FC8" w:rsidP="00533F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533FC8" w:rsidRPr="00A451E0" w:rsidRDefault="00533FC8" w:rsidP="00533F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533FC8" w:rsidRPr="00A451E0" w:rsidRDefault="00533FC8" w:rsidP="00533FC8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0,9</w:t>
      </w:r>
      <w:r w:rsidR="00A46A37" w:rsidRPr="00A451E0">
        <w:rPr>
          <w:rFonts w:ascii="Times New Roman" w:hAnsi="Times New Roman" w:cs="Times New Roman"/>
          <w:b/>
          <w:sz w:val="24"/>
          <w:szCs w:val="24"/>
        </w:rPr>
        <w:t>8</w:t>
      </w:r>
      <w:r w:rsidRPr="00A451E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A46A37" w:rsidRPr="00A451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3FC8" w:rsidRPr="00A451E0" w:rsidRDefault="00533FC8" w:rsidP="00533FC8">
      <w:pPr>
        <w:ind w:firstLine="709"/>
        <w:jc w:val="center"/>
        <w:rPr>
          <w:b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A46A37" w:rsidRPr="00A451E0">
        <w:rPr>
          <w:b/>
        </w:rPr>
        <w:t>5</w:t>
      </w:r>
      <w:r w:rsidRPr="00A451E0">
        <w:rPr>
          <w:b/>
        </w:rPr>
        <w:t xml:space="preserve"> </w:t>
      </w:r>
      <w:r w:rsidR="00A46A37" w:rsidRPr="00A451E0">
        <w:rPr>
          <w:b/>
        </w:rPr>
        <w:t>высокая</w:t>
      </w:r>
      <w:r w:rsidRPr="00A451E0">
        <w:rPr>
          <w:b/>
        </w:rPr>
        <w:t xml:space="preserve"> эффективност</w:t>
      </w:r>
      <w:r w:rsidR="00A46A37" w:rsidRPr="00A451E0">
        <w:rPr>
          <w:b/>
        </w:rPr>
        <w:t>ь</w:t>
      </w:r>
    </w:p>
    <w:p w:rsidR="00533FC8" w:rsidRPr="00A451E0" w:rsidRDefault="00533FC8" w:rsidP="00533FC8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16"/>
          <w:szCs w:val="16"/>
        </w:rPr>
      </w:pPr>
    </w:p>
    <w:p w:rsidR="00533FC8" w:rsidRPr="00A451E0" w:rsidRDefault="00533FC8" w:rsidP="00533FC8">
      <w:pPr>
        <w:pStyle w:val="a6"/>
        <w:widowControl w:val="0"/>
        <w:tabs>
          <w:tab w:val="left" w:pos="709"/>
        </w:tabs>
        <w:suppressAutoHyphens/>
        <w:spacing w:line="240" w:lineRule="auto"/>
        <w:jc w:val="center"/>
        <w:rPr>
          <w:b/>
          <w:sz w:val="24"/>
          <w:szCs w:val="24"/>
        </w:rPr>
      </w:pPr>
    </w:p>
    <w:p w:rsidR="00B62D64" w:rsidRPr="00A451E0" w:rsidRDefault="00B62D64" w:rsidP="0013078C">
      <w:pPr>
        <w:jc w:val="center"/>
        <w:rPr>
          <w:b/>
          <w:sz w:val="16"/>
          <w:szCs w:val="16"/>
        </w:rPr>
      </w:pPr>
    </w:p>
    <w:p w:rsidR="00553EAF" w:rsidRPr="00A451E0" w:rsidRDefault="00553EAF" w:rsidP="0013078C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  <w:sectPr w:rsidR="00553EAF" w:rsidRPr="00A451E0" w:rsidSect="001D74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53EAF" w:rsidRPr="00A451E0" w:rsidRDefault="00553EAF" w:rsidP="001307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lastRenderedPageBreak/>
        <w:t>9.</w:t>
      </w:r>
      <w:r w:rsidRPr="00A451E0">
        <w:rPr>
          <w:b/>
          <w:szCs w:val="28"/>
        </w:rPr>
        <w:t xml:space="preserve"> </w:t>
      </w:r>
      <w:r w:rsidRPr="00A451E0">
        <w:rPr>
          <w:b/>
          <w:sz w:val="28"/>
          <w:szCs w:val="28"/>
        </w:rPr>
        <w:t>Отчет о реализации мероприятий муниципальной программы</w:t>
      </w:r>
    </w:p>
    <w:p w:rsidR="00553EAF" w:rsidRPr="00A451E0" w:rsidRDefault="00553EAF" w:rsidP="0013078C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451E0">
        <w:rPr>
          <w:b/>
          <w:sz w:val="28"/>
          <w:szCs w:val="28"/>
        </w:rPr>
        <w:t xml:space="preserve"> </w:t>
      </w:r>
      <w:r w:rsidRPr="00A451E0">
        <w:rPr>
          <w:b/>
          <w:sz w:val="28"/>
          <w:szCs w:val="28"/>
          <w:u w:val="single"/>
        </w:rPr>
        <w:t xml:space="preserve">«Повышение безопасности дорожного движения и снижение дорожно-транспортного травматизма в ЗАТО г.Североморск» </w:t>
      </w:r>
    </w:p>
    <w:p w:rsidR="00C12750" w:rsidRPr="00A451E0" w:rsidRDefault="00553EAF" w:rsidP="0013078C">
      <w:pPr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  <w:u w:val="single"/>
        </w:rPr>
        <w:t>на 20</w:t>
      </w:r>
      <w:r w:rsidR="004459BF" w:rsidRPr="00A451E0">
        <w:rPr>
          <w:b/>
          <w:sz w:val="28"/>
          <w:szCs w:val="28"/>
          <w:u w:val="single"/>
        </w:rPr>
        <w:t>21</w:t>
      </w:r>
      <w:r w:rsidRPr="00A451E0">
        <w:rPr>
          <w:b/>
          <w:sz w:val="28"/>
          <w:szCs w:val="28"/>
          <w:u w:val="single"/>
        </w:rPr>
        <w:t>-202</w:t>
      </w:r>
      <w:r w:rsidR="004459BF" w:rsidRPr="00A451E0">
        <w:rPr>
          <w:b/>
          <w:sz w:val="28"/>
          <w:szCs w:val="28"/>
          <w:u w:val="single"/>
        </w:rPr>
        <w:t>5</w:t>
      </w:r>
      <w:r w:rsidRPr="00A451E0">
        <w:rPr>
          <w:b/>
          <w:sz w:val="28"/>
          <w:szCs w:val="28"/>
          <w:u w:val="single"/>
        </w:rPr>
        <w:t xml:space="preserve"> годы</w:t>
      </w:r>
    </w:p>
    <w:p w:rsidR="002153B6" w:rsidRPr="00A451E0" w:rsidRDefault="002153B6" w:rsidP="0013078C">
      <w:pPr>
        <w:jc w:val="center"/>
        <w:rPr>
          <w:b/>
          <w:bCs/>
          <w:sz w:val="23"/>
          <w:szCs w:val="23"/>
        </w:rPr>
      </w:pPr>
    </w:p>
    <w:p w:rsidR="00553EAF" w:rsidRPr="00A451E0" w:rsidRDefault="00553EAF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bCs/>
          <w:i/>
          <w:color w:val="auto"/>
        </w:rPr>
        <w:t>Цель программы</w:t>
      </w:r>
      <w:r w:rsidR="007916D4" w:rsidRPr="00A451E0">
        <w:rPr>
          <w:rFonts w:ascii="Times New Roman" w:hAnsi="Times New Roman" w:cs="Times New Roman"/>
          <w:bCs/>
          <w:i/>
          <w:color w:val="auto"/>
        </w:rPr>
        <w:t>:</w:t>
      </w:r>
      <w:r w:rsidRPr="00A451E0">
        <w:rPr>
          <w:i/>
          <w:color w:val="auto"/>
        </w:rPr>
        <w:t xml:space="preserve"> </w:t>
      </w:r>
      <w:r w:rsidRPr="00A451E0">
        <w:rPr>
          <w:rFonts w:ascii="Times New Roman" w:hAnsi="Times New Roman" w:cs="Times New Roman"/>
          <w:color w:val="auto"/>
        </w:rPr>
        <w:t xml:space="preserve">Совершенствование дорожных условий и создание безопасной обстановки для участников дорожного движения. </w:t>
      </w:r>
    </w:p>
    <w:p w:rsidR="007916D4" w:rsidRPr="00A451E0" w:rsidRDefault="007916D4" w:rsidP="0013078C">
      <w:pPr>
        <w:pStyle w:val="a6"/>
        <w:widowControl w:val="0"/>
        <w:tabs>
          <w:tab w:val="left" w:pos="709"/>
        </w:tabs>
        <w:suppressAutoHyphens/>
        <w:spacing w:line="240" w:lineRule="auto"/>
        <w:ind w:firstLine="709"/>
        <w:rPr>
          <w:bCs/>
          <w:sz w:val="24"/>
          <w:szCs w:val="24"/>
        </w:rPr>
      </w:pPr>
      <w:r w:rsidRPr="00A451E0">
        <w:rPr>
          <w:b/>
          <w:bCs/>
          <w:sz w:val="24"/>
          <w:szCs w:val="24"/>
        </w:rPr>
        <w:t xml:space="preserve">Заказчиком-координатором Программы является </w:t>
      </w:r>
      <w:r w:rsidRPr="00A451E0">
        <w:rPr>
          <w:bCs/>
          <w:sz w:val="24"/>
          <w:szCs w:val="24"/>
        </w:rPr>
        <w:t xml:space="preserve">Комитет по развитию городского хозяйства </w:t>
      </w:r>
      <w:r w:rsidR="004C6F85" w:rsidRPr="00A451E0">
        <w:rPr>
          <w:bCs/>
          <w:sz w:val="24"/>
          <w:szCs w:val="24"/>
        </w:rPr>
        <w:t>А</w:t>
      </w:r>
      <w:r w:rsidRPr="00A451E0">
        <w:rPr>
          <w:bCs/>
          <w:sz w:val="24"/>
          <w:szCs w:val="24"/>
        </w:rPr>
        <w:t>дминистрации ЗАТО г.Североморск</w:t>
      </w:r>
      <w:r w:rsidRPr="00A451E0">
        <w:rPr>
          <w:b/>
          <w:bCs/>
          <w:sz w:val="24"/>
          <w:szCs w:val="24"/>
        </w:rPr>
        <w:t>.</w:t>
      </w:r>
      <w:r w:rsidRPr="00A451E0">
        <w:rPr>
          <w:sz w:val="24"/>
          <w:szCs w:val="24"/>
        </w:rPr>
        <w:t xml:space="preserve"> </w:t>
      </w:r>
      <w:r w:rsidRPr="00A451E0">
        <w:rPr>
          <w:b/>
          <w:sz w:val="24"/>
          <w:szCs w:val="24"/>
        </w:rPr>
        <w:t>Заказчики:</w:t>
      </w:r>
      <w:r w:rsidRPr="00A451E0">
        <w:rPr>
          <w:sz w:val="24"/>
          <w:szCs w:val="24"/>
        </w:rPr>
        <w:t xml:space="preserve"> </w:t>
      </w:r>
      <w:r w:rsidRPr="00A451E0">
        <w:rPr>
          <w:bCs/>
          <w:sz w:val="24"/>
          <w:szCs w:val="24"/>
        </w:rPr>
        <w:t xml:space="preserve">Комитет по развитию городского хозяйства </w:t>
      </w:r>
      <w:r w:rsidR="004C6F85" w:rsidRPr="00A451E0">
        <w:rPr>
          <w:bCs/>
          <w:sz w:val="24"/>
          <w:szCs w:val="24"/>
        </w:rPr>
        <w:t>А</w:t>
      </w:r>
      <w:r w:rsidRPr="00A451E0">
        <w:rPr>
          <w:bCs/>
          <w:sz w:val="24"/>
          <w:szCs w:val="24"/>
        </w:rPr>
        <w:t xml:space="preserve">дминистрации ЗАТО г.Североморск, Управление образования </w:t>
      </w:r>
      <w:r w:rsidR="004C6F85" w:rsidRPr="00A451E0">
        <w:rPr>
          <w:bCs/>
          <w:sz w:val="24"/>
          <w:szCs w:val="24"/>
        </w:rPr>
        <w:t>А</w:t>
      </w:r>
      <w:r w:rsidRPr="00A451E0">
        <w:rPr>
          <w:bCs/>
          <w:sz w:val="24"/>
          <w:szCs w:val="24"/>
        </w:rPr>
        <w:t>дминистрации ЗАТО г.Североморск, Управление культуры, спорта, молодежной политики и международных связей</w:t>
      </w:r>
      <w:r w:rsidR="004C6F85" w:rsidRPr="00A451E0">
        <w:rPr>
          <w:bCs/>
          <w:sz w:val="24"/>
          <w:szCs w:val="24"/>
        </w:rPr>
        <w:t xml:space="preserve"> Администрации ЗАТО г.Североморск</w:t>
      </w:r>
    </w:p>
    <w:p w:rsidR="00553EAF" w:rsidRPr="00A451E0" w:rsidRDefault="00553EAF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 w:rsidRPr="00A451E0">
        <w:rPr>
          <w:b/>
        </w:rPr>
        <w:t xml:space="preserve">Задачи программы: </w:t>
      </w:r>
    </w:p>
    <w:p w:rsidR="00FE5B0E" w:rsidRPr="00A451E0" w:rsidRDefault="00553EAF" w:rsidP="0013078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color w:val="auto"/>
        </w:rPr>
        <w:t xml:space="preserve">1. </w:t>
      </w:r>
      <w:r w:rsidR="00FE5B0E" w:rsidRPr="00A451E0">
        <w:rPr>
          <w:rFonts w:ascii="Times New Roman" w:hAnsi="Times New Roman" w:cs="Times New Roman"/>
          <w:color w:val="auto"/>
        </w:rPr>
        <w:t xml:space="preserve">Совершенствование дорожных условий, обустройство системами видеонаблюдения улично-дорожной сети и улучшение организации дорожного движения; </w:t>
      </w:r>
    </w:p>
    <w:p w:rsidR="00FE5B0E" w:rsidRPr="00A451E0" w:rsidRDefault="00FE5B0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2. Формирование безопасного поведения участников дорожного движения и предупреждение детского дорожно-транспортного травматизма; </w:t>
      </w:r>
    </w:p>
    <w:p w:rsidR="00FE5B0E" w:rsidRPr="00A451E0" w:rsidRDefault="00FE5B0E" w:rsidP="0013078C">
      <w:pPr>
        <w:autoSpaceDE w:val="0"/>
        <w:autoSpaceDN w:val="0"/>
        <w:adjustRightInd w:val="0"/>
        <w:ind w:firstLine="709"/>
        <w:jc w:val="both"/>
      </w:pPr>
      <w:r w:rsidRPr="00A451E0">
        <w:t xml:space="preserve">3. Совершенствование системы управления обеспечением безопасности дорожного движения, дорожных условий и внедрение современных технических средств регулирования дорожного движения. </w:t>
      </w:r>
    </w:p>
    <w:p w:rsidR="00553EAF" w:rsidRPr="00A451E0" w:rsidRDefault="00553EAF" w:rsidP="0013078C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</w:rPr>
      </w:pPr>
      <w:r w:rsidRPr="00A451E0">
        <w:rPr>
          <w:b/>
          <w:i/>
        </w:rPr>
        <w:t>Ожидаемые конечные результаты реализации мероприятий программы:</w:t>
      </w:r>
    </w:p>
    <w:p w:rsidR="00553EAF" w:rsidRPr="00A451E0" w:rsidRDefault="00D639A4" w:rsidP="0013078C">
      <w:pPr>
        <w:autoSpaceDE w:val="0"/>
        <w:autoSpaceDN w:val="0"/>
        <w:adjustRightInd w:val="0"/>
        <w:ind w:firstLine="709"/>
        <w:jc w:val="both"/>
        <w:outlineLvl w:val="1"/>
      </w:pPr>
      <w:r w:rsidRPr="00A451E0">
        <w:t>Отсутствие мест концентрации дорожно-транспортных происшествий (аварийно-опасных участков) на автомобильных дорогах муниципального значения и сохранение смертности населения от ДТП на уровне 2015 года 0 на 100 тыс. чел.</w:t>
      </w:r>
    </w:p>
    <w:p w:rsidR="009D247D" w:rsidRPr="00A451E0" w:rsidRDefault="009D247D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  <w:rPr>
          <w:b/>
        </w:rPr>
      </w:pPr>
      <w:r w:rsidRPr="00A451E0">
        <w:rPr>
          <w:b/>
        </w:rPr>
        <w:t>На 2021 год</w:t>
      </w:r>
      <w:r w:rsidRPr="00A451E0">
        <w:t xml:space="preserve"> на реализацию мероприятий программы предусмотрено финансирование в объеме </w:t>
      </w:r>
      <w:r w:rsidRPr="00A451E0">
        <w:rPr>
          <w:b/>
        </w:rPr>
        <w:t>3 0</w:t>
      </w:r>
      <w:r w:rsidR="00D53E5B" w:rsidRPr="00A451E0">
        <w:rPr>
          <w:b/>
        </w:rPr>
        <w:t>45,00 тыс. руб</w:t>
      </w:r>
      <w:r w:rsidRPr="00A451E0">
        <w:t>. За период</w:t>
      </w:r>
      <w:r w:rsidRPr="00A451E0">
        <w:rPr>
          <w:b/>
        </w:rPr>
        <w:t xml:space="preserve"> январь-</w:t>
      </w:r>
      <w:r w:rsidR="00D53E5B" w:rsidRPr="00A451E0">
        <w:rPr>
          <w:b/>
        </w:rPr>
        <w:t>декабрь</w:t>
      </w:r>
      <w:r w:rsidRPr="00A451E0">
        <w:rPr>
          <w:b/>
        </w:rPr>
        <w:t xml:space="preserve"> 2021 года </w:t>
      </w:r>
      <w:r w:rsidRPr="00A451E0">
        <w:t>осв</w:t>
      </w:r>
      <w:r w:rsidR="00D53E5B" w:rsidRPr="00A451E0">
        <w:t xml:space="preserve">оение средств составило </w:t>
      </w:r>
      <w:r w:rsidR="00D53E5B" w:rsidRPr="00A451E0">
        <w:rPr>
          <w:b/>
        </w:rPr>
        <w:t>2 211,90 тыс. руб</w:t>
      </w:r>
      <w:r w:rsidR="00D53E5B" w:rsidRPr="00A451E0">
        <w:t xml:space="preserve">. или </w:t>
      </w:r>
      <w:r w:rsidR="00D53E5B" w:rsidRPr="00A451E0">
        <w:rPr>
          <w:b/>
        </w:rPr>
        <w:t>72,64%</w:t>
      </w:r>
      <w:r w:rsidRPr="00A451E0">
        <w:rPr>
          <w:b/>
        </w:rPr>
        <w:t>.</w:t>
      </w:r>
    </w:p>
    <w:p w:rsidR="00D6768A" w:rsidRPr="00A451E0" w:rsidRDefault="00D6768A" w:rsidP="0013078C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Исполнение целевого показателя </w:t>
      </w:r>
      <w:r w:rsidRPr="00A451E0">
        <w:rPr>
          <w:i/>
        </w:rPr>
        <w:t>«Смертность населения от ДТП, умерших на 100 тыс. чел.»</w:t>
      </w:r>
      <w:r w:rsidRPr="00A451E0">
        <w:t xml:space="preserve"> составило 0%.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 xml:space="preserve">В отчетном периоде заключен муниципальный контракт на оказание услуг по транспортировке автотранспорта (услуги эвакуатора). Цена контракта составляет 95,00 тыс. руб. Оплата произведена за фактически выполненные работы на сумму 14,62 тыс. руб. 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В отчетном периоде на сумму 2</w:t>
      </w:r>
      <w:r w:rsidR="0008370B" w:rsidRPr="00A451E0">
        <w:t> </w:t>
      </w:r>
      <w:r w:rsidRPr="00A451E0">
        <w:t>009,28 тыс. руб. исполнены муниципальные контракты на выполнение работ по приведению пешеходных переходов в соответствии с ГОСТ</w:t>
      </w:r>
      <w:r w:rsidR="00E75605" w:rsidRPr="00A451E0">
        <w:t xml:space="preserve"> и ПДД. Место выполнения работ: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 участок проезда улица Саши Ковалева, от ул. Душенова до ул. Сизова;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 участок проезда улица Флотских Строителей;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-участок проезда улица Головко;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-участок проезда улица Ломоносова в районе дома 8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В отчетном периоде заключены и исполнены муниципальные контракты на: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 проведение государственной поверки средств измерений, применяемых с целью обеспечения безопасности дорожного движения на сумму 88,00 тыс. руб.;</w:t>
      </w:r>
    </w:p>
    <w:p w:rsidR="00D53E5B" w:rsidRPr="00A451E0" w:rsidRDefault="00D53E5B" w:rsidP="00D53E5B">
      <w:pPr>
        <w:widowControl w:val="0"/>
        <w:tabs>
          <w:tab w:val="left" w:pos="709"/>
          <w:tab w:val="left" w:pos="4536"/>
        </w:tabs>
        <w:suppressAutoHyphens/>
        <w:ind w:firstLine="709"/>
        <w:jc w:val="both"/>
      </w:pPr>
      <w:r w:rsidRPr="00A451E0">
        <w:t>- установку и настройку стационарных комплексов для контроля дорожного движения и фотофиксации нарушений ПДД на сумму 100,00 тыс. руб.</w:t>
      </w:r>
    </w:p>
    <w:p w:rsidR="00047C8C" w:rsidRPr="00A451E0" w:rsidRDefault="00047C8C" w:rsidP="003811EC">
      <w:pPr>
        <w:ind w:firstLine="709"/>
        <w:jc w:val="both"/>
        <w:rPr>
          <w:b/>
        </w:rPr>
      </w:pPr>
    </w:p>
    <w:p w:rsidR="003811EC" w:rsidRPr="00A451E0" w:rsidRDefault="003811EC" w:rsidP="003811EC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 приемлемым уровнем эффективности.</w:t>
      </w:r>
    </w:p>
    <w:p w:rsidR="00553EAF" w:rsidRPr="00A451E0" w:rsidRDefault="00553EAF" w:rsidP="001A335A">
      <w:pPr>
        <w:ind w:firstLine="709"/>
        <w:jc w:val="both"/>
        <w:rPr>
          <w:b/>
          <w:bCs/>
          <w:sz w:val="23"/>
          <w:szCs w:val="23"/>
        </w:rPr>
      </w:pPr>
      <w:r w:rsidRPr="00A451E0">
        <w:t>Подробный перечень мероприятий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</w:t>
      </w:r>
      <w:r w:rsidR="00E042B0" w:rsidRPr="00A451E0">
        <w:t>ей</w:t>
      </w:r>
      <w:r w:rsidRPr="00A451E0">
        <w:t xml:space="preserve"> таблиц</w:t>
      </w:r>
      <w:r w:rsidR="00E042B0" w:rsidRPr="00A451E0">
        <w:t>е</w:t>
      </w:r>
      <w:r w:rsidRPr="00A451E0">
        <w:t>.</w:t>
      </w:r>
    </w:p>
    <w:p w:rsidR="00553EAF" w:rsidRPr="00A451E0" w:rsidRDefault="00553EAF" w:rsidP="0013078C">
      <w:pPr>
        <w:jc w:val="center"/>
        <w:rPr>
          <w:b/>
          <w:bCs/>
          <w:sz w:val="23"/>
          <w:szCs w:val="23"/>
        </w:rPr>
        <w:sectPr w:rsidR="00553EAF" w:rsidRPr="00A451E0" w:rsidSect="00553EAF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B40E0E" w:rsidRPr="00A451E0" w:rsidRDefault="00781B4B" w:rsidP="0013078C">
      <w:pPr>
        <w:jc w:val="center"/>
        <w:rPr>
          <w:b/>
        </w:rPr>
      </w:pPr>
      <w:r w:rsidRPr="00A451E0">
        <w:rPr>
          <w:b/>
        </w:rPr>
        <w:lastRenderedPageBreak/>
        <w:t>Муниципальная п</w:t>
      </w:r>
      <w:r w:rsidR="001D5C49" w:rsidRPr="00A451E0">
        <w:rPr>
          <w:b/>
        </w:rPr>
        <w:t>рограмма «Повышение безопасности дорожного движения и снижение дорожно-транспортного травматизма в ЗАТО г.Североморск» на 20</w:t>
      </w:r>
      <w:r w:rsidR="00D45D8B" w:rsidRPr="00A451E0">
        <w:rPr>
          <w:b/>
        </w:rPr>
        <w:t>21</w:t>
      </w:r>
      <w:r w:rsidR="001D5C49" w:rsidRPr="00A451E0">
        <w:rPr>
          <w:b/>
        </w:rPr>
        <w:t>- 202</w:t>
      </w:r>
      <w:r w:rsidR="00D45D8B" w:rsidRPr="00A451E0">
        <w:rPr>
          <w:b/>
        </w:rPr>
        <w:t>5</w:t>
      </w:r>
      <w:r w:rsidR="001D5C49" w:rsidRPr="00A451E0">
        <w:rPr>
          <w:b/>
        </w:rPr>
        <w:t xml:space="preserve"> годы</w:t>
      </w:r>
    </w:p>
    <w:p w:rsidR="0024736B" w:rsidRPr="00A451E0" w:rsidRDefault="0024736B" w:rsidP="0013078C">
      <w:pPr>
        <w:jc w:val="center"/>
        <w:rPr>
          <w:b/>
          <w:sz w:val="16"/>
          <w:szCs w:val="16"/>
        </w:rPr>
      </w:pPr>
    </w:p>
    <w:tbl>
      <w:tblPr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4"/>
        <w:gridCol w:w="3343"/>
        <w:gridCol w:w="851"/>
        <w:gridCol w:w="850"/>
        <w:gridCol w:w="851"/>
        <w:gridCol w:w="850"/>
        <w:gridCol w:w="993"/>
        <w:gridCol w:w="2268"/>
        <w:gridCol w:w="710"/>
        <w:gridCol w:w="709"/>
        <w:gridCol w:w="852"/>
        <w:gridCol w:w="2127"/>
      </w:tblGrid>
      <w:tr w:rsidR="0075195D" w:rsidRPr="00A451E0" w:rsidTr="006F5201">
        <w:trPr>
          <w:trHeight w:val="315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№п/п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Цель, задачи,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Срок выполнения (квартал, год)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освоения, % (гр.6/гр.5)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Исполнители, перечень организаций, участвующих в реализации мероприятий</w:t>
            </w:r>
          </w:p>
        </w:tc>
      </w:tr>
      <w:tr w:rsidR="0075195D" w:rsidRPr="00A451E0" w:rsidTr="006F5201">
        <w:trPr>
          <w:trHeight w:val="1326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Уточненные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Кассовый расход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Наименование, ед. измерения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Процент исполнения, % (гр.10/гр.9)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  <w:tr w:rsidR="006F5201" w:rsidRPr="00A451E0" w:rsidTr="004218B7">
        <w:trPr>
          <w:trHeight w:val="131"/>
        </w:trPr>
        <w:tc>
          <w:tcPr>
            <w:tcW w:w="85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5201" w:rsidRPr="00A451E0" w:rsidRDefault="006F5201" w:rsidP="006F52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Цель. Совершенствование дорожных условий и создание безопасной обстановки для участников дорожного движения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Количество мест концентрации ДТП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5201" w:rsidRPr="00A451E0" w:rsidTr="004218B7">
        <w:trPr>
          <w:trHeight w:val="131"/>
        </w:trPr>
        <w:tc>
          <w:tcPr>
            <w:tcW w:w="850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Смертность населения от ДТП, умерших на 100 тыс. чел.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F5201" w:rsidRPr="00A451E0" w:rsidRDefault="006F5201" w:rsidP="006F520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5201" w:rsidRPr="00A451E0" w:rsidTr="006F5201">
        <w:trPr>
          <w:trHeight w:val="318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201" w:rsidRPr="00A451E0" w:rsidRDefault="006F5201" w:rsidP="006F52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1. Совершенствование дорожных условий, обустройство системами видеонаблюдения улично-дорожной сети и улучшение организации дорожного движения </w:t>
            </w:r>
          </w:p>
        </w:tc>
      </w:tr>
      <w:tr w:rsidR="0075195D" w:rsidRPr="00A451E0" w:rsidTr="0024254A">
        <w:trPr>
          <w:trHeight w:val="315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1. Развитие системы организации движения транспортных средств и пешеходов, повышение безопасности дорожного движения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451E0">
              <w:rPr>
                <w:b/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Сокращение количества ДТП из-за несоблюдения правил дорожного движения, 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  <w:r w:rsidR="0024254A" w:rsidRPr="00A451E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24254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9</w:t>
            </w:r>
            <w:r w:rsidR="00402F6C" w:rsidRPr="00A451E0">
              <w:rPr>
                <w:color w:val="000000"/>
                <w:sz w:val="18"/>
                <w:szCs w:val="18"/>
              </w:rPr>
              <w:t>5%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402F6C" w:rsidRPr="00A451E0" w:rsidTr="0024254A">
        <w:trPr>
          <w:trHeight w:val="315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24254A">
        <w:trPr>
          <w:trHeight w:val="315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24254A">
        <w:trPr>
          <w:trHeight w:val="123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5"/>
        </w:trPr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33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Улучшение дорожных условий для участников дорожного движения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 мере необходимости, да-1, нет-0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Комитет по развитию городского хозяйства Администрации ЗАТО г. Североморск (МКУ "ГЦ ЖКХ ЗАТО г. Североморск")</w:t>
            </w: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 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66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97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132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AC002E" w:rsidRPr="00A451E0" w:rsidTr="0024736B">
        <w:trPr>
          <w:trHeight w:val="246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02E" w:rsidRPr="00A451E0" w:rsidRDefault="00AC002E" w:rsidP="00AC002E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Задача 2. Формирование безопасного поведения участников дорожного движения и предупреждение детского дорожно-транспортного травматизма</w:t>
            </w: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5195D" w:rsidRPr="00A451E0" w:rsidTr="006F5201">
        <w:trPr>
          <w:trHeight w:val="589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Основное мероприятие 2. Развитие системы предупреждения опасного поведения участников дорожного движения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Сокращение количества ДТП с участием детей в возрасте до 16 лет, 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5D" w:rsidRPr="00A451E0" w:rsidRDefault="0075195D" w:rsidP="0075195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Управление образования Администрации ЗАТО г. Североморск,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Управление культуры, спорта, молодежной политике и международных связей администрации ЗАТО г.</w:t>
            </w:r>
          </w:p>
          <w:p w:rsidR="00402F6C" w:rsidRPr="00A451E0" w:rsidRDefault="0075195D" w:rsidP="00FB702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Североморск, ГИБДД МО</w:t>
            </w:r>
            <w:r w:rsidR="00FB702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МВД России по ЗАТО г</w:t>
            </w:r>
            <w:r w:rsidR="00FB702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Североморск и г. Островной</w:t>
            </w:r>
          </w:p>
        </w:tc>
      </w:tr>
      <w:tr w:rsidR="00402F6C" w:rsidRPr="00A451E0" w:rsidTr="006F5201">
        <w:trPr>
          <w:trHeight w:val="300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38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63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2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 w:rsidP="0075195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муниципальных профилактических акций, мероприятий, направленных на привлечение внимания широких слоев населения к решению проблем безопасности движения и предупреждению детского дорожно-транспортного травматизма</w:t>
            </w:r>
            <w:r w:rsidR="0075195D" w:rsidRPr="00A451E0">
              <w:rPr>
                <w:color w:val="000000"/>
                <w:sz w:val="18"/>
                <w:szCs w:val="18"/>
              </w:rPr>
              <w:t xml:space="preserve"> </w:t>
            </w:r>
            <w:r w:rsidR="002C7C1B" w:rsidRPr="00A451E0">
              <w:rPr>
                <w:color w:val="000000"/>
                <w:sz w:val="18"/>
                <w:szCs w:val="18"/>
              </w:rPr>
              <w:t>(</w:t>
            </w:r>
            <w:r w:rsidRPr="00A451E0">
              <w:rPr>
                <w:color w:val="000000"/>
                <w:sz w:val="18"/>
                <w:szCs w:val="18"/>
              </w:rPr>
              <w:t>приобретение и изготовление сувенирной продукции: дипломы,</w:t>
            </w:r>
            <w:r w:rsidR="0075195D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кубки,</w:t>
            </w:r>
            <w:r w:rsidR="0075195D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медали и т.д.)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участников мероприятий от общего числа обучающихся ,%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24254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 w:rsidP="002473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 Администрации ЗАТО г. Североморск, Управление культуры, спорта</w:t>
            </w:r>
            <w:r w:rsidR="0024736B" w:rsidRPr="00A451E0">
              <w:rPr>
                <w:color w:val="000000"/>
                <w:sz w:val="18"/>
                <w:szCs w:val="18"/>
              </w:rPr>
              <w:t>,</w:t>
            </w:r>
            <w:r w:rsidRPr="00A451E0">
              <w:rPr>
                <w:color w:val="000000"/>
                <w:sz w:val="18"/>
                <w:szCs w:val="18"/>
              </w:rPr>
              <w:t xml:space="preserve"> молодежной политики и междун.</w:t>
            </w:r>
            <w:r w:rsidR="0075195D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связей администра</w:t>
            </w:r>
            <w:r w:rsidR="0075195D" w:rsidRPr="00A451E0">
              <w:rPr>
                <w:color w:val="000000"/>
                <w:sz w:val="18"/>
                <w:szCs w:val="18"/>
              </w:rPr>
              <w:t>ц</w:t>
            </w:r>
            <w:r w:rsidRPr="00A451E0">
              <w:rPr>
                <w:color w:val="000000"/>
                <w:sz w:val="18"/>
                <w:szCs w:val="18"/>
              </w:rPr>
              <w:t xml:space="preserve">ии ЗАТО г. Североморск, </w:t>
            </w:r>
          </w:p>
        </w:tc>
      </w:tr>
      <w:tr w:rsidR="00402F6C" w:rsidRPr="00A451E0" w:rsidTr="006F5201">
        <w:trPr>
          <w:trHeight w:val="420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09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43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85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Оснащение образовательных учреждений комплектами формы для ЮИД, учебно-методическими пособиями (уголки по правилам дорожного-движения, стенды, компьютерные программы, учебные фильмы и т.д.)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Доля оснащенных образовательных учреждений,%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 w:rsidP="002473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образования, ГИБДД МР МВД России по ЗАТО г.Североморск и г.Островной (по согласованию)</w:t>
            </w:r>
          </w:p>
        </w:tc>
      </w:tr>
      <w:tr w:rsidR="00402F6C" w:rsidRPr="00A451E0" w:rsidTr="006F5201">
        <w:trPr>
          <w:trHeight w:val="409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58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09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43"/>
        </w:trPr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33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Проведение тематических информационно-пропагандистских мероприятий, направленных на профилактику факторов риска,</w:t>
            </w:r>
            <w:r w:rsidR="0075195D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влияющих на количество и тяжесть их последствий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 w:rsidP="00AC002E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Привлечение участников дорожного движения разных возрастных категорий,</w:t>
            </w:r>
            <w:r w:rsidR="00AC002E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да-1,нет-</w:t>
            </w:r>
            <w:r w:rsidR="00AC002E"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24254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</w:t>
            </w:r>
            <w:r w:rsidR="00402F6C" w:rsidRPr="00A451E0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24736B" w:rsidP="0024736B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Управление культуры, спорта, молодежной политики и междун. связей администрации ЗАТО г. Североморск</w:t>
            </w:r>
            <w:r w:rsidR="00402F6C" w:rsidRPr="00A451E0">
              <w:rPr>
                <w:color w:val="000000"/>
                <w:sz w:val="18"/>
                <w:szCs w:val="18"/>
              </w:rPr>
              <w:t>,</w:t>
            </w:r>
            <w:r w:rsidRPr="00A451E0">
              <w:rPr>
                <w:color w:val="000000"/>
                <w:sz w:val="18"/>
                <w:szCs w:val="18"/>
              </w:rPr>
              <w:t xml:space="preserve"> </w:t>
            </w:r>
            <w:r w:rsidR="00402F6C" w:rsidRPr="00A451E0">
              <w:rPr>
                <w:color w:val="000000"/>
                <w:sz w:val="18"/>
                <w:szCs w:val="18"/>
              </w:rPr>
              <w:t>отделение ГИБДД МО МВД России по ЗАТО г.Североморск и г.Островной (по согласованию)</w:t>
            </w:r>
          </w:p>
        </w:tc>
      </w:tr>
      <w:tr w:rsidR="00402F6C" w:rsidRPr="00A451E0" w:rsidTr="006F5201">
        <w:trPr>
          <w:trHeight w:val="420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80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09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83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27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7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91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right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990"/>
        </w:trPr>
        <w:tc>
          <w:tcPr>
            <w:tcW w:w="8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lastRenderedPageBreak/>
              <w:t>Задача 3. Совершенствование системы управления обеспечением безопасности дорожного движения, дорожный условий и внедрение современных технических средств регулирования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При получении статистической отчетности по итогам года проводить полный анализ с доведением информации до СМИ,ед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24254A" w:rsidP="0024254A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</w:t>
            </w:r>
            <w:r w:rsidR="00402F6C" w:rsidRPr="00A451E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 w:rsidP="009461F4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Подготовка информации в администрацию ЗАТО г.Североморск о состоянии аварийности на автотранспорте,</w:t>
            </w:r>
            <w:r w:rsidR="009461F4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внесение предложений направленных на снижение ДТП и дорожно-транспортного травматизма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проведенных комиссий по БДД,ед.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 w:rsidP="0075195D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отде</w:t>
            </w:r>
            <w:r w:rsidR="0075195D" w:rsidRPr="00A451E0">
              <w:rPr>
                <w:color w:val="000000"/>
                <w:sz w:val="18"/>
                <w:szCs w:val="18"/>
              </w:rPr>
              <w:t>л</w:t>
            </w:r>
            <w:r w:rsidRPr="00A451E0">
              <w:rPr>
                <w:color w:val="000000"/>
                <w:sz w:val="18"/>
                <w:szCs w:val="18"/>
              </w:rPr>
              <w:t xml:space="preserve">ение ГИБДД МО МВД России по ЗАТО г.Североморск и г.Островной 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2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 w:rsidP="0075195D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Мониторинг ДТП; рассмотрение состояния аварийности на автомобильном транспорте; заслушивание руководителей учреждений и организаций, деятельность которых связана с обеспечением безопасности дорожного движения, в том числе о принимаемых мерах по снижению аварийности автотранспортных предприятий на дорогах ЗАТО г.Североморск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При получении статистической отчетности по итогам года проводить полный анализ с доведением информации до СМИ,</w:t>
            </w:r>
            <w:r w:rsidR="00A347C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ед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комиссия по БДД ЗАТО г. Североморск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42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Рассмотрение на заседании комиссии по БДД следующих вопросов:</w:t>
            </w:r>
            <w:r w:rsidRPr="00A451E0">
              <w:rPr>
                <w:color w:val="000000"/>
                <w:sz w:val="18"/>
                <w:szCs w:val="18"/>
              </w:rPr>
              <w:br/>
              <w:t>- состояние детского дорожно-транспортного травматизма и мерах по его предупреждению;</w:t>
            </w:r>
            <w:r w:rsidRPr="00A451E0">
              <w:rPr>
                <w:color w:val="000000"/>
                <w:sz w:val="18"/>
                <w:szCs w:val="18"/>
              </w:rPr>
              <w:br/>
              <w:t>- О результатах приемки экзаменов в учебных заведениях на право управлением автомобилями.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плановых тематических заседаний с доведением информации до общественности,</w:t>
            </w:r>
            <w:r w:rsidR="00A347C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комиссия по БДД ЗАТО г. Североморск</w:t>
            </w:r>
          </w:p>
        </w:tc>
      </w:tr>
      <w:tr w:rsidR="00402F6C" w:rsidRPr="00A451E0" w:rsidTr="006F5201">
        <w:trPr>
          <w:trHeight w:val="443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432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276"/>
        </w:trPr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2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3.4.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 w:rsidP="004D1B15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Формирование негативного общественного мнения к нарушителям правил дорожного движения с привлечением СМИ. Сведения о грубых нарушениях и лицах их совершивших еженедельно публиковать в СМИ, информировать население через телевидение (СТК) и радио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рейдов с участием СМИ,ед.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комиссия по БДД ЗАТО г. Североморск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2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3.5.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 xml:space="preserve">Рассмотрение на комиссии по обеспечению безопасности дорожного движения  ЗАТО фактов дорожно-транспортных происшествий, подлежащих статистическому учету, оценка деятельности служб с последующим принятием мер </w:t>
            </w:r>
            <w:r w:rsidRPr="00A451E0">
              <w:rPr>
                <w:color w:val="000000"/>
                <w:sz w:val="18"/>
                <w:szCs w:val="18"/>
              </w:rPr>
              <w:lastRenderedPageBreak/>
              <w:t>реагирования по отношению к конкретным руководителям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проведенных заседаний по выработке оперативных решений по вопросам БДД,ед.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Председатель комиссии по БДД, началь</w:t>
            </w:r>
            <w:r w:rsidR="0075195D" w:rsidRPr="00A451E0">
              <w:rPr>
                <w:color w:val="000000"/>
                <w:sz w:val="18"/>
                <w:szCs w:val="18"/>
              </w:rPr>
              <w:t>ни</w:t>
            </w:r>
            <w:r w:rsidRPr="00A451E0">
              <w:rPr>
                <w:color w:val="000000"/>
                <w:sz w:val="18"/>
                <w:szCs w:val="18"/>
              </w:rPr>
              <w:t>к отделения ГИБДД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75195D" w:rsidRPr="00A451E0" w:rsidTr="006F5201">
        <w:trPr>
          <w:trHeight w:val="312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3.6.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Изучение проблемы для принятия решений:</w:t>
            </w:r>
            <w:r w:rsidRPr="00A451E0">
              <w:rPr>
                <w:color w:val="000000"/>
                <w:sz w:val="18"/>
                <w:szCs w:val="18"/>
              </w:rPr>
              <w:br/>
              <w:t>- соответствия пропускной способности улично-дорожной сети уровню транспор</w:t>
            </w:r>
            <w:r w:rsidR="00137A55" w:rsidRPr="00A451E0">
              <w:rPr>
                <w:color w:val="000000"/>
                <w:sz w:val="18"/>
                <w:szCs w:val="18"/>
              </w:rPr>
              <w:t>т</w:t>
            </w:r>
            <w:r w:rsidRPr="00A451E0">
              <w:rPr>
                <w:color w:val="000000"/>
                <w:sz w:val="18"/>
                <w:szCs w:val="18"/>
              </w:rPr>
              <w:t>ной загрузки в условиях развития автомобилизации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Количество проведенных комиссий,</w:t>
            </w:r>
            <w:r w:rsidR="0024736B" w:rsidRPr="00A451E0">
              <w:rPr>
                <w:color w:val="000000"/>
                <w:sz w:val="18"/>
                <w:szCs w:val="18"/>
              </w:rPr>
              <w:t xml:space="preserve"> </w:t>
            </w:r>
            <w:r w:rsidRPr="00A451E0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комиссия по БДД, ГИБДД</w:t>
            </w: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2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130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Итого по задаче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 w:rsidP="00137A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 по Программе: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66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72,64%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4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Муниципальные услуги (работы)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jc w:val="center"/>
              <w:rPr>
                <w:color w:val="000000"/>
                <w:sz w:val="18"/>
                <w:szCs w:val="18"/>
              </w:rPr>
            </w:pPr>
            <w:r w:rsidRPr="00A451E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Публичные обязательства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Мероприятия по капитальному ремонту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  <w:tr w:rsidR="00402F6C" w:rsidRPr="00A451E0" w:rsidTr="006F5201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Иные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2F6C" w:rsidRPr="00A451E0" w:rsidRDefault="00402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3 045,00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2F6C" w:rsidRPr="00A451E0" w:rsidRDefault="00402F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2 211,90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2F6C" w:rsidRPr="00A451E0" w:rsidRDefault="00402F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451E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6C" w:rsidRPr="00A451E0" w:rsidRDefault="00402F6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02F6C" w:rsidRPr="00A451E0" w:rsidRDefault="00402F6C" w:rsidP="0013078C">
      <w:pPr>
        <w:jc w:val="center"/>
        <w:rPr>
          <w:b/>
          <w:sz w:val="18"/>
          <w:szCs w:val="18"/>
        </w:rPr>
      </w:pPr>
    </w:p>
    <w:p w:rsidR="0024254A" w:rsidRPr="00A451E0" w:rsidRDefault="0024254A" w:rsidP="0024254A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24254A" w:rsidRPr="00A451E0" w:rsidRDefault="0024254A" w:rsidP="0024254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tbl>
      <w:tblPr>
        <w:tblW w:w="1479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436"/>
        <w:gridCol w:w="709"/>
        <w:gridCol w:w="4100"/>
        <w:gridCol w:w="336"/>
        <w:gridCol w:w="3686"/>
      </w:tblGrid>
      <w:tr w:rsidR="0024254A" w:rsidRPr="00A451E0" w:rsidTr="004218B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4218B7">
            <w:pPr>
              <w:jc w:val="center"/>
            </w:pPr>
            <w:r w:rsidRPr="00A451E0">
              <w:t>ДИП =0,5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54A" w:rsidRPr="00A451E0" w:rsidRDefault="0024254A" w:rsidP="004218B7">
            <w:pPr>
              <w:jc w:val="center"/>
            </w:pPr>
            <w:r w:rsidRPr="00A451E0">
              <w:t>1 (степень достижения цели)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4218B7">
            <w:pPr>
              <w:jc w:val="center"/>
            </w:pPr>
            <w:r w:rsidRPr="00A451E0">
              <w:t>+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4218B7">
            <w:pPr>
              <w:jc w:val="center"/>
            </w:pPr>
            <w:r w:rsidRPr="00A451E0">
              <w:t>0,5 х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254A" w:rsidRPr="00A451E0" w:rsidRDefault="0024254A" w:rsidP="0024254A">
            <w:pPr>
              <w:jc w:val="center"/>
            </w:pPr>
            <w:r w:rsidRPr="00A451E0">
              <w:t>11,95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4218B7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24254A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0,75 средняя результативность (недовыполнение плана)</w:t>
            </w:r>
          </w:p>
        </w:tc>
      </w:tr>
      <w:tr w:rsidR="0024254A" w:rsidRPr="00A451E0" w:rsidTr="004218B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4A" w:rsidRPr="00A451E0" w:rsidRDefault="0024254A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4218B7">
            <w:pPr>
              <w:jc w:val="center"/>
            </w:pPr>
            <w:r w:rsidRPr="00A451E0">
              <w:t>2</w:t>
            </w:r>
          </w:p>
        </w:tc>
        <w:tc>
          <w:tcPr>
            <w:tcW w:w="4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4A" w:rsidRPr="00A451E0" w:rsidRDefault="0024254A" w:rsidP="004218B7"/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4A" w:rsidRPr="00A451E0" w:rsidRDefault="0024254A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54A" w:rsidRPr="00A451E0" w:rsidRDefault="0024254A" w:rsidP="0024254A">
            <w:pPr>
              <w:jc w:val="center"/>
            </w:pPr>
            <w:r w:rsidRPr="00A451E0">
              <w:t>12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4A" w:rsidRPr="00A451E0" w:rsidRDefault="0024254A" w:rsidP="004218B7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254A" w:rsidRPr="00A451E0" w:rsidRDefault="0024254A" w:rsidP="004218B7">
            <w:pPr>
              <w:rPr>
                <w:b/>
                <w:bCs/>
              </w:rPr>
            </w:pPr>
          </w:p>
        </w:tc>
      </w:tr>
    </w:tbl>
    <w:p w:rsidR="0024254A" w:rsidRPr="00A451E0" w:rsidRDefault="0024254A" w:rsidP="0024254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24254A" w:rsidRPr="00A451E0" w:rsidRDefault="0024254A" w:rsidP="0024254A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0,7</w:t>
      </w:r>
      <w:r w:rsidR="00314C1E" w:rsidRPr="00A451E0">
        <w:rPr>
          <w:rFonts w:ascii="Times New Roman" w:hAnsi="Times New Roman" w:cs="Times New Roman"/>
          <w:b/>
          <w:sz w:val="24"/>
          <w:szCs w:val="24"/>
        </w:rPr>
        <w:t>3</w:t>
      </w:r>
      <w:r w:rsidRPr="00A451E0">
        <w:rPr>
          <w:rFonts w:ascii="Times New Roman" w:hAnsi="Times New Roman" w:cs="Times New Roman"/>
          <w:sz w:val="24"/>
          <w:szCs w:val="24"/>
        </w:rPr>
        <w:t xml:space="preserve"> – </w:t>
      </w:r>
      <w:r w:rsidR="00314C1E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02F6C" w:rsidRPr="00A451E0" w:rsidRDefault="0024254A" w:rsidP="0024254A">
      <w:pPr>
        <w:jc w:val="center"/>
        <w:rPr>
          <w:b/>
          <w:sz w:val="16"/>
          <w:szCs w:val="16"/>
        </w:rPr>
      </w:pPr>
      <w:r w:rsidRPr="00A451E0">
        <w:rPr>
          <w:b/>
        </w:rPr>
        <w:t xml:space="preserve">Общая оценка эффективности реализации подпрограммы - </w:t>
      </w:r>
      <w:r w:rsidR="00314C1E" w:rsidRPr="00A451E0">
        <w:rPr>
          <w:b/>
        </w:rPr>
        <w:t>4</w:t>
      </w:r>
      <w:r w:rsidRPr="00A451E0">
        <w:rPr>
          <w:b/>
        </w:rPr>
        <w:t xml:space="preserve"> </w:t>
      </w:r>
      <w:r w:rsidR="00314C1E" w:rsidRPr="00A451E0">
        <w:rPr>
          <w:b/>
        </w:rPr>
        <w:t>приемлемый</w:t>
      </w:r>
      <w:r w:rsidRPr="00A451E0">
        <w:rPr>
          <w:b/>
        </w:rPr>
        <w:t xml:space="preserve"> уровень эффективности</w:t>
      </w:r>
    </w:p>
    <w:p w:rsidR="00AD16B5" w:rsidRPr="00A451E0" w:rsidRDefault="00AD16B5" w:rsidP="0013078C">
      <w:pPr>
        <w:pStyle w:val="ConsPlusNonformat"/>
        <w:widowControl/>
        <w:tabs>
          <w:tab w:val="left" w:pos="432"/>
        </w:tabs>
        <w:jc w:val="both"/>
        <w:rPr>
          <w:b/>
        </w:rPr>
      </w:pPr>
    </w:p>
    <w:p w:rsidR="00397E01" w:rsidRPr="00A451E0" w:rsidRDefault="00397E01" w:rsidP="0013078C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397E01" w:rsidRPr="00A451E0" w:rsidSect="001D74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97E01" w:rsidRPr="00A451E0" w:rsidRDefault="00397E01" w:rsidP="001307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1E0">
        <w:rPr>
          <w:b/>
          <w:sz w:val="28"/>
          <w:szCs w:val="28"/>
        </w:rPr>
        <w:lastRenderedPageBreak/>
        <w:t>10.</w:t>
      </w:r>
      <w:r w:rsidRPr="00A451E0">
        <w:rPr>
          <w:b/>
          <w:szCs w:val="28"/>
        </w:rPr>
        <w:t xml:space="preserve"> </w:t>
      </w:r>
      <w:r w:rsidRPr="00A451E0">
        <w:rPr>
          <w:b/>
          <w:sz w:val="28"/>
          <w:szCs w:val="28"/>
        </w:rPr>
        <w:t>Отчет о реализации мероприятий муниципальной программы</w:t>
      </w:r>
    </w:p>
    <w:p w:rsidR="00397E01" w:rsidRPr="00A451E0" w:rsidRDefault="00397E01" w:rsidP="0013078C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451E0">
        <w:rPr>
          <w:b/>
          <w:sz w:val="28"/>
          <w:szCs w:val="28"/>
          <w:u w:val="single"/>
        </w:rPr>
        <w:t>«Профилактика терроризма, экстремизма и ликвидация последствий проявлений терроризма и экстремизма на территории ЗАТО г.Североморск» на 20</w:t>
      </w:r>
      <w:r w:rsidR="00793CFE" w:rsidRPr="00A451E0">
        <w:rPr>
          <w:b/>
          <w:sz w:val="28"/>
          <w:szCs w:val="28"/>
          <w:u w:val="single"/>
        </w:rPr>
        <w:t>21</w:t>
      </w:r>
      <w:r w:rsidRPr="00A451E0">
        <w:rPr>
          <w:b/>
          <w:sz w:val="28"/>
          <w:szCs w:val="28"/>
          <w:u w:val="single"/>
        </w:rPr>
        <w:t>-202</w:t>
      </w:r>
      <w:r w:rsidR="00793CFE" w:rsidRPr="00A451E0">
        <w:rPr>
          <w:b/>
          <w:sz w:val="28"/>
          <w:szCs w:val="28"/>
          <w:u w:val="single"/>
        </w:rPr>
        <w:t>5</w:t>
      </w:r>
      <w:r w:rsidRPr="00A451E0">
        <w:rPr>
          <w:b/>
          <w:sz w:val="28"/>
          <w:szCs w:val="28"/>
          <w:u w:val="single"/>
        </w:rPr>
        <w:t xml:space="preserve"> годы</w:t>
      </w:r>
    </w:p>
    <w:p w:rsidR="00397E01" w:rsidRPr="00A451E0" w:rsidRDefault="00397E01" w:rsidP="0013078C">
      <w:pPr>
        <w:jc w:val="center"/>
        <w:rPr>
          <w:b/>
          <w:bCs/>
          <w:sz w:val="16"/>
          <w:szCs w:val="16"/>
        </w:rPr>
      </w:pPr>
    </w:p>
    <w:p w:rsidR="00397E01" w:rsidRPr="00A451E0" w:rsidRDefault="00397E01" w:rsidP="0013078C">
      <w:pPr>
        <w:pStyle w:val="Default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A451E0">
        <w:rPr>
          <w:rFonts w:ascii="Times New Roman" w:hAnsi="Times New Roman" w:cs="Times New Roman"/>
          <w:bCs/>
          <w:i/>
          <w:color w:val="auto"/>
        </w:rPr>
        <w:t>Цель программы</w:t>
      </w:r>
      <w:r w:rsidRPr="00A451E0">
        <w:rPr>
          <w:i/>
          <w:color w:val="auto"/>
        </w:rPr>
        <w:t xml:space="preserve"> </w:t>
      </w:r>
      <w:r w:rsidRPr="00A451E0">
        <w:rPr>
          <w:rFonts w:ascii="Times New Roman" w:hAnsi="Times New Roman" w:cs="Times New Roman"/>
          <w:color w:val="auto"/>
        </w:rPr>
        <w:t>–</w:t>
      </w:r>
      <w:r w:rsidRPr="00A451E0">
        <w:rPr>
          <w:rFonts w:ascii="Times New Roman" w:hAnsi="Times New Roman" w:cs="Times New Roman"/>
          <w:i/>
          <w:color w:val="auto"/>
        </w:rPr>
        <w:t xml:space="preserve"> </w:t>
      </w:r>
      <w:r w:rsidR="00E974DC" w:rsidRPr="00A451E0">
        <w:rPr>
          <w:rFonts w:ascii="Times New Roman" w:hAnsi="Times New Roman" w:cs="Times New Roman"/>
          <w:color w:val="auto"/>
          <w:spacing w:val="-4"/>
        </w:rPr>
        <w:t>Формирование системы профилактики терроризма, повышение антитеррористической защищенности потенциально опасных объектов, мест массового пребывания людей и объектов жизнеобеспечения населения</w:t>
      </w:r>
      <w:r w:rsidRPr="00A451E0">
        <w:rPr>
          <w:rFonts w:ascii="Times New Roman" w:hAnsi="Times New Roman" w:cs="Times New Roman"/>
          <w:color w:val="auto"/>
        </w:rPr>
        <w:t xml:space="preserve">. </w:t>
      </w:r>
    </w:p>
    <w:p w:rsidR="00397D85" w:rsidRPr="00A451E0" w:rsidRDefault="00397D85" w:rsidP="0013078C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b/>
          <w:bCs/>
        </w:rPr>
      </w:pPr>
      <w:r w:rsidRPr="00A451E0">
        <w:rPr>
          <w:b/>
          <w:bCs/>
        </w:rPr>
        <w:t xml:space="preserve">Заказчиком-координатором Программы является </w:t>
      </w:r>
      <w:r w:rsidR="006F64D4" w:rsidRPr="00A451E0">
        <w:rPr>
          <w:spacing w:val="-4"/>
        </w:rPr>
        <w:t>Администрация ЗАТО г.Североморск в лице отдела по безопасности населения</w:t>
      </w:r>
      <w:r w:rsidRPr="00A451E0">
        <w:rPr>
          <w:b/>
          <w:bCs/>
        </w:rPr>
        <w:t xml:space="preserve"> Заказчики: </w:t>
      </w:r>
      <w:r w:rsidRPr="00A451E0">
        <w:rPr>
          <w:spacing w:val="-4"/>
        </w:rPr>
        <w:t>Администрация ЗАТО г.Североморск, Управление образования администрации ЗАТО г. Североморск, Управление культуры, спорта, молодежной политики и международных связей Администрации ЗАТО г.Североморск, Комитет по развитию городского хозяйства Администрации ЗАТО г.Североморск</w:t>
      </w:r>
    </w:p>
    <w:p w:rsidR="00397E01" w:rsidRPr="00A451E0" w:rsidRDefault="00397E01" w:rsidP="0013078C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i/>
        </w:rPr>
      </w:pPr>
      <w:r w:rsidRPr="00A451E0">
        <w:rPr>
          <w:b/>
          <w:i/>
        </w:rPr>
        <w:t xml:space="preserve">Задачи программы: </w:t>
      </w:r>
    </w:p>
    <w:p w:rsidR="006F64D4" w:rsidRPr="00A451E0" w:rsidRDefault="006F64D4" w:rsidP="00247218">
      <w:pPr>
        <w:widowControl w:val="0"/>
        <w:numPr>
          <w:ilvl w:val="0"/>
          <w:numId w:val="5"/>
        </w:numPr>
        <w:tabs>
          <w:tab w:val="left" w:pos="75"/>
        </w:tabs>
        <w:autoSpaceDE w:val="0"/>
        <w:autoSpaceDN w:val="0"/>
        <w:adjustRightInd w:val="0"/>
        <w:spacing w:after="200" w:line="233" w:lineRule="auto"/>
        <w:ind w:left="75" w:firstLine="634"/>
        <w:contextualSpacing/>
        <w:jc w:val="both"/>
        <w:rPr>
          <w:spacing w:val="-4"/>
        </w:rPr>
      </w:pPr>
      <w:r w:rsidRPr="00A451E0">
        <w:rPr>
          <w:spacing w:val="-4"/>
        </w:rPr>
        <w:t>Осуществление органами местного самоуправления ЗАТО г. Североморск мер правового, организационно-технического, административного характера, направленных на профилактику терроризма в рамках реализация государственной политики в области профилактики терроризма.</w:t>
      </w:r>
    </w:p>
    <w:p w:rsidR="006F64D4" w:rsidRPr="00A451E0" w:rsidRDefault="006F64D4" w:rsidP="00247218">
      <w:pPr>
        <w:widowControl w:val="0"/>
        <w:numPr>
          <w:ilvl w:val="0"/>
          <w:numId w:val="5"/>
        </w:numPr>
        <w:tabs>
          <w:tab w:val="left" w:pos="75"/>
        </w:tabs>
        <w:autoSpaceDE w:val="0"/>
        <w:autoSpaceDN w:val="0"/>
        <w:adjustRightInd w:val="0"/>
        <w:spacing w:after="200" w:line="233" w:lineRule="auto"/>
        <w:ind w:left="75" w:firstLine="634"/>
        <w:contextualSpacing/>
        <w:jc w:val="both"/>
        <w:rPr>
          <w:spacing w:val="-4"/>
        </w:rPr>
      </w:pPr>
      <w:r w:rsidRPr="00A451E0">
        <w:rPr>
          <w:spacing w:val="-4"/>
        </w:rPr>
        <w:t>Повышение эффективности межведомственного взаимодействия территориальных органов, федеральных органов исполнительной власти, органов исполнительной власти Мурманской области и органов местного самоуправления ЗАТО г. Североморск в сфере противодействия проявлениям терроризма.</w:t>
      </w:r>
    </w:p>
    <w:p w:rsidR="006F64D4" w:rsidRPr="00A451E0" w:rsidRDefault="006F64D4" w:rsidP="00247218">
      <w:pPr>
        <w:widowControl w:val="0"/>
        <w:numPr>
          <w:ilvl w:val="0"/>
          <w:numId w:val="5"/>
        </w:numPr>
        <w:tabs>
          <w:tab w:val="left" w:pos="75"/>
        </w:tabs>
        <w:autoSpaceDE w:val="0"/>
        <w:autoSpaceDN w:val="0"/>
        <w:adjustRightInd w:val="0"/>
        <w:spacing w:after="200" w:line="233" w:lineRule="auto"/>
        <w:ind w:left="75" w:firstLine="634"/>
        <w:contextualSpacing/>
        <w:jc w:val="both"/>
        <w:rPr>
          <w:spacing w:val="-4"/>
        </w:rPr>
      </w:pPr>
      <w:r w:rsidRPr="00A451E0">
        <w:rPr>
          <w:spacing w:val="-4"/>
        </w:rPr>
        <w:t>Информирование населения ЗАТО г. Североморск по вопросам противодействия терроризма и экстремизма.</w:t>
      </w:r>
    </w:p>
    <w:p w:rsidR="00B83855" w:rsidRPr="00A451E0" w:rsidRDefault="006F64D4" w:rsidP="00247218">
      <w:pPr>
        <w:widowControl w:val="0"/>
        <w:numPr>
          <w:ilvl w:val="0"/>
          <w:numId w:val="5"/>
        </w:numPr>
        <w:tabs>
          <w:tab w:val="left" w:pos="75"/>
        </w:tabs>
        <w:autoSpaceDE w:val="0"/>
        <w:autoSpaceDN w:val="0"/>
        <w:adjustRightInd w:val="0"/>
        <w:spacing w:after="200" w:line="233" w:lineRule="auto"/>
        <w:ind w:left="142" w:firstLine="634"/>
        <w:contextualSpacing/>
        <w:jc w:val="both"/>
        <w:rPr>
          <w:spacing w:val="-4"/>
        </w:rPr>
      </w:pPr>
      <w:r w:rsidRPr="00A451E0">
        <w:rPr>
          <w:spacing w:val="-4"/>
        </w:rPr>
        <w:t xml:space="preserve"> </w:t>
      </w:r>
      <w:r w:rsidRPr="00A451E0"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ЗАТО г. Североморск,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 в рамках противодействия терроризму и экстремизму.</w:t>
      </w:r>
    </w:p>
    <w:p w:rsidR="00397E01" w:rsidRPr="00A451E0" w:rsidRDefault="00397E01" w:rsidP="0013078C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i/>
        </w:rPr>
      </w:pPr>
      <w:r w:rsidRPr="00A451E0">
        <w:rPr>
          <w:b/>
          <w:i/>
        </w:rPr>
        <w:t>Ожидаемые конечные результаты реализации мероприятий программы:</w:t>
      </w:r>
    </w:p>
    <w:p w:rsidR="006F64D4" w:rsidRPr="00A451E0" w:rsidRDefault="006F64D4" w:rsidP="0013078C">
      <w:pPr>
        <w:tabs>
          <w:tab w:val="left" w:pos="141"/>
        </w:tabs>
        <w:ind w:firstLine="142"/>
        <w:jc w:val="both"/>
        <w:rPr>
          <w:spacing w:val="-4"/>
        </w:rPr>
      </w:pPr>
      <w:r w:rsidRPr="00A451E0">
        <w:rPr>
          <w:spacing w:val="-4"/>
        </w:rPr>
        <w:t>Реализация программных мероприятий в 2021-2025 годах позволит:</w:t>
      </w:r>
    </w:p>
    <w:p w:rsidR="006F64D4" w:rsidRPr="00A451E0" w:rsidRDefault="006F64D4" w:rsidP="00247218">
      <w:pPr>
        <w:widowControl w:val="0"/>
        <w:numPr>
          <w:ilvl w:val="0"/>
          <w:numId w:val="6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75" w:firstLine="142"/>
        <w:contextualSpacing/>
        <w:jc w:val="both"/>
        <w:rPr>
          <w:spacing w:val="-4"/>
        </w:rPr>
      </w:pPr>
      <w:r w:rsidRPr="00A451E0">
        <w:rPr>
          <w:spacing w:val="-4"/>
        </w:rPr>
        <w:t>минимизировать возможности совершения террористических актов на территории ЗАТО г. Североморск;</w:t>
      </w:r>
    </w:p>
    <w:p w:rsidR="006F64D4" w:rsidRPr="00A451E0" w:rsidRDefault="006F64D4" w:rsidP="00247218">
      <w:pPr>
        <w:widowControl w:val="0"/>
        <w:numPr>
          <w:ilvl w:val="0"/>
          <w:numId w:val="6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75" w:firstLine="142"/>
        <w:contextualSpacing/>
        <w:jc w:val="both"/>
        <w:rPr>
          <w:spacing w:val="-4"/>
        </w:rPr>
      </w:pPr>
      <w:r w:rsidRPr="00A451E0">
        <w:rPr>
          <w:spacing w:val="-4"/>
        </w:rPr>
        <w:t>повысить информированность населения о принимаемых органами власти мерах антитеррористического характера и правилах поведения в случае угрозы возникновения террористического акта;</w:t>
      </w:r>
    </w:p>
    <w:p w:rsidR="006F64D4" w:rsidRPr="00A451E0" w:rsidRDefault="006F64D4" w:rsidP="00247218">
      <w:pPr>
        <w:widowControl w:val="0"/>
        <w:numPr>
          <w:ilvl w:val="0"/>
          <w:numId w:val="6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75" w:firstLine="142"/>
        <w:contextualSpacing/>
        <w:jc w:val="both"/>
        <w:rPr>
          <w:spacing w:val="-4"/>
        </w:rPr>
      </w:pPr>
      <w:r w:rsidRPr="00A451E0">
        <w:rPr>
          <w:spacing w:val="-4"/>
        </w:rPr>
        <w:t xml:space="preserve"> повысить уровень антитеррористической защищенности объектов повышенной опасности, а также объектов с массовым пребыванием людей;</w:t>
      </w:r>
    </w:p>
    <w:p w:rsidR="006F64D4" w:rsidRPr="00A451E0" w:rsidRDefault="006F64D4" w:rsidP="00247218">
      <w:pPr>
        <w:widowControl w:val="0"/>
        <w:numPr>
          <w:ilvl w:val="0"/>
          <w:numId w:val="6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75" w:firstLine="142"/>
        <w:contextualSpacing/>
        <w:jc w:val="both"/>
        <w:rPr>
          <w:spacing w:val="-4"/>
        </w:rPr>
      </w:pPr>
      <w:r w:rsidRPr="00A451E0">
        <w:rPr>
          <w:spacing w:val="-4"/>
        </w:rPr>
        <w:t xml:space="preserve"> обеспечить условия для успешной социальной культурной адаптации молодежи из числа мигрантов, противодействия проникновению в общественное сознание идей религиозного фундаментализма и экстремизма;</w:t>
      </w:r>
    </w:p>
    <w:p w:rsidR="00B057E6" w:rsidRPr="00A451E0" w:rsidRDefault="00B978A8" w:rsidP="001456D8">
      <w:pPr>
        <w:widowControl w:val="0"/>
        <w:numPr>
          <w:ilvl w:val="0"/>
          <w:numId w:val="6"/>
        </w:numPr>
        <w:tabs>
          <w:tab w:val="left" w:pos="141"/>
          <w:tab w:val="left" w:pos="207"/>
          <w:tab w:val="left" w:pos="266"/>
          <w:tab w:val="left" w:pos="349"/>
        </w:tabs>
        <w:autoSpaceDE w:val="0"/>
        <w:autoSpaceDN w:val="0"/>
        <w:adjustRightInd w:val="0"/>
        <w:ind w:left="142" w:firstLine="0"/>
        <w:contextualSpacing/>
        <w:jc w:val="both"/>
        <w:rPr>
          <w:spacing w:val="-4"/>
        </w:rPr>
      </w:pPr>
      <w:r w:rsidRPr="00A451E0">
        <w:rPr>
          <w:spacing w:val="-4"/>
        </w:rPr>
        <w:t xml:space="preserve"> </w:t>
      </w:r>
      <w:r w:rsidR="006F64D4" w:rsidRPr="00A451E0">
        <w:rPr>
          <w:spacing w:val="-4"/>
        </w:rPr>
        <w:t>формирование толерантного сознания, основанного на понимании и принятии культурных отличий, неукоснительном соблюдении прав и свобод граждан</w:t>
      </w:r>
      <w:r w:rsidR="00B057E6" w:rsidRPr="00A451E0">
        <w:rPr>
          <w:spacing w:val="-4"/>
        </w:rPr>
        <w:t>.</w:t>
      </w:r>
    </w:p>
    <w:p w:rsidR="00E24E31" w:rsidRPr="00A451E0" w:rsidRDefault="003C74B1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  <w:r w:rsidRPr="00A451E0">
        <w:rPr>
          <w:b/>
          <w:sz w:val="24"/>
          <w:szCs w:val="24"/>
        </w:rPr>
        <w:t>На 2021 год</w:t>
      </w:r>
      <w:r w:rsidRPr="00A451E0">
        <w:rPr>
          <w:sz w:val="24"/>
          <w:szCs w:val="24"/>
        </w:rPr>
        <w:t xml:space="preserve"> на реализацию мероприятий программы предусмотрено финансирование в объеме </w:t>
      </w:r>
      <w:r w:rsidRPr="00A451E0">
        <w:rPr>
          <w:b/>
          <w:sz w:val="24"/>
          <w:szCs w:val="24"/>
        </w:rPr>
        <w:t>90,0 тыс. рублей</w:t>
      </w:r>
      <w:r w:rsidRPr="00A451E0">
        <w:rPr>
          <w:sz w:val="24"/>
          <w:szCs w:val="24"/>
        </w:rPr>
        <w:t>. За период</w:t>
      </w:r>
      <w:r w:rsidRPr="00A451E0">
        <w:rPr>
          <w:b/>
          <w:sz w:val="24"/>
          <w:szCs w:val="24"/>
        </w:rPr>
        <w:t xml:space="preserve"> январь-</w:t>
      </w:r>
      <w:r w:rsidR="00BB3193" w:rsidRPr="00A451E0">
        <w:rPr>
          <w:b/>
          <w:sz w:val="24"/>
          <w:szCs w:val="24"/>
        </w:rPr>
        <w:t>декабрь</w:t>
      </w:r>
      <w:r w:rsidRPr="00A451E0">
        <w:rPr>
          <w:b/>
          <w:sz w:val="24"/>
          <w:szCs w:val="24"/>
        </w:rPr>
        <w:t xml:space="preserve"> 2021 года </w:t>
      </w:r>
      <w:r w:rsidR="00BB3193" w:rsidRPr="00A451E0">
        <w:rPr>
          <w:sz w:val="24"/>
          <w:szCs w:val="24"/>
        </w:rPr>
        <w:t>освоение средств составило 53,50 тыс. руб. или 59,44%</w:t>
      </w:r>
      <w:r w:rsidRPr="00A451E0">
        <w:rPr>
          <w:sz w:val="24"/>
          <w:szCs w:val="24"/>
        </w:rPr>
        <w:t>.</w:t>
      </w:r>
      <w:r w:rsidR="002E203D" w:rsidRPr="00A451E0">
        <w:rPr>
          <w:sz w:val="24"/>
          <w:szCs w:val="24"/>
        </w:rPr>
        <w:t xml:space="preserve"> В декабре 2021 года была осуществлена закупка</w:t>
      </w:r>
      <w:r w:rsidR="00E24E31" w:rsidRPr="00A451E0">
        <w:rPr>
          <w:sz w:val="24"/>
          <w:szCs w:val="24"/>
        </w:rPr>
        <w:t xml:space="preserve"> арочного металл детектора</w:t>
      </w:r>
      <w:r w:rsidR="002E203D" w:rsidRPr="00A451E0">
        <w:rPr>
          <w:sz w:val="24"/>
          <w:szCs w:val="24"/>
        </w:rPr>
        <w:t>.</w:t>
      </w:r>
    </w:p>
    <w:p w:rsidR="00E24E31" w:rsidRPr="00A451E0" w:rsidRDefault="00E81030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  <w:r w:rsidRPr="00A451E0">
        <w:rPr>
          <w:sz w:val="24"/>
          <w:szCs w:val="24"/>
        </w:rPr>
        <w:t>Исполнение показателя «</w:t>
      </w:r>
      <w:r w:rsidR="00E24E31" w:rsidRPr="00A451E0">
        <w:rPr>
          <w:sz w:val="24"/>
          <w:szCs w:val="24"/>
        </w:rPr>
        <w:t>Проведение семинаров, круглых столов для руководителей и актива молодёжных формирований (в т.ч. с представителями этнокультурных диаспор, Северного флота и молодежного отдела Североморской епархии)</w:t>
      </w:r>
      <w:r w:rsidRPr="00A451E0">
        <w:rPr>
          <w:sz w:val="24"/>
          <w:szCs w:val="24"/>
        </w:rPr>
        <w:t xml:space="preserve">, ед.» составило 375%, что отразилось, совместно с неполным освоением финансирования, на уровне эффективности </w:t>
      </w:r>
      <w:r w:rsidRPr="00A451E0">
        <w:rPr>
          <w:sz w:val="24"/>
          <w:szCs w:val="24"/>
        </w:rPr>
        <w:lastRenderedPageBreak/>
        <w:t>реализации программы</w:t>
      </w:r>
    </w:p>
    <w:p w:rsidR="00233AA8" w:rsidRPr="00A451E0" w:rsidRDefault="00233AA8" w:rsidP="00E24E31">
      <w:pPr>
        <w:ind w:firstLine="709"/>
        <w:jc w:val="both"/>
        <w:rPr>
          <w:b/>
        </w:rPr>
      </w:pPr>
    </w:p>
    <w:p w:rsidR="00E24E31" w:rsidRPr="00A451E0" w:rsidRDefault="00E24E31" w:rsidP="00E24E31">
      <w:pPr>
        <w:ind w:firstLine="709"/>
        <w:jc w:val="both"/>
        <w:rPr>
          <w:b/>
          <w:u w:val="single"/>
        </w:rPr>
      </w:pPr>
      <w:r w:rsidRPr="00A451E0">
        <w:rPr>
          <w:b/>
        </w:rPr>
        <w:t xml:space="preserve">В 2021 году муниципальная программа реализована </w:t>
      </w:r>
      <w:r w:rsidRPr="00A451E0">
        <w:rPr>
          <w:b/>
          <w:u w:val="single"/>
        </w:rPr>
        <w:t>с</w:t>
      </w:r>
      <w:r w:rsidR="00E81030" w:rsidRPr="00A451E0">
        <w:rPr>
          <w:b/>
          <w:u w:val="single"/>
        </w:rPr>
        <w:t>о</w:t>
      </w:r>
      <w:r w:rsidR="00754E72" w:rsidRPr="00A451E0">
        <w:rPr>
          <w:b/>
          <w:u w:val="single"/>
        </w:rPr>
        <w:t xml:space="preserve"> средним </w:t>
      </w:r>
      <w:r w:rsidRPr="00A451E0">
        <w:rPr>
          <w:b/>
          <w:u w:val="single"/>
        </w:rPr>
        <w:t>уровнем эффективности.</w:t>
      </w:r>
    </w:p>
    <w:p w:rsidR="00E24E31" w:rsidRPr="00A451E0" w:rsidRDefault="00E24E31" w:rsidP="0013078C">
      <w:pPr>
        <w:pStyle w:val="a6"/>
        <w:widowControl w:val="0"/>
        <w:tabs>
          <w:tab w:val="left" w:pos="709"/>
        </w:tabs>
        <w:suppressAutoHyphens/>
        <w:spacing w:line="240" w:lineRule="auto"/>
        <w:contextualSpacing/>
        <w:rPr>
          <w:sz w:val="24"/>
          <w:szCs w:val="24"/>
        </w:rPr>
      </w:pPr>
    </w:p>
    <w:p w:rsidR="00233AA8" w:rsidRPr="00A451E0" w:rsidRDefault="00233AA8" w:rsidP="0013078C">
      <w:pPr>
        <w:ind w:firstLine="709"/>
        <w:contextualSpacing/>
        <w:jc w:val="both"/>
      </w:pPr>
      <w:r w:rsidRPr="00A451E0">
        <w:t>Подробный перечень мероприятий муниципальной программы, сведения об освоении объемов финансирования, выполнении установленных значениях целевых индикаторов представлены в нижеследующей таблице</w:t>
      </w:r>
      <w:r w:rsidR="00397E01" w:rsidRPr="00A451E0">
        <w:t>.</w:t>
      </w:r>
    </w:p>
    <w:p w:rsidR="00397E01" w:rsidRPr="00A451E0" w:rsidRDefault="00397E01" w:rsidP="0013078C">
      <w:pPr>
        <w:ind w:firstLine="709"/>
        <w:contextualSpacing/>
        <w:jc w:val="both"/>
        <w:rPr>
          <w:b/>
          <w:bCs/>
          <w:sz w:val="23"/>
          <w:szCs w:val="23"/>
        </w:rPr>
      </w:pPr>
      <w:r w:rsidRPr="00A451E0">
        <w:rPr>
          <w:b/>
          <w:bCs/>
          <w:sz w:val="23"/>
          <w:szCs w:val="23"/>
        </w:rPr>
        <w:br w:type="page"/>
      </w:r>
    </w:p>
    <w:p w:rsidR="00E72FF3" w:rsidRPr="00A451E0" w:rsidRDefault="00E72FF3" w:rsidP="0013078C">
      <w:pPr>
        <w:rPr>
          <w:b/>
          <w:bCs/>
          <w:sz w:val="23"/>
          <w:szCs w:val="23"/>
        </w:rPr>
        <w:sectPr w:rsidR="00E72FF3" w:rsidRPr="00A451E0" w:rsidSect="00E72FF3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E72FF3" w:rsidRPr="00A451E0" w:rsidRDefault="00E72FF3" w:rsidP="0013078C">
      <w:pPr>
        <w:jc w:val="center"/>
        <w:rPr>
          <w:b/>
        </w:rPr>
      </w:pPr>
      <w:r w:rsidRPr="00A451E0">
        <w:rPr>
          <w:b/>
        </w:rPr>
        <w:lastRenderedPageBreak/>
        <w:t>Муниципальная программа «Профилактика терроризма, экстремизма и ликвидация последствий проявлений терроризма и экстремизма на территории ЗАТО г.Североморск» на 20</w:t>
      </w:r>
      <w:r w:rsidR="00AC445A" w:rsidRPr="00A451E0">
        <w:rPr>
          <w:b/>
        </w:rPr>
        <w:t>21</w:t>
      </w:r>
      <w:r w:rsidRPr="00A451E0">
        <w:rPr>
          <w:b/>
        </w:rPr>
        <w:t>-202</w:t>
      </w:r>
      <w:r w:rsidR="00AC445A" w:rsidRPr="00A451E0">
        <w:rPr>
          <w:b/>
        </w:rPr>
        <w:t>5</w:t>
      </w:r>
      <w:r w:rsidRPr="00A451E0">
        <w:rPr>
          <w:b/>
        </w:rPr>
        <w:t xml:space="preserve"> годы</w:t>
      </w:r>
    </w:p>
    <w:p w:rsidR="00766035" w:rsidRPr="00A451E0" w:rsidRDefault="00766035" w:rsidP="0013078C">
      <w:pPr>
        <w:jc w:val="center"/>
        <w:rPr>
          <w:b/>
          <w:sz w:val="16"/>
          <w:szCs w:val="16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3053"/>
        <w:gridCol w:w="729"/>
        <w:gridCol w:w="813"/>
        <w:gridCol w:w="143"/>
        <w:gridCol w:w="1030"/>
        <w:gridCol w:w="798"/>
        <w:gridCol w:w="212"/>
        <w:gridCol w:w="74"/>
        <w:gridCol w:w="718"/>
        <w:gridCol w:w="2145"/>
        <w:gridCol w:w="709"/>
        <w:gridCol w:w="567"/>
        <w:gridCol w:w="850"/>
        <w:gridCol w:w="3119"/>
      </w:tblGrid>
      <w:tr w:rsidR="001F1D51" w:rsidRPr="00A451E0" w:rsidTr="001F1D51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№№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Цель, задачи, мероприятия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Срок выполнения (квартал, год)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Объемы финансирования, тыс. руб.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Процент освоения, % (гр. 6 / гр. 5)</w:t>
            </w:r>
          </w:p>
        </w:tc>
        <w:tc>
          <w:tcPr>
            <w:tcW w:w="4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Показатели (индикаторы) результативности выполнения мероприятий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Исполнители, перечень организаций, участвующих в реализации мероприятий</w:t>
            </w:r>
          </w:p>
        </w:tc>
      </w:tr>
      <w:tr w:rsidR="001F1D51" w:rsidRPr="00A451E0" w:rsidTr="001F1D51">
        <w:trPr>
          <w:trHeight w:val="632"/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ind w:left="-23" w:right="-28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Уточненные бюджетные ассигнования на год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Кассовый расход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Наименование, ед.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Процент исполнения, %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1D51" w:rsidRPr="00A451E0" w:rsidTr="001F1D51">
        <w:trPr>
          <w:trHeight w:val="1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12</w:t>
            </w:r>
          </w:p>
        </w:tc>
      </w:tr>
      <w:tr w:rsidR="001F1D51" w:rsidRPr="00A451E0" w:rsidTr="001F1D51">
        <w:trPr>
          <w:trHeight w:val="351"/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F1D51">
            <w:pPr>
              <w:widowControl w:val="0"/>
              <w:autoSpaceDE w:val="0"/>
              <w:autoSpaceDN w:val="0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 xml:space="preserve">Цель: </w:t>
            </w:r>
            <w:r w:rsidRPr="00A451E0">
              <w:rPr>
                <w:b/>
                <w:sz w:val="18"/>
                <w:szCs w:val="18"/>
                <w:lang w:eastAsia="en-US"/>
              </w:rPr>
              <w:t>Формирование системы профилактики терроризма, повышение антитеррористической защищенности потенциально опасных объектов, мест массового пребывания людей и объектов жизнеобеспечения населения</w:t>
            </w:r>
          </w:p>
        </w:tc>
      </w:tr>
      <w:tr w:rsidR="001F1D51" w:rsidRPr="00A451E0" w:rsidTr="001F1D51">
        <w:trPr>
          <w:trHeight w:val="461"/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51" w:rsidRPr="00A451E0" w:rsidRDefault="001F1D51" w:rsidP="001F1D51">
            <w:pPr>
              <w:widowControl w:val="0"/>
              <w:autoSpaceDE w:val="0"/>
              <w:autoSpaceDN w:val="0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 xml:space="preserve">Задача 1. </w:t>
            </w:r>
            <w:r w:rsidRPr="00A451E0">
              <w:rPr>
                <w:b/>
                <w:sz w:val="18"/>
                <w:szCs w:val="18"/>
                <w:lang w:eastAsia="en-US"/>
              </w:rPr>
              <w:t>Осуществление органами местного самоуправления ЗАТО г. Североморск мер правового, организационно-технического, административного характера, направленных на профилактику терроризма в рамках реализация государственной политики в области профилактики терроризма</w:t>
            </w:r>
          </w:p>
        </w:tc>
      </w:tr>
      <w:tr w:rsidR="001F1D51" w:rsidRPr="00A451E0" w:rsidTr="001F1D51">
        <w:trPr>
          <w:trHeight w:val="87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 xml:space="preserve">Основное мероприятие 1. </w:t>
            </w:r>
            <w:r w:rsidRPr="00A451E0">
              <w:rPr>
                <w:b/>
                <w:sz w:val="18"/>
                <w:szCs w:val="18"/>
                <w:lang w:eastAsia="en-US"/>
              </w:rPr>
              <w:t>Профилактика и предупреждение террористических и экстремистских проявлений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60,00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89,17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Доля муниципальных служащих, прошедших повышение квалификации по вопросам профилактики терроризма,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         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243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1.1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Мероприятия по отработке практических навыков взаимодействия при возникновении чрезвычайных ситуаций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         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48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Организация выполнения решений Национального антитеррористического комитета и Антитеррористической комиссии Мурманской области в части, касающейся ЗАТО г. Североморск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         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Обследование опасных производственных объектов, объектов транспорта и жизнеобеспечения, образовательных и иных учреждений с массовым пребыванием людей в целях предотвращения террористических актов техногенных аварий, возможности проникновения посторонних лиц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   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    г. Североморск</w:t>
            </w:r>
          </w:p>
        </w:tc>
      </w:tr>
      <w:tr w:rsidR="001F1D51" w:rsidRPr="00A451E0" w:rsidTr="001F1D51">
        <w:trPr>
          <w:trHeight w:val="243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1.4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Проведение проверки состояния антитеррористической защищенности потенциально- опасных объектов, объектов социально-культурной сферы, водоснабжения, взрыво- и пожароопасных объектов и объектов транспортной инфраструктуры мест массового пребывания людей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   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   г. Североморск</w:t>
            </w:r>
          </w:p>
        </w:tc>
      </w:tr>
      <w:tr w:rsidR="001F1D51" w:rsidRPr="00A451E0" w:rsidTr="001F1D5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Проведение семинаров с руководителями учебных, дошкольных и культурных учреждений по вопросам организации системы антитеррористической защиты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   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25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Мероприятия по инженерно-техническому укреплению объектов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60,00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Cs/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89,17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Количество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Администрация ЗАТО г. Североморск </w:t>
            </w:r>
          </w:p>
        </w:tc>
      </w:tr>
      <w:tr w:rsidR="001F1D51" w:rsidRPr="00A451E0" w:rsidTr="001F1D51">
        <w:trPr>
          <w:trHeight w:val="16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Итого по задаче 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60,00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89,17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F1D51" w:rsidRPr="00A451E0" w:rsidTr="001F1D51">
        <w:trPr>
          <w:trHeight w:val="501"/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</w:rPr>
              <w:t>Задача 2. Повышение эффективности межведомственного взаимодействия территориальных органов, федеральных органов исполнительной власти, органов исполнительной власти Мурманской области и органов местного самоуправления ЗАТО г. Североморск в сфере противодействия проявлениям терроризма</w:t>
            </w:r>
          </w:p>
        </w:tc>
      </w:tr>
      <w:tr w:rsidR="001F1D51" w:rsidRPr="00A451E0" w:rsidTr="001F1D5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 xml:space="preserve">Основное мероприятие 2. </w:t>
            </w:r>
            <w:r w:rsidRPr="00A451E0">
              <w:rPr>
                <w:b/>
                <w:sz w:val="18"/>
                <w:szCs w:val="18"/>
                <w:lang w:eastAsia="en-US"/>
              </w:rPr>
              <w:t>Межведомственное взаимодействие в сфере противодействия проявлениям терроризма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Количество террористических актов, 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    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    г. Североморск</w:t>
            </w:r>
          </w:p>
        </w:tc>
      </w:tr>
      <w:tr w:rsidR="001F1D51" w:rsidRPr="00A451E0" w:rsidTr="001F1D5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2.1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Осуществление комплекса мер по обеспечению правопорядка и общественной безопасности в период проведения массовых, праздничных мероприятий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67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Обеспечение постоянного мониторинга оперативной обстановки на территории и в окружении объектов критической инфраструктуры с целью своевременного вскрытия возможных террористических угроз и принятия профилактических мер реагирования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67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Проведение межведомственных мероприятий антитеррористической направленности.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30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2.4.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Информирование правоохранительных органов о транспортных средствах, припаркованных вблизи мест массового пребывания граждан (культурно-зрелищные учреждения, больницы, школы, детские дошкольные учреждения, жилой сектор), вызывающих подозрение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 г. Североморск</w:t>
            </w:r>
          </w:p>
        </w:tc>
      </w:tr>
      <w:tr w:rsidR="001F1D51" w:rsidRPr="00A451E0" w:rsidTr="001F1D51">
        <w:trPr>
          <w:trHeight w:val="152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2.5.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Осуществление взаимодействия с общественными, религиозными и молодежными организациями с целью недопущения экстремистских действий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4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Итого по задаче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F1D51" w:rsidRPr="00A451E0" w:rsidTr="001F1D51">
        <w:trPr>
          <w:trHeight w:val="141"/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 xml:space="preserve">Задача 3. </w:t>
            </w:r>
            <w:r w:rsidRPr="00A451E0">
              <w:rPr>
                <w:b/>
                <w:bCs/>
                <w:sz w:val="18"/>
                <w:szCs w:val="18"/>
                <w:lang w:eastAsia="en-US"/>
              </w:rPr>
              <w:t>Информирование населения ЗАТО г. Североморск по вопросам противодействия терроризма и экстремизма</w:t>
            </w:r>
          </w:p>
        </w:tc>
      </w:tr>
      <w:tr w:rsidR="001F1D51" w:rsidRPr="00A451E0" w:rsidTr="001F1D51">
        <w:trPr>
          <w:trHeight w:val="2863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 xml:space="preserve">Основное мероприятие 3. </w:t>
            </w: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>Информационно-пропагандистское сопровождение антитеррористической деятельности и информационное противодействие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Доля жителей ЗАТО г. Североморск, охваченных мероприятиями информационного характера,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spacing w:after="160" w:line="25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spacing w:after="160" w:line="25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культуры,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Комитет по развитию городского хозяйства Администрации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Организация информирования населения о действиях при угрозе совершения террористических актов в местах массового пребывания людей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30,00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Доля жителей ЗАТО г. Североморск, охваченных мероприятиями,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spacing w:after="160" w:line="25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spacing w:after="160" w:line="254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         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Управление культуры, спорта, молодежной политики и международных связей администрации ЗАТО г. Североморск; 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Комитет по развитию городского хозяйства Администрации ЗАТО    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87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Организация информационно-пропагандистское сопровождение основных мероприятий АТК ЗАТО г. Североморск в средствах массовой информации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Антитеррористическая комиссия ЗАТО               г. Североморск</w:t>
            </w:r>
          </w:p>
        </w:tc>
      </w:tr>
      <w:tr w:rsidR="001F1D51" w:rsidRPr="00A451E0" w:rsidTr="001F1D51">
        <w:trPr>
          <w:trHeight w:val="8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3.3.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Размещение информационных сообщений и материалов антитеррористического характера на официальном сайте Администрации ЗАТО     г. Североморск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Антитеррористическая комиссия ЗАТО               г. Североморск</w:t>
            </w:r>
          </w:p>
        </w:tc>
      </w:tr>
      <w:tr w:rsidR="001F1D51" w:rsidRPr="00A451E0" w:rsidTr="001F1D51">
        <w:trPr>
          <w:trHeight w:val="73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Проведение профилактических бесед с учащимися о действиях при угрозе возникновения террористического акта с приглашением правоохранительных органов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МО МВД России по ЗАТО г. Североморск и   г. Островной;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Отдел в г. Североморске УФСБ России по МО;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Управление образования Администрации ЗАТО г.Североморск;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10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Усиление взаимодействия с представителями религиозных конфессий для противодействия возникновению движений и организаций экстремистской направленности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125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Рассмотрение вопросов наличия государственной регистрации местных религиозных организаций, полномочия их руководителей, правоустанавливающих документов на культовые сооружения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По мере необходимости,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Да -1,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Нет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Антитеррористическая комиссия ЗАТО г. Североморск;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</w:rPr>
              <w:t>Управление культуры спорта, молодежной политики и международных связей Администрации ЗАТО г. Североморск</w:t>
            </w:r>
            <w:r w:rsidRPr="00A451E0">
              <w:rPr>
                <w:sz w:val="18"/>
                <w:szCs w:val="18"/>
                <w:lang w:eastAsia="en-US"/>
              </w:rPr>
              <w:t>;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Администрация ЗАТО г. Североморск</w:t>
            </w:r>
          </w:p>
        </w:tc>
      </w:tr>
      <w:tr w:rsidR="001F1D51" w:rsidRPr="00A451E0" w:rsidTr="001F1D51">
        <w:trPr>
          <w:trHeight w:val="51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Итого по задаче 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tabs>
                <w:tab w:val="left" w:pos="250"/>
                <w:tab w:val="left" w:pos="448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30,00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A451E0">
              <w:rPr>
                <w:b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F1D51" w:rsidRPr="00A451E0" w:rsidTr="001F1D51">
        <w:trPr>
          <w:trHeight w:val="509"/>
          <w:jc w:val="center"/>
        </w:trPr>
        <w:tc>
          <w:tcPr>
            <w:tcW w:w="15588" w:type="dxa"/>
            <w:gridSpan w:val="15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Задача 4. </w:t>
            </w:r>
            <w:r w:rsidRPr="00A451E0">
              <w:rPr>
                <w:b/>
                <w:sz w:val="18"/>
                <w:szCs w:val="18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ЗАТО г. Североморск,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 в рамках противодействия терроризму и экстремизму</w:t>
            </w:r>
          </w:p>
        </w:tc>
      </w:tr>
      <w:tr w:rsidR="001F1D51" w:rsidRPr="00A451E0" w:rsidTr="001F1D51">
        <w:trPr>
          <w:trHeight w:val="509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</w:t>
            </w: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 xml:space="preserve">Основное мероприятие 4. </w:t>
            </w:r>
            <w:r w:rsidRPr="00A451E0">
              <w:rPr>
                <w:b/>
                <w:sz w:val="18"/>
                <w:szCs w:val="18"/>
                <w:lang w:eastAsia="en-US"/>
              </w:rPr>
              <w:t xml:space="preserve">Формирование межконфессионального </w:t>
            </w:r>
            <w:r w:rsidRPr="00A451E0">
              <w:rPr>
                <w:b/>
                <w:sz w:val="18"/>
                <w:szCs w:val="18"/>
                <w:lang w:eastAsia="en-US"/>
              </w:rPr>
              <w:lastRenderedPageBreak/>
              <w:t xml:space="preserve">взаимодействия в целях обеспечения гражданского мира и согласия, </w:t>
            </w:r>
            <w:r w:rsidRPr="00A451E0">
              <w:rPr>
                <w:rFonts w:eastAsia="Calibri"/>
                <w:b/>
                <w:sz w:val="18"/>
                <w:szCs w:val="18"/>
                <w:lang w:eastAsia="en-US"/>
              </w:rPr>
              <w:t>содействие активному распространению идеи исторического единства народов Российской Федерации</w:t>
            </w:r>
          </w:p>
        </w:tc>
        <w:tc>
          <w:tcPr>
            <w:tcW w:w="729" w:type="dxa"/>
            <w:vAlign w:val="center"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2021</w:t>
            </w:r>
          </w:p>
        </w:tc>
        <w:tc>
          <w:tcPr>
            <w:tcW w:w="3788" w:type="dxa"/>
            <w:gridSpan w:val="7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Увеличение количества посетителей </w:t>
            </w:r>
            <w:r w:rsidRPr="00A451E0">
              <w:rPr>
                <w:color w:val="2D2D2D"/>
                <w:spacing w:val="2"/>
                <w:sz w:val="18"/>
                <w:szCs w:val="18"/>
              </w:rPr>
              <w:t xml:space="preserve">культурно-массовых мероприятий </w:t>
            </w:r>
            <w:r w:rsidRPr="00A451E0">
              <w:rPr>
                <w:color w:val="2D2D2D"/>
                <w:spacing w:val="2"/>
                <w:sz w:val="18"/>
                <w:szCs w:val="18"/>
              </w:rPr>
              <w:lastRenderedPageBreak/>
              <w:t>по формированию патриотизма, толерантности, единения, тыс. чел.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lastRenderedPageBreak/>
              <w:t>91,50</w:t>
            </w: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87,2</w:t>
            </w:r>
          </w:p>
        </w:tc>
        <w:tc>
          <w:tcPr>
            <w:tcW w:w="3119" w:type="dxa"/>
          </w:tcPr>
          <w:p w:rsidR="001F1D51" w:rsidRPr="00A451E0" w:rsidRDefault="001F1D51" w:rsidP="001546E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Управление культуры, спорта, молодежной политики и международных связей </w:t>
            </w: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Администрации ЗАТО      г. Североморск</w:t>
            </w:r>
          </w:p>
        </w:tc>
      </w:tr>
      <w:tr w:rsidR="001F1D51" w:rsidRPr="00A451E0" w:rsidTr="001F1D51">
        <w:trPr>
          <w:trHeight w:val="662"/>
          <w:jc w:val="center"/>
        </w:trPr>
        <w:tc>
          <w:tcPr>
            <w:tcW w:w="628" w:type="dxa"/>
            <w:vMerge w:val="restart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4.1.</w:t>
            </w:r>
          </w:p>
        </w:tc>
        <w:tc>
          <w:tcPr>
            <w:tcW w:w="3053" w:type="dxa"/>
            <w:vMerge w:val="restart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451E0">
              <w:rPr>
                <w:color w:val="2D2D2D"/>
                <w:spacing w:val="2"/>
                <w:sz w:val="18"/>
                <w:szCs w:val="18"/>
                <w:lang w:eastAsia="en-US"/>
              </w:rPr>
              <w:t>Проведение культурно-массовых мероприятий, учреждениями культуры с использованием национально-культурных элементов</w:t>
            </w:r>
          </w:p>
        </w:tc>
        <w:tc>
          <w:tcPr>
            <w:tcW w:w="729" w:type="dxa"/>
            <w:vMerge w:val="restart"/>
            <w:vAlign w:val="center"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  <w:vMerge w:val="restart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Доля от общего количества проводимых культурно-массовых мероприятий, %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1F1D51" w:rsidRPr="00A451E0" w:rsidRDefault="00EA148B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451E0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</w:tcPr>
          <w:p w:rsidR="001F1D51" w:rsidRPr="00A451E0" w:rsidRDefault="00EA148B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96</w:t>
            </w:r>
          </w:p>
        </w:tc>
        <w:tc>
          <w:tcPr>
            <w:tcW w:w="3119" w:type="dxa"/>
            <w:vMerge w:val="restart"/>
          </w:tcPr>
          <w:p w:rsidR="001F1D51" w:rsidRPr="00A451E0" w:rsidRDefault="001F1D51" w:rsidP="001546E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культуры, спорта, молодежной политики и международных связей Администрации ЗАТО г. Североморск</w:t>
            </w:r>
          </w:p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F1D51" w:rsidRPr="00A451E0" w:rsidTr="001F1D51">
        <w:trPr>
          <w:trHeight w:val="172"/>
          <w:jc w:val="center"/>
        </w:trPr>
        <w:tc>
          <w:tcPr>
            <w:tcW w:w="628" w:type="dxa"/>
            <w:vMerge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53" w:type="dxa"/>
            <w:vMerge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color w:val="2D2D2D"/>
                <w:spacing w:val="2"/>
                <w:sz w:val="18"/>
                <w:szCs w:val="18"/>
                <w:lang w:eastAsia="en-US"/>
              </w:rPr>
            </w:pPr>
          </w:p>
        </w:tc>
        <w:tc>
          <w:tcPr>
            <w:tcW w:w="729" w:type="dxa"/>
            <w:vMerge/>
            <w:vAlign w:val="center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88" w:type="dxa"/>
            <w:gridSpan w:val="7"/>
            <w:vMerge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pacing w:val="2"/>
                <w:sz w:val="18"/>
                <w:szCs w:val="18"/>
              </w:rPr>
            </w:pPr>
            <w:r w:rsidRPr="00A451E0">
              <w:rPr>
                <w:spacing w:val="2"/>
                <w:sz w:val="18"/>
                <w:szCs w:val="18"/>
              </w:rPr>
              <w:t>Доля муниципальных учреждений</w:t>
            </w:r>
            <w:r w:rsidRPr="00A451E0">
              <w:rPr>
                <w:sz w:val="18"/>
                <w:szCs w:val="18"/>
              </w:rPr>
              <w:t xml:space="preserve"> культуры и дополнительного образования</w:t>
            </w:r>
            <w:r w:rsidRPr="00A451E0">
              <w:rPr>
                <w:spacing w:val="2"/>
                <w:sz w:val="18"/>
                <w:szCs w:val="18"/>
              </w:rPr>
              <w:t>, в которых размещена актуальная информация о профилактике терроризма, экстремизма, от общего количества муниципальных учреждений, %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  <w:vMerge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F1D51" w:rsidRPr="00A451E0" w:rsidTr="001F1D51">
        <w:trPr>
          <w:trHeight w:val="1491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4.2.</w:t>
            </w: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color w:val="2D2D2D"/>
                <w:spacing w:val="2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Проведение семинаров, круглых столов для руководителей и актива молодёжных формирований (в т.ч. с представителями этнокультурных диаспор, Северного флота и молодежного отдела Североморской епархии)</w:t>
            </w:r>
          </w:p>
        </w:tc>
        <w:tc>
          <w:tcPr>
            <w:tcW w:w="729" w:type="dxa"/>
            <w:vAlign w:val="center"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pacing w:val="2"/>
                <w:sz w:val="18"/>
                <w:szCs w:val="18"/>
              </w:rPr>
            </w:pPr>
            <w:r w:rsidRPr="00A451E0">
              <w:rPr>
                <w:spacing w:val="2"/>
                <w:sz w:val="18"/>
                <w:szCs w:val="18"/>
              </w:rPr>
              <w:t>Количество, шт.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375</w:t>
            </w:r>
          </w:p>
        </w:tc>
        <w:tc>
          <w:tcPr>
            <w:tcW w:w="3119" w:type="dxa"/>
          </w:tcPr>
          <w:p w:rsidR="001F1D51" w:rsidRPr="00A451E0" w:rsidRDefault="001F1D51" w:rsidP="001546E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>Управление культуры, спорта, молодежной политики и международных связей Администрации ЗАТО г. Североморск</w:t>
            </w:r>
          </w:p>
        </w:tc>
      </w:tr>
      <w:tr w:rsidR="001F1D51" w:rsidRPr="00A451E0" w:rsidTr="001F1D51">
        <w:trPr>
          <w:trHeight w:val="2032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4.3.</w:t>
            </w: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sz w:val="18"/>
                <w:szCs w:val="18"/>
                <w:lang w:eastAsia="en-US"/>
              </w:rPr>
              <w:t>Проведение мероприятий с учетом комплекса мер, направленных на совершенствование работы по предупреждению межнациональных конфликтов, противодействию этнической и религиозной нетерпимости, ксенофобии и экстремистским проявлениям среди детей и молодежи Мурманской области</w:t>
            </w:r>
          </w:p>
        </w:tc>
        <w:tc>
          <w:tcPr>
            <w:tcW w:w="729" w:type="dxa"/>
            <w:vAlign w:val="center"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84697E" w:rsidP="001546E3">
            <w:pPr>
              <w:widowControl w:val="0"/>
              <w:autoSpaceDE w:val="0"/>
              <w:autoSpaceDN w:val="0"/>
              <w:jc w:val="center"/>
              <w:rPr>
                <w:spacing w:val="2"/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 xml:space="preserve">Доля школьников, </w:t>
            </w:r>
            <w:r w:rsidR="001F1D51" w:rsidRPr="00A451E0">
              <w:rPr>
                <w:sz w:val="18"/>
                <w:szCs w:val="18"/>
              </w:rPr>
              <w:t>принявших участие в мероприятиях, %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100</w:t>
            </w:r>
          </w:p>
        </w:tc>
        <w:tc>
          <w:tcPr>
            <w:tcW w:w="311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образования Администрации ЗАТО г. Североморск</w:t>
            </w:r>
          </w:p>
        </w:tc>
      </w:tr>
      <w:tr w:rsidR="001F1D51" w:rsidRPr="00A451E0" w:rsidTr="000F0A1D">
        <w:trPr>
          <w:trHeight w:val="1162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lastRenderedPageBreak/>
              <w:t>4.4.</w:t>
            </w: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Включение в </w:t>
            </w:r>
            <w:r w:rsidRPr="00A451E0">
              <w:rPr>
                <w:rFonts w:eastAsia="Calibri"/>
                <w:sz w:val="18"/>
                <w:szCs w:val="18"/>
                <w:lang w:eastAsia="en-US"/>
              </w:rPr>
              <w:t>программы подготовки работников культуры изучения основ духовно-нравственной культуры народов Российской Федерации</w:t>
            </w:r>
          </w:p>
        </w:tc>
        <w:tc>
          <w:tcPr>
            <w:tcW w:w="729" w:type="dxa"/>
            <w:vAlign w:val="center"/>
          </w:tcPr>
          <w:p w:rsidR="001F1D51" w:rsidRPr="00A451E0" w:rsidRDefault="001F1D51" w:rsidP="001546E3">
            <w:pPr>
              <w:jc w:val="center"/>
            </w:pPr>
            <w:r w:rsidRPr="00A451E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3788" w:type="dxa"/>
            <w:gridSpan w:val="7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Cs/>
                <w:sz w:val="18"/>
                <w:szCs w:val="18"/>
                <w:lang w:eastAsia="en-US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color w:val="2D2D2D"/>
                <w:spacing w:val="2"/>
                <w:sz w:val="18"/>
                <w:szCs w:val="18"/>
              </w:rPr>
              <w:t>Доля работников культуры прошедших обучение по программам духовно-нравственной направленности, %</w:t>
            </w: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 w:rsidRPr="00A451E0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11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451E0">
              <w:rPr>
                <w:sz w:val="18"/>
                <w:szCs w:val="18"/>
              </w:rPr>
              <w:t>Управление культуры</w:t>
            </w:r>
            <w:r w:rsidRPr="00A451E0">
              <w:rPr>
                <w:rFonts w:eastAsia="Calibri"/>
                <w:color w:val="000000"/>
                <w:sz w:val="18"/>
                <w:szCs w:val="18"/>
                <w:lang w:eastAsia="en-US"/>
              </w:rPr>
              <w:t>, спорта, молодежной политики и</w:t>
            </w:r>
            <w:r w:rsidRPr="00A451E0">
              <w:rPr>
                <w:sz w:val="18"/>
                <w:szCs w:val="18"/>
              </w:rPr>
              <w:t xml:space="preserve"> международных связей Администрации ЗАТО г. Североморск</w:t>
            </w:r>
          </w:p>
        </w:tc>
      </w:tr>
      <w:tr w:rsidR="001F1D51" w:rsidRPr="00A451E0" w:rsidTr="001F1D51">
        <w:trPr>
          <w:trHeight w:val="158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tabs>
                <w:tab w:val="left" w:pos="80"/>
              </w:tabs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Итого по задаче 4:</w:t>
            </w:r>
          </w:p>
        </w:tc>
        <w:tc>
          <w:tcPr>
            <w:tcW w:w="729" w:type="dxa"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3788" w:type="dxa"/>
            <w:gridSpan w:val="7"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Финансирование не требуется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tabs>
                <w:tab w:val="left" w:pos="-4456"/>
                <w:tab w:val="left" w:pos="250"/>
              </w:tabs>
              <w:autoSpaceDE w:val="0"/>
              <w:autoSpaceDN w:val="0"/>
              <w:jc w:val="center"/>
              <w:rPr>
                <w:color w:val="2D2D2D"/>
                <w:spacing w:val="2"/>
                <w:sz w:val="18"/>
                <w:szCs w:val="18"/>
              </w:rPr>
            </w:pP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tabs>
                <w:tab w:val="left" w:pos="-4456"/>
                <w:tab w:val="left" w:pos="250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tabs>
                <w:tab w:val="left" w:pos="-4456"/>
                <w:tab w:val="left" w:pos="250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F1D51" w:rsidRPr="00A451E0" w:rsidRDefault="001F1D51" w:rsidP="001546E3">
            <w:pPr>
              <w:widowControl w:val="0"/>
              <w:tabs>
                <w:tab w:val="left" w:pos="-4456"/>
                <w:tab w:val="left" w:pos="250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1F1D51" w:rsidRPr="00A451E0" w:rsidTr="001F1D51">
        <w:trPr>
          <w:trHeight w:val="22"/>
          <w:jc w:val="center"/>
        </w:trPr>
        <w:tc>
          <w:tcPr>
            <w:tcW w:w="628" w:type="dxa"/>
          </w:tcPr>
          <w:p w:rsidR="001F1D51" w:rsidRPr="00A451E0" w:rsidRDefault="001F1D51" w:rsidP="001546E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053" w:type="dxa"/>
            <w:shd w:val="clear" w:color="auto" w:fill="auto"/>
          </w:tcPr>
          <w:p w:rsidR="001F1D51" w:rsidRPr="00A451E0" w:rsidRDefault="001F1D51" w:rsidP="001546E3">
            <w:pPr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A451E0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Всего по подпрограмме:</w:t>
            </w:r>
          </w:p>
        </w:tc>
        <w:tc>
          <w:tcPr>
            <w:tcW w:w="729" w:type="dxa"/>
          </w:tcPr>
          <w:p w:rsidR="001F1D51" w:rsidRPr="00A451E0" w:rsidRDefault="001F1D51" w:rsidP="001546E3">
            <w:pPr>
              <w:widowControl w:val="0"/>
              <w:tabs>
                <w:tab w:val="left" w:pos="250"/>
              </w:tabs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956" w:type="dxa"/>
            <w:gridSpan w:val="2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103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90,00</w:t>
            </w:r>
          </w:p>
        </w:tc>
        <w:tc>
          <w:tcPr>
            <w:tcW w:w="798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53,5</w:t>
            </w:r>
          </w:p>
        </w:tc>
        <w:tc>
          <w:tcPr>
            <w:tcW w:w="1004" w:type="dxa"/>
            <w:gridSpan w:val="3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A451E0">
              <w:rPr>
                <w:b/>
                <w:sz w:val="18"/>
                <w:szCs w:val="18"/>
              </w:rPr>
              <w:t>59,44</w:t>
            </w:r>
          </w:p>
        </w:tc>
        <w:tc>
          <w:tcPr>
            <w:tcW w:w="2145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1F1D51" w:rsidRPr="00A451E0" w:rsidRDefault="001F1D51" w:rsidP="001546E3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F1D51" w:rsidRPr="00A451E0" w:rsidRDefault="001F1D51" w:rsidP="001F1D51"/>
    <w:p w:rsidR="0023036B" w:rsidRPr="00A451E0" w:rsidRDefault="0023036B" w:rsidP="0023036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подпрограммы:</w:t>
      </w:r>
    </w:p>
    <w:p w:rsidR="002B0767" w:rsidRPr="00A451E0" w:rsidRDefault="002B0767" w:rsidP="0023036B">
      <w:pPr>
        <w:pStyle w:val="ConsPlusNonformat"/>
        <w:widowControl/>
        <w:tabs>
          <w:tab w:val="left" w:pos="4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036B" w:rsidRPr="00A451E0" w:rsidRDefault="0023036B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1.Оценка достижения плановых значений индикаторов</w:t>
      </w:r>
    </w:p>
    <w:p w:rsidR="002B0767" w:rsidRPr="00A451E0" w:rsidRDefault="002B0767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088" w:type="dxa"/>
        <w:tblInd w:w="95" w:type="dxa"/>
        <w:tblLook w:val="04A0" w:firstRow="1" w:lastRow="0" w:firstColumn="1" w:lastColumn="0" w:noHBand="0" w:noVBand="1"/>
      </w:tblPr>
      <w:tblGrid>
        <w:gridCol w:w="1431"/>
        <w:gridCol w:w="4100"/>
        <w:gridCol w:w="336"/>
        <w:gridCol w:w="7221"/>
      </w:tblGrid>
      <w:tr w:rsidR="002B0767" w:rsidRPr="00A451E0" w:rsidTr="002B0767">
        <w:trPr>
          <w:trHeight w:val="330"/>
        </w:trPr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0767" w:rsidRPr="00A451E0" w:rsidRDefault="002B0767" w:rsidP="002B0767">
            <w:pPr>
              <w:jc w:val="center"/>
            </w:pPr>
            <w:r w:rsidRPr="00A451E0">
              <w:t>ДИП =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767" w:rsidRPr="00A451E0" w:rsidRDefault="0093675E" w:rsidP="004218B7">
            <w:pPr>
              <w:jc w:val="center"/>
            </w:pPr>
            <w:r w:rsidRPr="00A451E0">
              <w:t>29,52</w:t>
            </w:r>
            <w:r w:rsidR="002B0767" w:rsidRPr="00A451E0">
              <w:t xml:space="preserve"> (степень решения задач)</w:t>
            </w:r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0767" w:rsidRPr="00A451E0" w:rsidRDefault="002B0767" w:rsidP="004218B7">
            <w:pPr>
              <w:jc w:val="center"/>
              <w:rPr>
                <w:rFonts w:ascii="Calibri" w:hAnsi="Calibri"/>
              </w:rPr>
            </w:pPr>
            <w:r w:rsidRPr="00A451E0">
              <w:rPr>
                <w:rFonts w:ascii="Calibri" w:hAnsi="Calibri"/>
              </w:rPr>
              <w:t>=</w:t>
            </w:r>
          </w:p>
        </w:tc>
        <w:tc>
          <w:tcPr>
            <w:tcW w:w="72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0767" w:rsidRPr="00A451E0" w:rsidRDefault="0093675E" w:rsidP="00EA148B">
            <w:pPr>
              <w:rPr>
                <w:b/>
                <w:bCs/>
              </w:rPr>
            </w:pPr>
            <w:r w:rsidRPr="00A451E0">
              <w:rPr>
                <w:b/>
                <w:bCs/>
              </w:rPr>
              <w:t>1</w:t>
            </w:r>
            <w:r w:rsidR="002B0767" w:rsidRPr="00A451E0">
              <w:rPr>
                <w:b/>
                <w:bCs/>
              </w:rPr>
              <w:t>,</w:t>
            </w:r>
            <w:r w:rsidR="00EA148B" w:rsidRPr="00A451E0">
              <w:rPr>
                <w:b/>
                <w:bCs/>
              </w:rPr>
              <w:t>06</w:t>
            </w:r>
            <w:r w:rsidR="002B0767" w:rsidRPr="00A451E0">
              <w:rPr>
                <w:b/>
                <w:bCs/>
              </w:rPr>
              <w:t xml:space="preserve"> средняя результативность (</w:t>
            </w:r>
            <w:r w:rsidRPr="00A451E0">
              <w:rPr>
                <w:b/>
                <w:bCs/>
              </w:rPr>
              <w:t>пере</w:t>
            </w:r>
            <w:r w:rsidR="002B0767" w:rsidRPr="00A451E0">
              <w:rPr>
                <w:b/>
                <w:bCs/>
              </w:rPr>
              <w:t>выполнение плана)</w:t>
            </w:r>
          </w:p>
        </w:tc>
      </w:tr>
      <w:tr w:rsidR="002B0767" w:rsidRPr="00A451E0" w:rsidTr="002B0767">
        <w:trPr>
          <w:trHeight w:val="300"/>
        </w:trPr>
        <w:tc>
          <w:tcPr>
            <w:tcW w:w="14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0767" w:rsidRPr="00A451E0" w:rsidRDefault="002B0767" w:rsidP="004218B7"/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0767" w:rsidRPr="00A451E0" w:rsidRDefault="0093675E" w:rsidP="004218B7">
            <w:pPr>
              <w:jc w:val="center"/>
            </w:pPr>
            <w:r w:rsidRPr="00A451E0">
              <w:t>26</w:t>
            </w:r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0767" w:rsidRPr="00A451E0" w:rsidRDefault="002B0767" w:rsidP="004218B7">
            <w:pPr>
              <w:rPr>
                <w:rFonts w:ascii="Calibri" w:hAnsi="Calibri"/>
              </w:rPr>
            </w:pPr>
          </w:p>
        </w:tc>
        <w:tc>
          <w:tcPr>
            <w:tcW w:w="7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0767" w:rsidRPr="00A451E0" w:rsidRDefault="002B0767" w:rsidP="004218B7">
            <w:pPr>
              <w:rPr>
                <w:b/>
                <w:bCs/>
              </w:rPr>
            </w:pPr>
          </w:p>
        </w:tc>
      </w:tr>
    </w:tbl>
    <w:p w:rsidR="002B0767" w:rsidRPr="00A451E0" w:rsidRDefault="002B0767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3036B" w:rsidRPr="00A451E0" w:rsidRDefault="0023036B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>2.Оценка полноты финансирования:</w:t>
      </w:r>
    </w:p>
    <w:p w:rsidR="002B0767" w:rsidRPr="00A451E0" w:rsidRDefault="002B0767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23036B" w:rsidRPr="00A451E0" w:rsidRDefault="0023036B" w:rsidP="0023036B">
      <w:pPr>
        <w:pStyle w:val="ConsPlusNonformat"/>
        <w:widowControl/>
        <w:tabs>
          <w:tab w:val="left" w:pos="432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451E0">
        <w:rPr>
          <w:rFonts w:ascii="Times New Roman" w:hAnsi="Times New Roman" w:cs="Times New Roman"/>
          <w:sz w:val="24"/>
          <w:szCs w:val="24"/>
        </w:rPr>
        <w:t xml:space="preserve">ПФ = </w:t>
      </w:r>
      <w:r w:rsidRPr="00A451E0">
        <w:rPr>
          <w:rFonts w:ascii="Times New Roman" w:hAnsi="Times New Roman" w:cs="Times New Roman"/>
          <w:b/>
          <w:sz w:val="24"/>
          <w:szCs w:val="24"/>
        </w:rPr>
        <w:t>0,</w:t>
      </w:r>
      <w:r w:rsidR="00EC5E99" w:rsidRPr="00A451E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A451E0">
        <w:rPr>
          <w:rFonts w:ascii="Times New Roman" w:hAnsi="Times New Roman" w:cs="Times New Roman"/>
          <w:sz w:val="24"/>
          <w:szCs w:val="24"/>
        </w:rPr>
        <w:t xml:space="preserve">– </w:t>
      </w:r>
      <w:r w:rsidR="00EC5E99" w:rsidRPr="00A451E0">
        <w:rPr>
          <w:rFonts w:ascii="Times New Roman" w:hAnsi="Times New Roman" w:cs="Times New Roman"/>
          <w:b/>
          <w:sz w:val="24"/>
          <w:szCs w:val="24"/>
        </w:rPr>
        <w:t>не</w:t>
      </w:r>
      <w:r w:rsidRPr="00A451E0">
        <w:rPr>
          <w:rFonts w:ascii="Times New Roman" w:hAnsi="Times New Roman" w:cs="Times New Roman"/>
          <w:b/>
          <w:sz w:val="24"/>
          <w:szCs w:val="24"/>
        </w:rPr>
        <w:t>полное финансирование</w:t>
      </w:r>
      <w:r w:rsidRPr="00A451E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1D51" w:rsidRPr="00A451E0" w:rsidRDefault="0023036B" w:rsidP="0023036B">
      <w:pPr>
        <w:jc w:val="center"/>
        <w:rPr>
          <w:b/>
          <w:sz w:val="16"/>
          <w:szCs w:val="16"/>
        </w:rPr>
      </w:pPr>
      <w:r w:rsidRPr="00A451E0">
        <w:rPr>
          <w:b/>
        </w:rPr>
        <w:t>Общая оценка эффективности реализации подпрограммы - 3 средний уровень эффективности</w:t>
      </w:r>
    </w:p>
    <w:p w:rsidR="001F1D51" w:rsidRPr="00A451E0" w:rsidRDefault="001F1D51" w:rsidP="0013078C">
      <w:pPr>
        <w:jc w:val="center"/>
        <w:rPr>
          <w:b/>
          <w:sz w:val="16"/>
          <w:szCs w:val="16"/>
        </w:rPr>
      </w:pPr>
    </w:p>
    <w:p w:rsidR="00241D50" w:rsidRPr="00A451E0" w:rsidRDefault="00241D50" w:rsidP="0013078C">
      <w:pPr>
        <w:jc w:val="center"/>
        <w:rPr>
          <w:b/>
        </w:rPr>
      </w:pPr>
    </w:p>
    <w:p w:rsidR="00333C3D" w:rsidRPr="00A451E0" w:rsidRDefault="00333C3D" w:rsidP="0013078C">
      <w:pPr>
        <w:jc w:val="center"/>
        <w:rPr>
          <w:b/>
          <w:bCs/>
          <w:sz w:val="23"/>
          <w:szCs w:val="23"/>
        </w:rPr>
      </w:pPr>
      <w:r w:rsidRPr="00A451E0">
        <w:rPr>
          <w:b/>
          <w:bCs/>
          <w:sz w:val="23"/>
          <w:szCs w:val="23"/>
        </w:rPr>
        <w:t>_________________________</w:t>
      </w:r>
      <w:bookmarkStart w:id="1" w:name="_GoBack"/>
      <w:bookmarkEnd w:id="1"/>
    </w:p>
    <w:sectPr w:rsidR="00333C3D" w:rsidRPr="00A451E0" w:rsidSect="00DF72A7">
      <w:pgSz w:w="16838" w:h="11906" w:orient="landscape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96C" w:rsidRDefault="00CB696C" w:rsidP="00550555">
      <w:r>
        <w:separator/>
      </w:r>
    </w:p>
  </w:endnote>
  <w:endnote w:type="continuationSeparator" w:id="0">
    <w:p w:rsidR="00CB696C" w:rsidRDefault="00CB696C" w:rsidP="0055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 w:rsidP="00FC574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39BA" w:rsidRDefault="00EE39B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 w:rsidP="00FC5743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451E0">
      <w:rPr>
        <w:rStyle w:val="ad"/>
        <w:noProof/>
      </w:rPr>
      <w:t>1</w:t>
    </w:r>
    <w:r>
      <w:rPr>
        <w:rStyle w:val="ad"/>
      </w:rPr>
      <w:fldChar w:fldCharType="end"/>
    </w:r>
  </w:p>
  <w:p w:rsidR="00EE39BA" w:rsidRDefault="00EE39B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96C" w:rsidRDefault="00CB696C" w:rsidP="00550555">
      <w:r>
        <w:separator/>
      </w:r>
    </w:p>
  </w:footnote>
  <w:footnote w:type="continuationSeparator" w:id="0">
    <w:p w:rsidR="00CB696C" w:rsidRDefault="00CB696C" w:rsidP="00550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9BA" w:rsidRDefault="00EE39B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97836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B08C8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317A6"/>
    <w:multiLevelType w:val="hybridMultilevel"/>
    <w:tmpl w:val="A5B0CC2E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B41EE"/>
    <w:multiLevelType w:val="hybridMultilevel"/>
    <w:tmpl w:val="1706B84A"/>
    <w:lvl w:ilvl="0" w:tplc="B972C2D6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F762108"/>
    <w:multiLevelType w:val="hybridMultilevel"/>
    <w:tmpl w:val="161A4CC8"/>
    <w:lvl w:ilvl="0" w:tplc="42B69F48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7910D5"/>
    <w:multiLevelType w:val="hybridMultilevel"/>
    <w:tmpl w:val="555AF92A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3659D"/>
    <w:multiLevelType w:val="hybridMultilevel"/>
    <w:tmpl w:val="29180944"/>
    <w:lvl w:ilvl="0" w:tplc="E154DC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752"/>
    <w:multiLevelType w:val="hybridMultilevel"/>
    <w:tmpl w:val="30C09E8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82796"/>
    <w:multiLevelType w:val="hybridMultilevel"/>
    <w:tmpl w:val="80302EA6"/>
    <w:lvl w:ilvl="0" w:tplc="A04E7B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936515"/>
    <w:multiLevelType w:val="hybridMultilevel"/>
    <w:tmpl w:val="4ACABCBA"/>
    <w:lvl w:ilvl="0" w:tplc="E2E62564">
      <w:start w:val="1"/>
      <w:numFmt w:val="decimal"/>
      <w:lvlText w:val="%1."/>
      <w:lvlJc w:val="left"/>
      <w:pPr>
        <w:ind w:left="359" w:hanging="360"/>
      </w:pPr>
      <w:rPr>
        <w:rFonts w:hint="default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495A3615"/>
    <w:multiLevelType w:val="hybridMultilevel"/>
    <w:tmpl w:val="044AED4A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16198"/>
    <w:multiLevelType w:val="hybridMultilevel"/>
    <w:tmpl w:val="4782B386"/>
    <w:lvl w:ilvl="0" w:tplc="1DD829C6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4AC898" w:tentative="1">
      <w:start w:val="1"/>
      <w:numFmt w:val="lowerLetter"/>
      <w:lvlText w:val="%2."/>
      <w:lvlJc w:val="left"/>
      <w:pPr>
        <w:ind w:left="1560" w:hanging="360"/>
      </w:pPr>
    </w:lvl>
    <w:lvl w:ilvl="2" w:tplc="FC50378C" w:tentative="1">
      <w:start w:val="1"/>
      <w:numFmt w:val="lowerRoman"/>
      <w:lvlText w:val="%3."/>
      <w:lvlJc w:val="right"/>
      <w:pPr>
        <w:ind w:left="2280" w:hanging="180"/>
      </w:pPr>
    </w:lvl>
    <w:lvl w:ilvl="3" w:tplc="57D60A4C" w:tentative="1">
      <w:start w:val="1"/>
      <w:numFmt w:val="decimal"/>
      <w:lvlText w:val="%4."/>
      <w:lvlJc w:val="left"/>
      <w:pPr>
        <w:ind w:left="3000" w:hanging="360"/>
      </w:pPr>
    </w:lvl>
    <w:lvl w:ilvl="4" w:tplc="77FA2992" w:tentative="1">
      <w:start w:val="1"/>
      <w:numFmt w:val="lowerLetter"/>
      <w:lvlText w:val="%5."/>
      <w:lvlJc w:val="left"/>
      <w:pPr>
        <w:ind w:left="3720" w:hanging="360"/>
      </w:pPr>
    </w:lvl>
    <w:lvl w:ilvl="5" w:tplc="3A24C488" w:tentative="1">
      <w:start w:val="1"/>
      <w:numFmt w:val="lowerRoman"/>
      <w:lvlText w:val="%6."/>
      <w:lvlJc w:val="right"/>
      <w:pPr>
        <w:ind w:left="4440" w:hanging="180"/>
      </w:pPr>
    </w:lvl>
    <w:lvl w:ilvl="6" w:tplc="32345EFA" w:tentative="1">
      <w:start w:val="1"/>
      <w:numFmt w:val="decimal"/>
      <w:lvlText w:val="%7."/>
      <w:lvlJc w:val="left"/>
      <w:pPr>
        <w:ind w:left="5160" w:hanging="360"/>
      </w:pPr>
    </w:lvl>
    <w:lvl w:ilvl="7" w:tplc="0B4E1AE2" w:tentative="1">
      <w:start w:val="1"/>
      <w:numFmt w:val="lowerLetter"/>
      <w:lvlText w:val="%8."/>
      <w:lvlJc w:val="left"/>
      <w:pPr>
        <w:ind w:left="5880" w:hanging="360"/>
      </w:pPr>
    </w:lvl>
    <w:lvl w:ilvl="8" w:tplc="91E442F0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59AF467E"/>
    <w:multiLevelType w:val="hybridMultilevel"/>
    <w:tmpl w:val="E6F2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F4DA5"/>
    <w:multiLevelType w:val="hybridMultilevel"/>
    <w:tmpl w:val="1BB8A36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D7731"/>
    <w:multiLevelType w:val="hybridMultilevel"/>
    <w:tmpl w:val="A88206C2"/>
    <w:lvl w:ilvl="0" w:tplc="04190005">
      <w:start w:val="1"/>
      <w:numFmt w:val="decimal"/>
      <w:pStyle w:val="a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1"/>
  </w:num>
  <w:num w:numId="5">
    <w:abstractNumId w:val="9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0"/>
  </w:num>
  <w:num w:numId="11">
    <w:abstractNumId w:val="13"/>
  </w:num>
  <w:num w:numId="12">
    <w:abstractNumId w:val="4"/>
  </w:num>
  <w:num w:numId="13">
    <w:abstractNumId w:val="3"/>
  </w:num>
  <w:num w:numId="14">
    <w:abstractNumId w:val="12"/>
  </w:num>
  <w:num w:numId="1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2B"/>
    <w:rsid w:val="00000049"/>
    <w:rsid w:val="00000162"/>
    <w:rsid w:val="00000ECC"/>
    <w:rsid w:val="00001195"/>
    <w:rsid w:val="00001474"/>
    <w:rsid w:val="0000202D"/>
    <w:rsid w:val="0000272E"/>
    <w:rsid w:val="000035EF"/>
    <w:rsid w:val="00003845"/>
    <w:rsid w:val="000038FE"/>
    <w:rsid w:val="00003B84"/>
    <w:rsid w:val="00003B89"/>
    <w:rsid w:val="00004393"/>
    <w:rsid w:val="0000500A"/>
    <w:rsid w:val="000056C9"/>
    <w:rsid w:val="0000671C"/>
    <w:rsid w:val="000068E5"/>
    <w:rsid w:val="00006DDE"/>
    <w:rsid w:val="00006E62"/>
    <w:rsid w:val="0000733A"/>
    <w:rsid w:val="00007509"/>
    <w:rsid w:val="0000789F"/>
    <w:rsid w:val="00007CF6"/>
    <w:rsid w:val="00010346"/>
    <w:rsid w:val="0001043A"/>
    <w:rsid w:val="0001096B"/>
    <w:rsid w:val="00010FAF"/>
    <w:rsid w:val="00011367"/>
    <w:rsid w:val="0001161A"/>
    <w:rsid w:val="000131E0"/>
    <w:rsid w:val="00013287"/>
    <w:rsid w:val="00013702"/>
    <w:rsid w:val="000138E2"/>
    <w:rsid w:val="00013E16"/>
    <w:rsid w:val="00014545"/>
    <w:rsid w:val="00014C5E"/>
    <w:rsid w:val="00014E52"/>
    <w:rsid w:val="0001533A"/>
    <w:rsid w:val="00015462"/>
    <w:rsid w:val="00015855"/>
    <w:rsid w:val="000158C0"/>
    <w:rsid w:val="000158FC"/>
    <w:rsid w:val="0001592B"/>
    <w:rsid w:val="00015EF6"/>
    <w:rsid w:val="0001642D"/>
    <w:rsid w:val="00016608"/>
    <w:rsid w:val="00016AED"/>
    <w:rsid w:val="00016BD7"/>
    <w:rsid w:val="0001700C"/>
    <w:rsid w:val="00017193"/>
    <w:rsid w:val="000174E0"/>
    <w:rsid w:val="00017DDD"/>
    <w:rsid w:val="00020400"/>
    <w:rsid w:val="000205E3"/>
    <w:rsid w:val="000207D3"/>
    <w:rsid w:val="00020F94"/>
    <w:rsid w:val="000213E5"/>
    <w:rsid w:val="000214CE"/>
    <w:rsid w:val="00021E69"/>
    <w:rsid w:val="00022113"/>
    <w:rsid w:val="0002223B"/>
    <w:rsid w:val="0002265C"/>
    <w:rsid w:val="0002292D"/>
    <w:rsid w:val="00022C94"/>
    <w:rsid w:val="000230CA"/>
    <w:rsid w:val="00023710"/>
    <w:rsid w:val="0002398A"/>
    <w:rsid w:val="00023DBA"/>
    <w:rsid w:val="00023FBD"/>
    <w:rsid w:val="00024048"/>
    <w:rsid w:val="0002405A"/>
    <w:rsid w:val="00024272"/>
    <w:rsid w:val="00024478"/>
    <w:rsid w:val="000245B2"/>
    <w:rsid w:val="00025537"/>
    <w:rsid w:val="00025E2E"/>
    <w:rsid w:val="00026C45"/>
    <w:rsid w:val="00026F5D"/>
    <w:rsid w:val="000275C7"/>
    <w:rsid w:val="000277BA"/>
    <w:rsid w:val="00027951"/>
    <w:rsid w:val="00027E9C"/>
    <w:rsid w:val="000303D3"/>
    <w:rsid w:val="000306AD"/>
    <w:rsid w:val="00030AC8"/>
    <w:rsid w:val="0003175C"/>
    <w:rsid w:val="0003191D"/>
    <w:rsid w:val="0003195D"/>
    <w:rsid w:val="00031D95"/>
    <w:rsid w:val="00031EB9"/>
    <w:rsid w:val="00032800"/>
    <w:rsid w:val="00032996"/>
    <w:rsid w:val="000329D1"/>
    <w:rsid w:val="00032F5F"/>
    <w:rsid w:val="00033085"/>
    <w:rsid w:val="0003345C"/>
    <w:rsid w:val="00033576"/>
    <w:rsid w:val="00033ADF"/>
    <w:rsid w:val="00033E85"/>
    <w:rsid w:val="00034307"/>
    <w:rsid w:val="000349E3"/>
    <w:rsid w:val="00034ACB"/>
    <w:rsid w:val="00034B00"/>
    <w:rsid w:val="00034CD9"/>
    <w:rsid w:val="00035260"/>
    <w:rsid w:val="000352C0"/>
    <w:rsid w:val="0003581E"/>
    <w:rsid w:val="00035E66"/>
    <w:rsid w:val="00035EC5"/>
    <w:rsid w:val="000367A7"/>
    <w:rsid w:val="0003789B"/>
    <w:rsid w:val="00037ADC"/>
    <w:rsid w:val="00037D73"/>
    <w:rsid w:val="00037EFE"/>
    <w:rsid w:val="00040B23"/>
    <w:rsid w:val="00040B8E"/>
    <w:rsid w:val="000410E2"/>
    <w:rsid w:val="00041372"/>
    <w:rsid w:val="00041563"/>
    <w:rsid w:val="00041621"/>
    <w:rsid w:val="00041B4A"/>
    <w:rsid w:val="00041CA4"/>
    <w:rsid w:val="00041E13"/>
    <w:rsid w:val="00041EEA"/>
    <w:rsid w:val="0004271E"/>
    <w:rsid w:val="00042E4A"/>
    <w:rsid w:val="00043041"/>
    <w:rsid w:val="000432E8"/>
    <w:rsid w:val="0004371C"/>
    <w:rsid w:val="00044907"/>
    <w:rsid w:val="00044AA7"/>
    <w:rsid w:val="00044BE3"/>
    <w:rsid w:val="00044D1C"/>
    <w:rsid w:val="00045012"/>
    <w:rsid w:val="0004553C"/>
    <w:rsid w:val="00045A14"/>
    <w:rsid w:val="00045AA0"/>
    <w:rsid w:val="00045EB2"/>
    <w:rsid w:val="00045F89"/>
    <w:rsid w:val="00046C9C"/>
    <w:rsid w:val="00046E53"/>
    <w:rsid w:val="00046F0F"/>
    <w:rsid w:val="000470E8"/>
    <w:rsid w:val="00047C8C"/>
    <w:rsid w:val="0005011A"/>
    <w:rsid w:val="000501C5"/>
    <w:rsid w:val="000506BF"/>
    <w:rsid w:val="00050869"/>
    <w:rsid w:val="00050906"/>
    <w:rsid w:val="00050C99"/>
    <w:rsid w:val="0005108A"/>
    <w:rsid w:val="00051353"/>
    <w:rsid w:val="0005143B"/>
    <w:rsid w:val="0005327A"/>
    <w:rsid w:val="00053C6E"/>
    <w:rsid w:val="00053CFA"/>
    <w:rsid w:val="00053D2E"/>
    <w:rsid w:val="00053EE1"/>
    <w:rsid w:val="00053FCC"/>
    <w:rsid w:val="00054556"/>
    <w:rsid w:val="0005457F"/>
    <w:rsid w:val="00055034"/>
    <w:rsid w:val="0005508A"/>
    <w:rsid w:val="00055294"/>
    <w:rsid w:val="0005542F"/>
    <w:rsid w:val="000554BC"/>
    <w:rsid w:val="000556D9"/>
    <w:rsid w:val="000557F4"/>
    <w:rsid w:val="000557FA"/>
    <w:rsid w:val="0005592D"/>
    <w:rsid w:val="000560B4"/>
    <w:rsid w:val="00056212"/>
    <w:rsid w:val="000562EA"/>
    <w:rsid w:val="0005654B"/>
    <w:rsid w:val="00056BC8"/>
    <w:rsid w:val="00056D40"/>
    <w:rsid w:val="00056FD1"/>
    <w:rsid w:val="000575A2"/>
    <w:rsid w:val="00060694"/>
    <w:rsid w:val="00060AA2"/>
    <w:rsid w:val="00060DEE"/>
    <w:rsid w:val="00060FF9"/>
    <w:rsid w:val="0006158F"/>
    <w:rsid w:val="00061845"/>
    <w:rsid w:val="00061BEE"/>
    <w:rsid w:val="000622EC"/>
    <w:rsid w:val="00062563"/>
    <w:rsid w:val="00062583"/>
    <w:rsid w:val="0006282C"/>
    <w:rsid w:val="000628DB"/>
    <w:rsid w:val="00062A65"/>
    <w:rsid w:val="000641D8"/>
    <w:rsid w:val="00064491"/>
    <w:rsid w:val="000645BD"/>
    <w:rsid w:val="00064979"/>
    <w:rsid w:val="00065940"/>
    <w:rsid w:val="00065A60"/>
    <w:rsid w:val="00066999"/>
    <w:rsid w:val="00066B73"/>
    <w:rsid w:val="00067040"/>
    <w:rsid w:val="000674A1"/>
    <w:rsid w:val="0007019E"/>
    <w:rsid w:val="0007020B"/>
    <w:rsid w:val="00070414"/>
    <w:rsid w:val="0007084B"/>
    <w:rsid w:val="00070A61"/>
    <w:rsid w:val="000712CA"/>
    <w:rsid w:val="00071599"/>
    <w:rsid w:val="00072370"/>
    <w:rsid w:val="00072D15"/>
    <w:rsid w:val="00072F48"/>
    <w:rsid w:val="00073159"/>
    <w:rsid w:val="000737E4"/>
    <w:rsid w:val="0007389D"/>
    <w:rsid w:val="00073D18"/>
    <w:rsid w:val="000744CD"/>
    <w:rsid w:val="00074C96"/>
    <w:rsid w:val="00074EC3"/>
    <w:rsid w:val="00074F6C"/>
    <w:rsid w:val="0007573F"/>
    <w:rsid w:val="00075E46"/>
    <w:rsid w:val="00075FF9"/>
    <w:rsid w:val="0007613B"/>
    <w:rsid w:val="00077245"/>
    <w:rsid w:val="0007743F"/>
    <w:rsid w:val="000774F8"/>
    <w:rsid w:val="0007776A"/>
    <w:rsid w:val="000779D9"/>
    <w:rsid w:val="000806C7"/>
    <w:rsid w:val="0008098D"/>
    <w:rsid w:val="00080AD5"/>
    <w:rsid w:val="00080E9D"/>
    <w:rsid w:val="00081DB1"/>
    <w:rsid w:val="00081E11"/>
    <w:rsid w:val="00082206"/>
    <w:rsid w:val="0008249C"/>
    <w:rsid w:val="000825E8"/>
    <w:rsid w:val="000827F5"/>
    <w:rsid w:val="00082D5C"/>
    <w:rsid w:val="000831B1"/>
    <w:rsid w:val="0008370B"/>
    <w:rsid w:val="00083DEF"/>
    <w:rsid w:val="0008415A"/>
    <w:rsid w:val="0008420C"/>
    <w:rsid w:val="00084429"/>
    <w:rsid w:val="00084623"/>
    <w:rsid w:val="000848E0"/>
    <w:rsid w:val="00084BCD"/>
    <w:rsid w:val="00084E86"/>
    <w:rsid w:val="00084F44"/>
    <w:rsid w:val="000851A8"/>
    <w:rsid w:val="000858B7"/>
    <w:rsid w:val="00085931"/>
    <w:rsid w:val="000862F8"/>
    <w:rsid w:val="000869FE"/>
    <w:rsid w:val="00086BDE"/>
    <w:rsid w:val="00086F4C"/>
    <w:rsid w:val="000875F1"/>
    <w:rsid w:val="00087865"/>
    <w:rsid w:val="000879D7"/>
    <w:rsid w:val="00087A01"/>
    <w:rsid w:val="0009026C"/>
    <w:rsid w:val="00090BD6"/>
    <w:rsid w:val="00090FEC"/>
    <w:rsid w:val="00091084"/>
    <w:rsid w:val="00091837"/>
    <w:rsid w:val="00091ACE"/>
    <w:rsid w:val="00091D0D"/>
    <w:rsid w:val="00091FAA"/>
    <w:rsid w:val="00092601"/>
    <w:rsid w:val="00092790"/>
    <w:rsid w:val="000928E2"/>
    <w:rsid w:val="0009293E"/>
    <w:rsid w:val="00092A5C"/>
    <w:rsid w:val="00092A7C"/>
    <w:rsid w:val="00094237"/>
    <w:rsid w:val="000942EC"/>
    <w:rsid w:val="000949E6"/>
    <w:rsid w:val="00095676"/>
    <w:rsid w:val="00095683"/>
    <w:rsid w:val="00095A12"/>
    <w:rsid w:val="0009600B"/>
    <w:rsid w:val="0009605C"/>
    <w:rsid w:val="00096319"/>
    <w:rsid w:val="000965A1"/>
    <w:rsid w:val="00096743"/>
    <w:rsid w:val="000969D3"/>
    <w:rsid w:val="00096A74"/>
    <w:rsid w:val="00096FB7"/>
    <w:rsid w:val="0009700B"/>
    <w:rsid w:val="00097033"/>
    <w:rsid w:val="0009707C"/>
    <w:rsid w:val="0009729A"/>
    <w:rsid w:val="00097585"/>
    <w:rsid w:val="0009781A"/>
    <w:rsid w:val="000A0001"/>
    <w:rsid w:val="000A0397"/>
    <w:rsid w:val="000A0ACC"/>
    <w:rsid w:val="000A0CE7"/>
    <w:rsid w:val="000A11B0"/>
    <w:rsid w:val="000A13B4"/>
    <w:rsid w:val="000A147A"/>
    <w:rsid w:val="000A16AA"/>
    <w:rsid w:val="000A1A1B"/>
    <w:rsid w:val="000A1C86"/>
    <w:rsid w:val="000A2714"/>
    <w:rsid w:val="000A28E7"/>
    <w:rsid w:val="000A2ADC"/>
    <w:rsid w:val="000A2E16"/>
    <w:rsid w:val="000A2E2C"/>
    <w:rsid w:val="000A2FF8"/>
    <w:rsid w:val="000A32A3"/>
    <w:rsid w:val="000A38E5"/>
    <w:rsid w:val="000A3DCE"/>
    <w:rsid w:val="000A4481"/>
    <w:rsid w:val="000A49C4"/>
    <w:rsid w:val="000A5AFA"/>
    <w:rsid w:val="000A7629"/>
    <w:rsid w:val="000A76FB"/>
    <w:rsid w:val="000A78B9"/>
    <w:rsid w:val="000A7B0B"/>
    <w:rsid w:val="000B0302"/>
    <w:rsid w:val="000B09D2"/>
    <w:rsid w:val="000B0E77"/>
    <w:rsid w:val="000B0E89"/>
    <w:rsid w:val="000B0E93"/>
    <w:rsid w:val="000B1B8D"/>
    <w:rsid w:val="000B1C9E"/>
    <w:rsid w:val="000B1D50"/>
    <w:rsid w:val="000B273A"/>
    <w:rsid w:val="000B2B99"/>
    <w:rsid w:val="000B32FE"/>
    <w:rsid w:val="000B334F"/>
    <w:rsid w:val="000B3876"/>
    <w:rsid w:val="000B38A5"/>
    <w:rsid w:val="000B392C"/>
    <w:rsid w:val="000B3A2F"/>
    <w:rsid w:val="000B457D"/>
    <w:rsid w:val="000B5893"/>
    <w:rsid w:val="000B6103"/>
    <w:rsid w:val="000B6250"/>
    <w:rsid w:val="000B62E1"/>
    <w:rsid w:val="000B65A6"/>
    <w:rsid w:val="000B696A"/>
    <w:rsid w:val="000B6B42"/>
    <w:rsid w:val="000B6F5A"/>
    <w:rsid w:val="000B7202"/>
    <w:rsid w:val="000B75BC"/>
    <w:rsid w:val="000B7AA1"/>
    <w:rsid w:val="000C0BC9"/>
    <w:rsid w:val="000C1272"/>
    <w:rsid w:val="000C173B"/>
    <w:rsid w:val="000C19C0"/>
    <w:rsid w:val="000C228E"/>
    <w:rsid w:val="000C29CF"/>
    <w:rsid w:val="000C32ED"/>
    <w:rsid w:val="000C33EB"/>
    <w:rsid w:val="000C35A8"/>
    <w:rsid w:val="000C3B46"/>
    <w:rsid w:val="000C3C31"/>
    <w:rsid w:val="000C4131"/>
    <w:rsid w:val="000C42A4"/>
    <w:rsid w:val="000C4A60"/>
    <w:rsid w:val="000C4B64"/>
    <w:rsid w:val="000C5005"/>
    <w:rsid w:val="000C551D"/>
    <w:rsid w:val="000C5769"/>
    <w:rsid w:val="000C5BBA"/>
    <w:rsid w:val="000C5D88"/>
    <w:rsid w:val="000C614A"/>
    <w:rsid w:val="000C66D9"/>
    <w:rsid w:val="000C6AD5"/>
    <w:rsid w:val="000C6AFD"/>
    <w:rsid w:val="000C6BF5"/>
    <w:rsid w:val="000C73C2"/>
    <w:rsid w:val="000C7493"/>
    <w:rsid w:val="000C7A34"/>
    <w:rsid w:val="000C7A45"/>
    <w:rsid w:val="000C7D50"/>
    <w:rsid w:val="000D0129"/>
    <w:rsid w:val="000D0161"/>
    <w:rsid w:val="000D0E59"/>
    <w:rsid w:val="000D1516"/>
    <w:rsid w:val="000D1666"/>
    <w:rsid w:val="000D1AC0"/>
    <w:rsid w:val="000D1E07"/>
    <w:rsid w:val="000D1ECF"/>
    <w:rsid w:val="000D258B"/>
    <w:rsid w:val="000D2B50"/>
    <w:rsid w:val="000D3661"/>
    <w:rsid w:val="000D3AD7"/>
    <w:rsid w:val="000D423E"/>
    <w:rsid w:val="000D4B4F"/>
    <w:rsid w:val="000D4DDB"/>
    <w:rsid w:val="000D5263"/>
    <w:rsid w:val="000D5A07"/>
    <w:rsid w:val="000D6D44"/>
    <w:rsid w:val="000D6F61"/>
    <w:rsid w:val="000D70D2"/>
    <w:rsid w:val="000D75C3"/>
    <w:rsid w:val="000D771C"/>
    <w:rsid w:val="000D77FE"/>
    <w:rsid w:val="000D7FCD"/>
    <w:rsid w:val="000E0410"/>
    <w:rsid w:val="000E09C3"/>
    <w:rsid w:val="000E0C66"/>
    <w:rsid w:val="000E1B28"/>
    <w:rsid w:val="000E20E5"/>
    <w:rsid w:val="000E22EE"/>
    <w:rsid w:val="000E25EC"/>
    <w:rsid w:val="000E284B"/>
    <w:rsid w:val="000E2C51"/>
    <w:rsid w:val="000E31E1"/>
    <w:rsid w:val="000E3865"/>
    <w:rsid w:val="000E38BB"/>
    <w:rsid w:val="000E41BE"/>
    <w:rsid w:val="000E4DF1"/>
    <w:rsid w:val="000E597A"/>
    <w:rsid w:val="000E61FA"/>
    <w:rsid w:val="000E741A"/>
    <w:rsid w:val="000F0075"/>
    <w:rsid w:val="000F0519"/>
    <w:rsid w:val="000F0A1D"/>
    <w:rsid w:val="000F0B40"/>
    <w:rsid w:val="000F0F1D"/>
    <w:rsid w:val="000F11E8"/>
    <w:rsid w:val="000F14B8"/>
    <w:rsid w:val="000F25D1"/>
    <w:rsid w:val="000F2CAA"/>
    <w:rsid w:val="000F2DE5"/>
    <w:rsid w:val="000F304E"/>
    <w:rsid w:val="000F31BE"/>
    <w:rsid w:val="000F32A7"/>
    <w:rsid w:val="000F38FC"/>
    <w:rsid w:val="000F3A85"/>
    <w:rsid w:val="000F3B2F"/>
    <w:rsid w:val="000F3D2F"/>
    <w:rsid w:val="000F4675"/>
    <w:rsid w:val="000F49DB"/>
    <w:rsid w:val="000F4FBF"/>
    <w:rsid w:val="000F5092"/>
    <w:rsid w:val="000F518F"/>
    <w:rsid w:val="000F5245"/>
    <w:rsid w:val="000F5555"/>
    <w:rsid w:val="000F566F"/>
    <w:rsid w:val="000F56E0"/>
    <w:rsid w:val="000F5A28"/>
    <w:rsid w:val="000F5B5D"/>
    <w:rsid w:val="000F5CD5"/>
    <w:rsid w:val="000F6466"/>
    <w:rsid w:val="000F6CF2"/>
    <w:rsid w:val="000F6E9C"/>
    <w:rsid w:val="000F6F48"/>
    <w:rsid w:val="000F70FA"/>
    <w:rsid w:val="000F715A"/>
    <w:rsid w:val="000F7167"/>
    <w:rsid w:val="000F72F6"/>
    <w:rsid w:val="000F7A1F"/>
    <w:rsid w:val="001003A7"/>
    <w:rsid w:val="0010095C"/>
    <w:rsid w:val="001011B7"/>
    <w:rsid w:val="001012AC"/>
    <w:rsid w:val="0010198D"/>
    <w:rsid w:val="001026AB"/>
    <w:rsid w:val="001027C0"/>
    <w:rsid w:val="00102AB7"/>
    <w:rsid w:val="00102ABD"/>
    <w:rsid w:val="00102CDA"/>
    <w:rsid w:val="00102DA1"/>
    <w:rsid w:val="00102DAB"/>
    <w:rsid w:val="00103101"/>
    <w:rsid w:val="001031FC"/>
    <w:rsid w:val="001033F6"/>
    <w:rsid w:val="0010407C"/>
    <w:rsid w:val="0010449F"/>
    <w:rsid w:val="0010457F"/>
    <w:rsid w:val="001046A5"/>
    <w:rsid w:val="001046AE"/>
    <w:rsid w:val="00105429"/>
    <w:rsid w:val="0010600C"/>
    <w:rsid w:val="0010626B"/>
    <w:rsid w:val="00106316"/>
    <w:rsid w:val="00106F35"/>
    <w:rsid w:val="00107208"/>
    <w:rsid w:val="00107225"/>
    <w:rsid w:val="0010722C"/>
    <w:rsid w:val="001075DF"/>
    <w:rsid w:val="00107765"/>
    <w:rsid w:val="00107961"/>
    <w:rsid w:val="00107C33"/>
    <w:rsid w:val="001100CB"/>
    <w:rsid w:val="001105DC"/>
    <w:rsid w:val="001113E8"/>
    <w:rsid w:val="00111913"/>
    <w:rsid w:val="00111936"/>
    <w:rsid w:val="00111A49"/>
    <w:rsid w:val="00111DBF"/>
    <w:rsid w:val="001121BD"/>
    <w:rsid w:val="0011246B"/>
    <w:rsid w:val="00112A8C"/>
    <w:rsid w:val="00112BA5"/>
    <w:rsid w:val="00113480"/>
    <w:rsid w:val="001137CB"/>
    <w:rsid w:val="00113E07"/>
    <w:rsid w:val="001141F6"/>
    <w:rsid w:val="0011461F"/>
    <w:rsid w:val="00115443"/>
    <w:rsid w:val="00115C0D"/>
    <w:rsid w:val="00115CB4"/>
    <w:rsid w:val="00115D15"/>
    <w:rsid w:val="00115E33"/>
    <w:rsid w:val="0011633E"/>
    <w:rsid w:val="00116D96"/>
    <w:rsid w:val="001174B3"/>
    <w:rsid w:val="00117B19"/>
    <w:rsid w:val="00117D24"/>
    <w:rsid w:val="00117DC9"/>
    <w:rsid w:val="00120314"/>
    <w:rsid w:val="00120350"/>
    <w:rsid w:val="00120A73"/>
    <w:rsid w:val="00120FEB"/>
    <w:rsid w:val="00121304"/>
    <w:rsid w:val="00121750"/>
    <w:rsid w:val="00121B93"/>
    <w:rsid w:val="00121CAB"/>
    <w:rsid w:val="00121D9F"/>
    <w:rsid w:val="00121E24"/>
    <w:rsid w:val="001225BA"/>
    <w:rsid w:val="001225CE"/>
    <w:rsid w:val="00122629"/>
    <w:rsid w:val="00122D3E"/>
    <w:rsid w:val="00124190"/>
    <w:rsid w:val="00124C46"/>
    <w:rsid w:val="00124D51"/>
    <w:rsid w:val="001253BB"/>
    <w:rsid w:val="00125560"/>
    <w:rsid w:val="00125A28"/>
    <w:rsid w:val="001260A2"/>
    <w:rsid w:val="001260B1"/>
    <w:rsid w:val="001266FA"/>
    <w:rsid w:val="00126998"/>
    <w:rsid w:val="00126C2D"/>
    <w:rsid w:val="00126E08"/>
    <w:rsid w:val="00127202"/>
    <w:rsid w:val="0012745F"/>
    <w:rsid w:val="00127555"/>
    <w:rsid w:val="00127A7C"/>
    <w:rsid w:val="001302D8"/>
    <w:rsid w:val="0013078C"/>
    <w:rsid w:val="00130D0C"/>
    <w:rsid w:val="00131390"/>
    <w:rsid w:val="00131A79"/>
    <w:rsid w:val="0013233C"/>
    <w:rsid w:val="00132A43"/>
    <w:rsid w:val="001331D8"/>
    <w:rsid w:val="001333A8"/>
    <w:rsid w:val="00133573"/>
    <w:rsid w:val="00135371"/>
    <w:rsid w:val="001358E5"/>
    <w:rsid w:val="00135F9B"/>
    <w:rsid w:val="001363D8"/>
    <w:rsid w:val="00136497"/>
    <w:rsid w:val="00136E1C"/>
    <w:rsid w:val="001375A7"/>
    <w:rsid w:val="001376BE"/>
    <w:rsid w:val="0013783D"/>
    <w:rsid w:val="00137A55"/>
    <w:rsid w:val="00137B7B"/>
    <w:rsid w:val="00137E65"/>
    <w:rsid w:val="00140176"/>
    <w:rsid w:val="0014017F"/>
    <w:rsid w:val="0014099B"/>
    <w:rsid w:val="00140CCF"/>
    <w:rsid w:val="00141A90"/>
    <w:rsid w:val="00141DDC"/>
    <w:rsid w:val="00141EF9"/>
    <w:rsid w:val="0014239F"/>
    <w:rsid w:val="00142478"/>
    <w:rsid w:val="00142583"/>
    <w:rsid w:val="001428B1"/>
    <w:rsid w:val="00142A42"/>
    <w:rsid w:val="00142CD9"/>
    <w:rsid w:val="001431C1"/>
    <w:rsid w:val="00143247"/>
    <w:rsid w:val="0014333D"/>
    <w:rsid w:val="0014361B"/>
    <w:rsid w:val="00143832"/>
    <w:rsid w:val="0014397B"/>
    <w:rsid w:val="00143AE8"/>
    <w:rsid w:val="00143D2D"/>
    <w:rsid w:val="00144374"/>
    <w:rsid w:val="00144501"/>
    <w:rsid w:val="0014480F"/>
    <w:rsid w:val="00144BEA"/>
    <w:rsid w:val="00144FC2"/>
    <w:rsid w:val="0014500D"/>
    <w:rsid w:val="001456D8"/>
    <w:rsid w:val="00145869"/>
    <w:rsid w:val="00145EC0"/>
    <w:rsid w:val="00145F97"/>
    <w:rsid w:val="00146663"/>
    <w:rsid w:val="00146735"/>
    <w:rsid w:val="00146A85"/>
    <w:rsid w:val="00146E51"/>
    <w:rsid w:val="00146F0C"/>
    <w:rsid w:val="00147EF4"/>
    <w:rsid w:val="001500FE"/>
    <w:rsid w:val="001502C7"/>
    <w:rsid w:val="001504CF"/>
    <w:rsid w:val="00150553"/>
    <w:rsid w:val="001506A6"/>
    <w:rsid w:val="00150795"/>
    <w:rsid w:val="001507F8"/>
    <w:rsid w:val="001509DA"/>
    <w:rsid w:val="00150E8E"/>
    <w:rsid w:val="0015121F"/>
    <w:rsid w:val="00151502"/>
    <w:rsid w:val="00151ADE"/>
    <w:rsid w:val="00151EE6"/>
    <w:rsid w:val="00151EF2"/>
    <w:rsid w:val="0015213E"/>
    <w:rsid w:val="001523D3"/>
    <w:rsid w:val="00152764"/>
    <w:rsid w:val="001530CE"/>
    <w:rsid w:val="00153207"/>
    <w:rsid w:val="00153947"/>
    <w:rsid w:val="00153B8F"/>
    <w:rsid w:val="00153DD0"/>
    <w:rsid w:val="00154076"/>
    <w:rsid w:val="001546E3"/>
    <w:rsid w:val="001555FD"/>
    <w:rsid w:val="0015570A"/>
    <w:rsid w:val="00155B84"/>
    <w:rsid w:val="00156BFA"/>
    <w:rsid w:val="00156D25"/>
    <w:rsid w:val="00157209"/>
    <w:rsid w:val="001573F6"/>
    <w:rsid w:val="0015767F"/>
    <w:rsid w:val="0015772D"/>
    <w:rsid w:val="00157C97"/>
    <w:rsid w:val="00157FE6"/>
    <w:rsid w:val="001601A4"/>
    <w:rsid w:val="001606F9"/>
    <w:rsid w:val="00160C19"/>
    <w:rsid w:val="00160CFC"/>
    <w:rsid w:val="00160F62"/>
    <w:rsid w:val="00161092"/>
    <w:rsid w:val="00161309"/>
    <w:rsid w:val="00162428"/>
    <w:rsid w:val="00162595"/>
    <w:rsid w:val="00162997"/>
    <w:rsid w:val="00162B9B"/>
    <w:rsid w:val="00162E35"/>
    <w:rsid w:val="00163074"/>
    <w:rsid w:val="00163987"/>
    <w:rsid w:val="0016419E"/>
    <w:rsid w:val="001641AE"/>
    <w:rsid w:val="001646CF"/>
    <w:rsid w:val="00164815"/>
    <w:rsid w:val="00164A2E"/>
    <w:rsid w:val="001650D8"/>
    <w:rsid w:val="00165426"/>
    <w:rsid w:val="0016564E"/>
    <w:rsid w:val="0016588B"/>
    <w:rsid w:val="00165A37"/>
    <w:rsid w:val="00165E9D"/>
    <w:rsid w:val="00166427"/>
    <w:rsid w:val="0016699D"/>
    <w:rsid w:val="00166F0F"/>
    <w:rsid w:val="00167235"/>
    <w:rsid w:val="00167855"/>
    <w:rsid w:val="00167CC4"/>
    <w:rsid w:val="00167DBB"/>
    <w:rsid w:val="0017044B"/>
    <w:rsid w:val="00170E44"/>
    <w:rsid w:val="00170EFE"/>
    <w:rsid w:val="001712FB"/>
    <w:rsid w:val="0017173B"/>
    <w:rsid w:val="0017192A"/>
    <w:rsid w:val="0017192E"/>
    <w:rsid w:val="00171FA3"/>
    <w:rsid w:val="001726F8"/>
    <w:rsid w:val="00172840"/>
    <w:rsid w:val="001728AA"/>
    <w:rsid w:val="001728BC"/>
    <w:rsid w:val="001729BA"/>
    <w:rsid w:val="00172CFD"/>
    <w:rsid w:val="001730B4"/>
    <w:rsid w:val="0017329D"/>
    <w:rsid w:val="0017373B"/>
    <w:rsid w:val="0017378C"/>
    <w:rsid w:val="00173A76"/>
    <w:rsid w:val="00173C9D"/>
    <w:rsid w:val="00174A14"/>
    <w:rsid w:val="00174D6B"/>
    <w:rsid w:val="00174F5F"/>
    <w:rsid w:val="0017520F"/>
    <w:rsid w:val="00175437"/>
    <w:rsid w:val="0017595E"/>
    <w:rsid w:val="00175AA6"/>
    <w:rsid w:val="00175C90"/>
    <w:rsid w:val="00176642"/>
    <w:rsid w:val="001767C2"/>
    <w:rsid w:val="00176888"/>
    <w:rsid w:val="00176E43"/>
    <w:rsid w:val="00177468"/>
    <w:rsid w:val="001779B2"/>
    <w:rsid w:val="00177A8C"/>
    <w:rsid w:val="00177D9E"/>
    <w:rsid w:val="00177E0B"/>
    <w:rsid w:val="00180159"/>
    <w:rsid w:val="001806B3"/>
    <w:rsid w:val="00180BF9"/>
    <w:rsid w:val="001810D7"/>
    <w:rsid w:val="001814C4"/>
    <w:rsid w:val="00181A6A"/>
    <w:rsid w:val="00181EB1"/>
    <w:rsid w:val="00182350"/>
    <w:rsid w:val="00182E6A"/>
    <w:rsid w:val="00182F30"/>
    <w:rsid w:val="001830A0"/>
    <w:rsid w:val="0018319B"/>
    <w:rsid w:val="00183897"/>
    <w:rsid w:val="00183E0C"/>
    <w:rsid w:val="00183FAE"/>
    <w:rsid w:val="001842E6"/>
    <w:rsid w:val="001845AF"/>
    <w:rsid w:val="001848DE"/>
    <w:rsid w:val="00184901"/>
    <w:rsid w:val="00184FCD"/>
    <w:rsid w:val="00185422"/>
    <w:rsid w:val="001856BA"/>
    <w:rsid w:val="00185EB0"/>
    <w:rsid w:val="00185EFB"/>
    <w:rsid w:val="00186092"/>
    <w:rsid w:val="001866D6"/>
    <w:rsid w:val="00186732"/>
    <w:rsid w:val="00186835"/>
    <w:rsid w:val="001877EA"/>
    <w:rsid w:val="001879D5"/>
    <w:rsid w:val="00187D6E"/>
    <w:rsid w:val="00190227"/>
    <w:rsid w:val="00190294"/>
    <w:rsid w:val="001903E2"/>
    <w:rsid w:val="001905C3"/>
    <w:rsid w:val="0019150A"/>
    <w:rsid w:val="00191759"/>
    <w:rsid w:val="00191B2E"/>
    <w:rsid w:val="00192525"/>
    <w:rsid w:val="00192D21"/>
    <w:rsid w:val="00192D63"/>
    <w:rsid w:val="0019315C"/>
    <w:rsid w:val="00193555"/>
    <w:rsid w:val="0019360B"/>
    <w:rsid w:val="001936E2"/>
    <w:rsid w:val="00193E0C"/>
    <w:rsid w:val="00194506"/>
    <w:rsid w:val="001947B0"/>
    <w:rsid w:val="00194AD3"/>
    <w:rsid w:val="00194BAA"/>
    <w:rsid w:val="0019517A"/>
    <w:rsid w:val="0019521D"/>
    <w:rsid w:val="00195BEC"/>
    <w:rsid w:val="00196478"/>
    <w:rsid w:val="00196EA9"/>
    <w:rsid w:val="00196F50"/>
    <w:rsid w:val="001973F4"/>
    <w:rsid w:val="00197475"/>
    <w:rsid w:val="00197E72"/>
    <w:rsid w:val="001A002E"/>
    <w:rsid w:val="001A0295"/>
    <w:rsid w:val="001A04BC"/>
    <w:rsid w:val="001A09EE"/>
    <w:rsid w:val="001A0B02"/>
    <w:rsid w:val="001A0FA2"/>
    <w:rsid w:val="001A10BC"/>
    <w:rsid w:val="001A12DC"/>
    <w:rsid w:val="001A18B9"/>
    <w:rsid w:val="001A1BDC"/>
    <w:rsid w:val="001A1CC6"/>
    <w:rsid w:val="001A1DF8"/>
    <w:rsid w:val="001A1E8C"/>
    <w:rsid w:val="001A2A37"/>
    <w:rsid w:val="001A2ADD"/>
    <w:rsid w:val="001A309B"/>
    <w:rsid w:val="001A3226"/>
    <w:rsid w:val="001A335A"/>
    <w:rsid w:val="001A3B83"/>
    <w:rsid w:val="001A3E34"/>
    <w:rsid w:val="001A484C"/>
    <w:rsid w:val="001A4ADC"/>
    <w:rsid w:val="001A4C43"/>
    <w:rsid w:val="001A4CAD"/>
    <w:rsid w:val="001A5007"/>
    <w:rsid w:val="001A5373"/>
    <w:rsid w:val="001A5483"/>
    <w:rsid w:val="001A586D"/>
    <w:rsid w:val="001A5B5E"/>
    <w:rsid w:val="001A5BFC"/>
    <w:rsid w:val="001A5C3F"/>
    <w:rsid w:val="001A5CA7"/>
    <w:rsid w:val="001A5E6A"/>
    <w:rsid w:val="001A5F0D"/>
    <w:rsid w:val="001A6596"/>
    <w:rsid w:val="001A65D2"/>
    <w:rsid w:val="001A67C2"/>
    <w:rsid w:val="001A7B4F"/>
    <w:rsid w:val="001A7E17"/>
    <w:rsid w:val="001A7E9D"/>
    <w:rsid w:val="001A7EF8"/>
    <w:rsid w:val="001B0321"/>
    <w:rsid w:val="001B0483"/>
    <w:rsid w:val="001B0BAE"/>
    <w:rsid w:val="001B0E4B"/>
    <w:rsid w:val="001B0F1D"/>
    <w:rsid w:val="001B0FBF"/>
    <w:rsid w:val="001B1B5B"/>
    <w:rsid w:val="001B1D9C"/>
    <w:rsid w:val="001B209E"/>
    <w:rsid w:val="001B20BD"/>
    <w:rsid w:val="001B2719"/>
    <w:rsid w:val="001B2BF5"/>
    <w:rsid w:val="001B2E5A"/>
    <w:rsid w:val="001B3E73"/>
    <w:rsid w:val="001B4D7F"/>
    <w:rsid w:val="001B4DF4"/>
    <w:rsid w:val="001B56EC"/>
    <w:rsid w:val="001B5974"/>
    <w:rsid w:val="001B5B8F"/>
    <w:rsid w:val="001B5EC6"/>
    <w:rsid w:val="001B61C1"/>
    <w:rsid w:val="001B6A47"/>
    <w:rsid w:val="001B6C45"/>
    <w:rsid w:val="001B6CC8"/>
    <w:rsid w:val="001B73B5"/>
    <w:rsid w:val="001C06E6"/>
    <w:rsid w:val="001C083E"/>
    <w:rsid w:val="001C0BF2"/>
    <w:rsid w:val="001C0CA8"/>
    <w:rsid w:val="001C1319"/>
    <w:rsid w:val="001C14D8"/>
    <w:rsid w:val="001C1572"/>
    <w:rsid w:val="001C1646"/>
    <w:rsid w:val="001C197E"/>
    <w:rsid w:val="001C1B64"/>
    <w:rsid w:val="001C1C79"/>
    <w:rsid w:val="001C1DBB"/>
    <w:rsid w:val="001C1F9A"/>
    <w:rsid w:val="001C2229"/>
    <w:rsid w:val="001C2441"/>
    <w:rsid w:val="001C256B"/>
    <w:rsid w:val="001C2B7B"/>
    <w:rsid w:val="001C2FDE"/>
    <w:rsid w:val="001C3C4C"/>
    <w:rsid w:val="001C3CED"/>
    <w:rsid w:val="001C3D2F"/>
    <w:rsid w:val="001C3DA8"/>
    <w:rsid w:val="001C3F84"/>
    <w:rsid w:val="001C441A"/>
    <w:rsid w:val="001C4EFF"/>
    <w:rsid w:val="001C50B7"/>
    <w:rsid w:val="001C5DAF"/>
    <w:rsid w:val="001C600F"/>
    <w:rsid w:val="001C6494"/>
    <w:rsid w:val="001C653B"/>
    <w:rsid w:val="001C6EB7"/>
    <w:rsid w:val="001C71DB"/>
    <w:rsid w:val="001C7B01"/>
    <w:rsid w:val="001C7C35"/>
    <w:rsid w:val="001D048F"/>
    <w:rsid w:val="001D04EF"/>
    <w:rsid w:val="001D0807"/>
    <w:rsid w:val="001D08AB"/>
    <w:rsid w:val="001D098F"/>
    <w:rsid w:val="001D0A8C"/>
    <w:rsid w:val="001D0ACF"/>
    <w:rsid w:val="001D0C3A"/>
    <w:rsid w:val="001D0D0B"/>
    <w:rsid w:val="001D0DA8"/>
    <w:rsid w:val="001D17B8"/>
    <w:rsid w:val="001D17CD"/>
    <w:rsid w:val="001D1B07"/>
    <w:rsid w:val="001D1F59"/>
    <w:rsid w:val="001D202B"/>
    <w:rsid w:val="001D2814"/>
    <w:rsid w:val="001D2966"/>
    <w:rsid w:val="001D298A"/>
    <w:rsid w:val="001D2A2B"/>
    <w:rsid w:val="001D2AF8"/>
    <w:rsid w:val="001D30A3"/>
    <w:rsid w:val="001D32B4"/>
    <w:rsid w:val="001D376D"/>
    <w:rsid w:val="001D3776"/>
    <w:rsid w:val="001D37B3"/>
    <w:rsid w:val="001D3AFC"/>
    <w:rsid w:val="001D3C0B"/>
    <w:rsid w:val="001D3C3E"/>
    <w:rsid w:val="001D3ECE"/>
    <w:rsid w:val="001D3FF6"/>
    <w:rsid w:val="001D405B"/>
    <w:rsid w:val="001D47BB"/>
    <w:rsid w:val="001D4D4B"/>
    <w:rsid w:val="001D4D6D"/>
    <w:rsid w:val="001D512E"/>
    <w:rsid w:val="001D529B"/>
    <w:rsid w:val="001D5C49"/>
    <w:rsid w:val="001D60AA"/>
    <w:rsid w:val="001D65ED"/>
    <w:rsid w:val="001D6A37"/>
    <w:rsid w:val="001D703F"/>
    <w:rsid w:val="001D7186"/>
    <w:rsid w:val="001D7209"/>
    <w:rsid w:val="001D7449"/>
    <w:rsid w:val="001D7D56"/>
    <w:rsid w:val="001D7DB4"/>
    <w:rsid w:val="001E1342"/>
    <w:rsid w:val="001E14B4"/>
    <w:rsid w:val="001E1D4C"/>
    <w:rsid w:val="001E296B"/>
    <w:rsid w:val="001E2CF3"/>
    <w:rsid w:val="001E2D02"/>
    <w:rsid w:val="001E2FD6"/>
    <w:rsid w:val="001E300B"/>
    <w:rsid w:val="001E317B"/>
    <w:rsid w:val="001E3C5E"/>
    <w:rsid w:val="001E46ED"/>
    <w:rsid w:val="001E48DE"/>
    <w:rsid w:val="001E55D4"/>
    <w:rsid w:val="001E5DF2"/>
    <w:rsid w:val="001E61B4"/>
    <w:rsid w:val="001E654D"/>
    <w:rsid w:val="001E6690"/>
    <w:rsid w:val="001E6C8E"/>
    <w:rsid w:val="001E6C99"/>
    <w:rsid w:val="001E6E34"/>
    <w:rsid w:val="001E6F18"/>
    <w:rsid w:val="001E6F5F"/>
    <w:rsid w:val="001E7392"/>
    <w:rsid w:val="001F1401"/>
    <w:rsid w:val="001F143D"/>
    <w:rsid w:val="001F1734"/>
    <w:rsid w:val="001F1C5A"/>
    <w:rsid w:val="001F1D51"/>
    <w:rsid w:val="001F1EC5"/>
    <w:rsid w:val="001F2302"/>
    <w:rsid w:val="001F2A61"/>
    <w:rsid w:val="001F31A2"/>
    <w:rsid w:val="001F330B"/>
    <w:rsid w:val="001F3553"/>
    <w:rsid w:val="001F36D0"/>
    <w:rsid w:val="001F372F"/>
    <w:rsid w:val="001F3879"/>
    <w:rsid w:val="001F39EC"/>
    <w:rsid w:val="001F3E28"/>
    <w:rsid w:val="001F4A00"/>
    <w:rsid w:val="001F4B44"/>
    <w:rsid w:val="001F5704"/>
    <w:rsid w:val="001F5C3E"/>
    <w:rsid w:val="001F6370"/>
    <w:rsid w:val="001F690C"/>
    <w:rsid w:val="001F6CFC"/>
    <w:rsid w:val="001F6D8E"/>
    <w:rsid w:val="001F71CA"/>
    <w:rsid w:val="001F7B1E"/>
    <w:rsid w:val="001F7B70"/>
    <w:rsid w:val="001F7F4C"/>
    <w:rsid w:val="002006CD"/>
    <w:rsid w:val="00201498"/>
    <w:rsid w:val="0020156C"/>
    <w:rsid w:val="00201A0D"/>
    <w:rsid w:val="00201E1E"/>
    <w:rsid w:val="002021E4"/>
    <w:rsid w:val="0020260A"/>
    <w:rsid w:val="002027BD"/>
    <w:rsid w:val="00202B02"/>
    <w:rsid w:val="00202C18"/>
    <w:rsid w:val="00202F48"/>
    <w:rsid w:val="00202F8D"/>
    <w:rsid w:val="00203AB8"/>
    <w:rsid w:val="0020429C"/>
    <w:rsid w:val="00205384"/>
    <w:rsid w:val="00205AFD"/>
    <w:rsid w:val="00206CAE"/>
    <w:rsid w:val="00206FCA"/>
    <w:rsid w:val="0020703A"/>
    <w:rsid w:val="00207160"/>
    <w:rsid w:val="00207182"/>
    <w:rsid w:val="00207886"/>
    <w:rsid w:val="002078FA"/>
    <w:rsid w:val="00207A99"/>
    <w:rsid w:val="00207E3F"/>
    <w:rsid w:val="00210036"/>
    <w:rsid w:val="00210C60"/>
    <w:rsid w:val="002112FB"/>
    <w:rsid w:val="002113F7"/>
    <w:rsid w:val="0021151C"/>
    <w:rsid w:val="00212089"/>
    <w:rsid w:val="002124DB"/>
    <w:rsid w:val="0021353C"/>
    <w:rsid w:val="002139DA"/>
    <w:rsid w:val="002144ED"/>
    <w:rsid w:val="002146A6"/>
    <w:rsid w:val="00214775"/>
    <w:rsid w:val="00214B1F"/>
    <w:rsid w:val="00214DE4"/>
    <w:rsid w:val="002151AE"/>
    <w:rsid w:val="002153B6"/>
    <w:rsid w:val="0021542C"/>
    <w:rsid w:val="0021546A"/>
    <w:rsid w:val="0021602A"/>
    <w:rsid w:val="002161F1"/>
    <w:rsid w:val="002167C0"/>
    <w:rsid w:val="002169B3"/>
    <w:rsid w:val="00216A22"/>
    <w:rsid w:val="0021748A"/>
    <w:rsid w:val="00217A47"/>
    <w:rsid w:val="00217D51"/>
    <w:rsid w:val="00217F6B"/>
    <w:rsid w:val="00220270"/>
    <w:rsid w:val="0022031E"/>
    <w:rsid w:val="00220322"/>
    <w:rsid w:val="00220731"/>
    <w:rsid w:val="00220C48"/>
    <w:rsid w:val="00220DC3"/>
    <w:rsid w:val="00221173"/>
    <w:rsid w:val="0022122D"/>
    <w:rsid w:val="00221D02"/>
    <w:rsid w:val="00221D74"/>
    <w:rsid w:val="00222290"/>
    <w:rsid w:val="00222452"/>
    <w:rsid w:val="002226EC"/>
    <w:rsid w:val="0022272E"/>
    <w:rsid w:val="002228A3"/>
    <w:rsid w:val="00222B5F"/>
    <w:rsid w:val="00223BAD"/>
    <w:rsid w:val="00223DEF"/>
    <w:rsid w:val="00223ED4"/>
    <w:rsid w:val="00223EFE"/>
    <w:rsid w:val="00224577"/>
    <w:rsid w:val="00224ADF"/>
    <w:rsid w:val="00225006"/>
    <w:rsid w:val="0022534A"/>
    <w:rsid w:val="00225645"/>
    <w:rsid w:val="002256CE"/>
    <w:rsid w:val="00225A54"/>
    <w:rsid w:val="00225B2F"/>
    <w:rsid w:val="00225DE6"/>
    <w:rsid w:val="00225F73"/>
    <w:rsid w:val="002260B9"/>
    <w:rsid w:val="002261BD"/>
    <w:rsid w:val="00226933"/>
    <w:rsid w:val="00226B15"/>
    <w:rsid w:val="00226C47"/>
    <w:rsid w:val="00226E80"/>
    <w:rsid w:val="00227029"/>
    <w:rsid w:val="00227AC1"/>
    <w:rsid w:val="00227D3B"/>
    <w:rsid w:val="00227E7E"/>
    <w:rsid w:val="00230182"/>
    <w:rsid w:val="00230307"/>
    <w:rsid w:val="0023036B"/>
    <w:rsid w:val="0023072D"/>
    <w:rsid w:val="002309F6"/>
    <w:rsid w:val="00230C53"/>
    <w:rsid w:val="00230E03"/>
    <w:rsid w:val="00230F8A"/>
    <w:rsid w:val="00231926"/>
    <w:rsid w:val="00232501"/>
    <w:rsid w:val="002326D3"/>
    <w:rsid w:val="00232900"/>
    <w:rsid w:val="00232BB9"/>
    <w:rsid w:val="00232D57"/>
    <w:rsid w:val="00233096"/>
    <w:rsid w:val="0023311A"/>
    <w:rsid w:val="00233265"/>
    <w:rsid w:val="002336C9"/>
    <w:rsid w:val="00233957"/>
    <w:rsid w:val="00233AA8"/>
    <w:rsid w:val="00233E43"/>
    <w:rsid w:val="00233F75"/>
    <w:rsid w:val="00233F98"/>
    <w:rsid w:val="002340AB"/>
    <w:rsid w:val="0023438C"/>
    <w:rsid w:val="002344ED"/>
    <w:rsid w:val="00234656"/>
    <w:rsid w:val="002348A4"/>
    <w:rsid w:val="00234AE9"/>
    <w:rsid w:val="00234C2C"/>
    <w:rsid w:val="00234E44"/>
    <w:rsid w:val="002352D6"/>
    <w:rsid w:val="00235574"/>
    <w:rsid w:val="00235933"/>
    <w:rsid w:val="00235AF5"/>
    <w:rsid w:val="00235C32"/>
    <w:rsid w:val="0023698C"/>
    <w:rsid w:val="00236C3B"/>
    <w:rsid w:val="00236E57"/>
    <w:rsid w:val="0023732C"/>
    <w:rsid w:val="002378D8"/>
    <w:rsid w:val="00237B9E"/>
    <w:rsid w:val="00237E55"/>
    <w:rsid w:val="002400FB"/>
    <w:rsid w:val="00240448"/>
    <w:rsid w:val="002407CD"/>
    <w:rsid w:val="00240C52"/>
    <w:rsid w:val="0024120C"/>
    <w:rsid w:val="002419AB"/>
    <w:rsid w:val="00241D50"/>
    <w:rsid w:val="00241FC2"/>
    <w:rsid w:val="0024218A"/>
    <w:rsid w:val="0024250B"/>
    <w:rsid w:val="0024254A"/>
    <w:rsid w:val="0024289B"/>
    <w:rsid w:val="00242E46"/>
    <w:rsid w:val="00243104"/>
    <w:rsid w:val="00243837"/>
    <w:rsid w:val="00243D2F"/>
    <w:rsid w:val="00243D47"/>
    <w:rsid w:val="0024464A"/>
    <w:rsid w:val="002446A2"/>
    <w:rsid w:val="0024488B"/>
    <w:rsid w:val="00244A4A"/>
    <w:rsid w:val="00244DD1"/>
    <w:rsid w:val="00245287"/>
    <w:rsid w:val="00245569"/>
    <w:rsid w:val="002457D4"/>
    <w:rsid w:val="0024586D"/>
    <w:rsid w:val="002464E1"/>
    <w:rsid w:val="002466CF"/>
    <w:rsid w:val="00247042"/>
    <w:rsid w:val="00247218"/>
    <w:rsid w:val="0024736B"/>
    <w:rsid w:val="0024774B"/>
    <w:rsid w:val="002479C3"/>
    <w:rsid w:val="00247E6D"/>
    <w:rsid w:val="0025028B"/>
    <w:rsid w:val="002506B7"/>
    <w:rsid w:val="00250ABF"/>
    <w:rsid w:val="00250BA3"/>
    <w:rsid w:val="00250C91"/>
    <w:rsid w:val="00250CFA"/>
    <w:rsid w:val="00250E1B"/>
    <w:rsid w:val="0025100F"/>
    <w:rsid w:val="00251C58"/>
    <w:rsid w:val="002520BA"/>
    <w:rsid w:val="00252159"/>
    <w:rsid w:val="0025221F"/>
    <w:rsid w:val="002523AA"/>
    <w:rsid w:val="00252632"/>
    <w:rsid w:val="00252BBD"/>
    <w:rsid w:val="002531AE"/>
    <w:rsid w:val="0025360B"/>
    <w:rsid w:val="00254270"/>
    <w:rsid w:val="002547AD"/>
    <w:rsid w:val="002547ED"/>
    <w:rsid w:val="00254A76"/>
    <w:rsid w:val="00255278"/>
    <w:rsid w:val="002555CB"/>
    <w:rsid w:val="0025565D"/>
    <w:rsid w:val="002557FE"/>
    <w:rsid w:val="002559B9"/>
    <w:rsid w:val="00255DA1"/>
    <w:rsid w:val="00255DAC"/>
    <w:rsid w:val="0025611A"/>
    <w:rsid w:val="002565CB"/>
    <w:rsid w:val="00256AF4"/>
    <w:rsid w:val="00256C2D"/>
    <w:rsid w:val="00257163"/>
    <w:rsid w:val="00257246"/>
    <w:rsid w:val="00257366"/>
    <w:rsid w:val="00257382"/>
    <w:rsid w:val="0025746A"/>
    <w:rsid w:val="00260105"/>
    <w:rsid w:val="002604C7"/>
    <w:rsid w:val="00260E1A"/>
    <w:rsid w:val="00261019"/>
    <w:rsid w:val="002612ED"/>
    <w:rsid w:val="002613A3"/>
    <w:rsid w:val="00261991"/>
    <w:rsid w:val="002619ED"/>
    <w:rsid w:val="00261E66"/>
    <w:rsid w:val="0026218F"/>
    <w:rsid w:val="002621AC"/>
    <w:rsid w:val="00262402"/>
    <w:rsid w:val="00262C56"/>
    <w:rsid w:val="002635B5"/>
    <w:rsid w:val="0026383C"/>
    <w:rsid w:val="002638A1"/>
    <w:rsid w:val="00263BC8"/>
    <w:rsid w:val="00264088"/>
    <w:rsid w:val="0026463F"/>
    <w:rsid w:val="00264AEF"/>
    <w:rsid w:val="00264D66"/>
    <w:rsid w:val="00265497"/>
    <w:rsid w:val="00265D6C"/>
    <w:rsid w:val="00265E88"/>
    <w:rsid w:val="00265F73"/>
    <w:rsid w:val="00266F0B"/>
    <w:rsid w:val="00267202"/>
    <w:rsid w:val="00267518"/>
    <w:rsid w:val="00270473"/>
    <w:rsid w:val="0027047F"/>
    <w:rsid w:val="00270793"/>
    <w:rsid w:val="002707FD"/>
    <w:rsid w:val="00270A0D"/>
    <w:rsid w:val="00270A60"/>
    <w:rsid w:val="00270DED"/>
    <w:rsid w:val="00271127"/>
    <w:rsid w:val="00271CE8"/>
    <w:rsid w:val="00271E9A"/>
    <w:rsid w:val="00271F3C"/>
    <w:rsid w:val="00272271"/>
    <w:rsid w:val="00272517"/>
    <w:rsid w:val="00272815"/>
    <w:rsid w:val="00272B4E"/>
    <w:rsid w:val="00272EEE"/>
    <w:rsid w:val="002731E6"/>
    <w:rsid w:val="00273620"/>
    <w:rsid w:val="00273C9E"/>
    <w:rsid w:val="00273E64"/>
    <w:rsid w:val="00273EBE"/>
    <w:rsid w:val="002745F6"/>
    <w:rsid w:val="00274C8C"/>
    <w:rsid w:val="00274DE7"/>
    <w:rsid w:val="00274F0E"/>
    <w:rsid w:val="00275212"/>
    <w:rsid w:val="00275247"/>
    <w:rsid w:val="00275635"/>
    <w:rsid w:val="002758D5"/>
    <w:rsid w:val="002758DD"/>
    <w:rsid w:val="002759A4"/>
    <w:rsid w:val="0027615E"/>
    <w:rsid w:val="0027676A"/>
    <w:rsid w:val="002767C3"/>
    <w:rsid w:val="00276A0A"/>
    <w:rsid w:val="00277637"/>
    <w:rsid w:val="00277BBD"/>
    <w:rsid w:val="00280460"/>
    <w:rsid w:val="00280F2A"/>
    <w:rsid w:val="00281691"/>
    <w:rsid w:val="00281787"/>
    <w:rsid w:val="00281E67"/>
    <w:rsid w:val="00281FB0"/>
    <w:rsid w:val="00282429"/>
    <w:rsid w:val="002826FF"/>
    <w:rsid w:val="002828FF"/>
    <w:rsid w:val="00282B9D"/>
    <w:rsid w:val="00282D96"/>
    <w:rsid w:val="00283140"/>
    <w:rsid w:val="00283352"/>
    <w:rsid w:val="0028365F"/>
    <w:rsid w:val="00283E05"/>
    <w:rsid w:val="00283E20"/>
    <w:rsid w:val="00283E89"/>
    <w:rsid w:val="00283FAC"/>
    <w:rsid w:val="002844D4"/>
    <w:rsid w:val="00284ACE"/>
    <w:rsid w:val="00284D0F"/>
    <w:rsid w:val="002850D1"/>
    <w:rsid w:val="0028547E"/>
    <w:rsid w:val="002855E1"/>
    <w:rsid w:val="00285678"/>
    <w:rsid w:val="00285BF0"/>
    <w:rsid w:val="00287301"/>
    <w:rsid w:val="0028731F"/>
    <w:rsid w:val="002874D5"/>
    <w:rsid w:val="0028789E"/>
    <w:rsid w:val="002878CB"/>
    <w:rsid w:val="002878D1"/>
    <w:rsid w:val="00287A74"/>
    <w:rsid w:val="00290A6B"/>
    <w:rsid w:val="00290B98"/>
    <w:rsid w:val="00290E26"/>
    <w:rsid w:val="00291099"/>
    <w:rsid w:val="00291158"/>
    <w:rsid w:val="002911AF"/>
    <w:rsid w:val="00291284"/>
    <w:rsid w:val="0029194E"/>
    <w:rsid w:val="0029196D"/>
    <w:rsid w:val="00292378"/>
    <w:rsid w:val="002924F1"/>
    <w:rsid w:val="002927C8"/>
    <w:rsid w:val="002938E5"/>
    <w:rsid w:val="00293954"/>
    <w:rsid w:val="00293E09"/>
    <w:rsid w:val="00293F1A"/>
    <w:rsid w:val="0029417D"/>
    <w:rsid w:val="002943A5"/>
    <w:rsid w:val="002954D6"/>
    <w:rsid w:val="0029573E"/>
    <w:rsid w:val="00295AB2"/>
    <w:rsid w:val="00295EA5"/>
    <w:rsid w:val="00295FBA"/>
    <w:rsid w:val="0029604D"/>
    <w:rsid w:val="00296097"/>
    <w:rsid w:val="00296A1D"/>
    <w:rsid w:val="00296A89"/>
    <w:rsid w:val="00297DED"/>
    <w:rsid w:val="002A0C23"/>
    <w:rsid w:val="002A12E7"/>
    <w:rsid w:val="002A1EAF"/>
    <w:rsid w:val="002A2040"/>
    <w:rsid w:val="002A2552"/>
    <w:rsid w:val="002A2579"/>
    <w:rsid w:val="002A2CFC"/>
    <w:rsid w:val="002A2FF4"/>
    <w:rsid w:val="002A32A9"/>
    <w:rsid w:val="002A4F4A"/>
    <w:rsid w:val="002A541C"/>
    <w:rsid w:val="002A54A2"/>
    <w:rsid w:val="002A5C61"/>
    <w:rsid w:val="002A5C91"/>
    <w:rsid w:val="002A5DB7"/>
    <w:rsid w:val="002A62A3"/>
    <w:rsid w:val="002A6AFE"/>
    <w:rsid w:val="002A702C"/>
    <w:rsid w:val="002A70DE"/>
    <w:rsid w:val="002A7EB7"/>
    <w:rsid w:val="002B061F"/>
    <w:rsid w:val="002B0767"/>
    <w:rsid w:val="002B0C4B"/>
    <w:rsid w:val="002B167E"/>
    <w:rsid w:val="002B1A77"/>
    <w:rsid w:val="002B1FB9"/>
    <w:rsid w:val="002B2207"/>
    <w:rsid w:val="002B24B4"/>
    <w:rsid w:val="002B2573"/>
    <w:rsid w:val="002B25B5"/>
    <w:rsid w:val="002B2871"/>
    <w:rsid w:val="002B2A9F"/>
    <w:rsid w:val="002B2B84"/>
    <w:rsid w:val="002B2E04"/>
    <w:rsid w:val="002B3612"/>
    <w:rsid w:val="002B399C"/>
    <w:rsid w:val="002B3B5A"/>
    <w:rsid w:val="002B3CCD"/>
    <w:rsid w:val="002B3D8E"/>
    <w:rsid w:val="002B53D0"/>
    <w:rsid w:val="002B5D5A"/>
    <w:rsid w:val="002B5F69"/>
    <w:rsid w:val="002B6192"/>
    <w:rsid w:val="002B6222"/>
    <w:rsid w:val="002B66DA"/>
    <w:rsid w:val="002B6AC4"/>
    <w:rsid w:val="002B71BA"/>
    <w:rsid w:val="002B7291"/>
    <w:rsid w:val="002B7943"/>
    <w:rsid w:val="002B7C10"/>
    <w:rsid w:val="002B7DA3"/>
    <w:rsid w:val="002C000F"/>
    <w:rsid w:val="002C0414"/>
    <w:rsid w:val="002C04D8"/>
    <w:rsid w:val="002C0583"/>
    <w:rsid w:val="002C1973"/>
    <w:rsid w:val="002C1988"/>
    <w:rsid w:val="002C206C"/>
    <w:rsid w:val="002C25C1"/>
    <w:rsid w:val="002C28C3"/>
    <w:rsid w:val="002C368D"/>
    <w:rsid w:val="002C37C8"/>
    <w:rsid w:val="002C40D1"/>
    <w:rsid w:val="002C416A"/>
    <w:rsid w:val="002C48AC"/>
    <w:rsid w:val="002C4BE5"/>
    <w:rsid w:val="002C4DFD"/>
    <w:rsid w:val="002C558C"/>
    <w:rsid w:val="002C5A55"/>
    <w:rsid w:val="002C5FD8"/>
    <w:rsid w:val="002C68BD"/>
    <w:rsid w:val="002C7824"/>
    <w:rsid w:val="002C7C1B"/>
    <w:rsid w:val="002C7D20"/>
    <w:rsid w:val="002C7F4F"/>
    <w:rsid w:val="002D00B4"/>
    <w:rsid w:val="002D0453"/>
    <w:rsid w:val="002D07D3"/>
    <w:rsid w:val="002D0852"/>
    <w:rsid w:val="002D08E0"/>
    <w:rsid w:val="002D0986"/>
    <w:rsid w:val="002D0E0D"/>
    <w:rsid w:val="002D0F68"/>
    <w:rsid w:val="002D16F0"/>
    <w:rsid w:val="002D1CC0"/>
    <w:rsid w:val="002D1F72"/>
    <w:rsid w:val="002D20AC"/>
    <w:rsid w:val="002D293F"/>
    <w:rsid w:val="002D2978"/>
    <w:rsid w:val="002D29D2"/>
    <w:rsid w:val="002D2A73"/>
    <w:rsid w:val="002D2E87"/>
    <w:rsid w:val="002D308D"/>
    <w:rsid w:val="002D34CB"/>
    <w:rsid w:val="002D34F8"/>
    <w:rsid w:val="002D3909"/>
    <w:rsid w:val="002D3DF5"/>
    <w:rsid w:val="002D409A"/>
    <w:rsid w:val="002D40A8"/>
    <w:rsid w:val="002D40C4"/>
    <w:rsid w:val="002D4234"/>
    <w:rsid w:val="002D4B05"/>
    <w:rsid w:val="002D4BDF"/>
    <w:rsid w:val="002D4CEB"/>
    <w:rsid w:val="002D4D18"/>
    <w:rsid w:val="002D5C2F"/>
    <w:rsid w:val="002D5C89"/>
    <w:rsid w:val="002D6244"/>
    <w:rsid w:val="002D68C0"/>
    <w:rsid w:val="002D6B08"/>
    <w:rsid w:val="002D74F6"/>
    <w:rsid w:val="002D759C"/>
    <w:rsid w:val="002D786C"/>
    <w:rsid w:val="002D7AAE"/>
    <w:rsid w:val="002D7ED9"/>
    <w:rsid w:val="002E017C"/>
    <w:rsid w:val="002E018C"/>
    <w:rsid w:val="002E070B"/>
    <w:rsid w:val="002E11EA"/>
    <w:rsid w:val="002E16B9"/>
    <w:rsid w:val="002E1717"/>
    <w:rsid w:val="002E1B42"/>
    <w:rsid w:val="002E1BAF"/>
    <w:rsid w:val="002E1D25"/>
    <w:rsid w:val="002E1FBC"/>
    <w:rsid w:val="002E203D"/>
    <w:rsid w:val="002E27E5"/>
    <w:rsid w:val="002E2CEE"/>
    <w:rsid w:val="002E2FDB"/>
    <w:rsid w:val="002E2FDE"/>
    <w:rsid w:val="002E451C"/>
    <w:rsid w:val="002E4830"/>
    <w:rsid w:val="002E49E9"/>
    <w:rsid w:val="002E49F6"/>
    <w:rsid w:val="002E50E3"/>
    <w:rsid w:val="002E5451"/>
    <w:rsid w:val="002E605F"/>
    <w:rsid w:val="002E6584"/>
    <w:rsid w:val="002E763F"/>
    <w:rsid w:val="002E7B65"/>
    <w:rsid w:val="002E7D71"/>
    <w:rsid w:val="002F0137"/>
    <w:rsid w:val="002F0C27"/>
    <w:rsid w:val="002F0D57"/>
    <w:rsid w:val="002F104E"/>
    <w:rsid w:val="002F10E9"/>
    <w:rsid w:val="002F130A"/>
    <w:rsid w:val="002F15A9"/>
    <w:rsid w:val="002F1D2A"/>
    <w:rsid w:val="002F1DFE"/>
    <w:rsid w:val="002F22A7"/>
    <w:rsid w:val="002F230D"/>
    <w:rsid w:val="002F256B"/>
    <w:rsid w:val="002F2DDF"/>
    <w:rsid w:val="002F3C9A"/>
    <w:rsid w:val="002F4357"/>
    <w:rsid w:val="002F44A6"/>
    <w:rsid w:val="002F4712"/>
    <w:rsid w:val="002F4AA8"/>
    <w:rsid w:val="002F4DF8"/>
    <w:rsid w:val="002F51AD"/>
    <w:rsid w:val="002F541B"/>
    <w:rsid w:val="002F54FA"/>
    <w:rsid w:val="002F6A68"/>
    <w:rsid w:val="002F6B04"/>
    <w:rsid w:val="002F6DC4"/>
    <w:rsid w:val="002F6F8C"/>
    <w:rsid w:val="002F7084"/>
    <w:rsid w:val="002F7776"/>
    <w:rsid w:val="002F77A1"/>
    <w:rsid w:val="002F7B67"/>
    <w:rsid w:val="002F7C69"/>
    <w:rsid w:val="002F7D5F"/>
    <w:rsid w:val="00300CCA"/>
    <w:rsid w:val="00301C14"/>
    <w:rsid w:val="00301DD9"/>
    <w:rsid w:val="00302102"/>
    <w:rsid w:val="00302448"/>
    <w:rsid w:val="00302795"/>
    <w:rsid w:val="00302B4D"/>
    <w:rsid w:val="00303C61"/>
    <w:rsid w:val="00303CA7"/>
    <w:rsid w:val="00304C3B"/>
    <w:rsid w:val="003051F1"/>
    <w:rsid w:val="0030569D"/>
    <w:rsid w:val="0030586E"/>
    <w:rsid w:val="003059FD"/>
    <w:rsid w:val="003068B7"/>
    <w:rsid w:val="0030697B"/>
    <w:rsid w:val="00306DCD"/>
    <w:rsid w:val="00306DDF"/>
    <w:rsid w:val="00306E56"/>
    <w:rsid w:val="003073A0"/>
    <w:rsid w:val="0030743D"/>
    <w:rsid w:val="00307884"/>
    <w:rsid w:val="00307ADA"/>
    <w:rsid w:val="00307D21"/>
    <w:rsid w:val="00307E9D"/>
    <w:rsid w:val="0031050D"/>
    <w:rsid w:val="003108F1"/>
    <w:rsid w:val="00310C14"/>
    <w:rsid w:val="00310D43"/>
    <w:rsid w:val="0031141E"/>
    <w:rsid w:val="00311475"/>
    <w:rsid w:val="00311808"/>
    <w:rsid w:val="00311F63"/>
    <w:rsid w:val="0031200A"/>
    <w:rsid w:val="003127D1"/>
    <w:rsid w:val="00312845"/>
    <w:rsid w:val="00312E53"/>
    <w:rsid w:val="0031310C"/>
    <w:rsid w:val="0031310F"/>
    <w:rsid w:val="003141A3"/>
    <w:rsid w:val="003144C9"/>
    <w:rsid w:val="003146AF"/>
    <w:rsid w:val="00314C1E"/>
    <w:rsid w:val="00315121"/>
    <w:rsid w:val="00315354"/>
    <w:rsid w:val="00315749"/>
    <w:rsid w:val="00315D2C"/>
    <w:rsid w:val="00315DE2"/>
    <w:rsid w:val="00315E75"/>
    <w:rsid w:val="00316362"/>
    <w:rsid w:val="00316392"/>
    <w:rsid w:val="00316B1D"/>
    <w:rsid w:val="00317063"/>
    <w:rsid w:val="00317673"/>
    <w:rsid w:val="00317795"/>
    <w:rsid w:val="00317B80"/>
    <w:rsid w:val="00317BDE"/>
    <w:rsid w:val="00317C1C"/>
    <w:rsid w:val="00317CF1"/>
    <w:rsid w:val="003206B3"/>
    <w:rsid w:val="00320B98"/>
    <w:rsid w:val="00320E01"/>
    <w:rsid w:val="003214D0"/>
    <w:rsid w:val="0032193A"/>
    <w:rsid w:val="003219E8"/>
    <w:rsid w:val="00321A80"/>
    <w:rsid w:val="00321B12"/>
    <w:rsid w:val="00321F16"/>
    <w:rsid w:val="00321FD7"/>
    <w:rsid w:val="00322117"/>
    <w:rsid w:val="003231DD"/>
    <w:rsid w:val="0032340D"/>
    <w:rsid w:val="00323428"/>
    <w:rsid w:val="00323F74"/>
    <w:rsid w:val="003242D4"/>
    <w:rsid w:val="00324532"/>
    <w:rsid w:val="003246AF"/>
    <w:rsid w:val="00324B5C"/>
    <w:rsid w:val="00325407"/>
    <w:rsid w:val="0032580D"/>
    <w:rsid w:val="00325B5B"/>
    <w:rsid w:val="00325E42"/>
    <w:rsid w:val="003269F4"/>
    <w:rsid w:val="00326D6D"/>
    <w:rsid w:val="003270D6"/>
    <w:rsid w:val="003271CD"/>
    <w:rsid w:val="00327254"/>
    <w:rsid w:val="00327592"/>
    <w:rsid w:val="0032771D"/>
    <w:rsid w:val="00327797"/>
    <w:rsid w:val="00327875"/>
    <w:rsid w:val="00327893"/>
    <w:rsid w:val="00327A6D"/>
    <w:rsid w:val="00327DCB"/>
    <w:rsid w:val="00330EF5"/>
    <w:rsid w:val="00330F20"/>
    <w:rsid w:val="003310DA"/>
    <w:rsid w:val="00331230"/>
    <w:rsid w:val="003313F8"/>
    <w:rsid w:val="00331531"/>
    <w:rsid w:val="00331D51"/>
    <w:rsid w:val="00332017"/>
    <w:rsid w:val="0033257F"/>
    <w:rsid w:val="00332B1A"/>
    <w:rsid w:val="0033339F"/>
    <w:rsid w:val="00333731"/>
    <w:rsid w:val="00333C3D"/>
    <w:rsid w:val="003341B2"/>
    <w:rsid w:val="00334AEC"/>
    <w:rsid w:val="00334B54"/>
    <w:rsid w:val="00334BBF"/>
    <w:rsid w:val="00335160"/>
    <w:rsid w:val="00335240"/>
    <w:rsid w:val="003355E6"/>
    <w:rsid w:val="00335AAE"/>
    <w:rsid w:val="00336B6D"/>
    <w:rsid w:val="00336D0F"/>
    <w:rsid w:val="0033760D"/>
    <w:rsid w:val="0033785B"/>
    <w:rsid w:val="00337F59"/>
    <w:rsid w:val="003402C7"/>
    <w:rsid w:val="00340782"/>
    <w:rsid w:val="00340CA2"/>
    <w:rsid w:val="00340CC1"/>
    <w:rsid w:val="00341151"/>
    <w:rsid w:val="003411B0"/>
    <w:rsid w:val="003411F8"/>
    <w:rsid w:val="003414E9"/>
    <w:rsid w:val="0034199D"/>
    <w:rsid w:val="00341C97"/>
    <w:rsid w:val="00341ECF"/>
    <w:rsid w:val="0034306D"/>
    <w:rsid w:val="0034315B"/>
    <w:rsid w:val="003434F8"/>
    <w:rsid w:val="00343579"/>
    <w:rsid w:val="0034366E"/>
    <w:rsid w:val="003439FE"/>
    <w:rsid w:val="00343FC7"/>
    <w:rsid w:val="00343FF2"/>
    <w:rsid w:val="0034452F"/>
    <w:rsid w:val="00344980"/>
    <w:rsid w:val="00344FA6"/>
    <w:rsid w:val="003450DB"/>
    <w:rsid w:val="00345372"/>
    <w:rsid w:val="00345667"/>
    <w:rsid w:val="00345BF5"/>
    <w:rsid w:val="00345FBC"/>
    <w:rsid w:val="003464F5"/>
    <w:rsid w:val="0034660B"/>
    <w:rsid w:val="00346816"/>
    <w:rsid w:val="0034735A"/>
    <w:rsid w:val="00347AA5"/>
    <w:rsid w:val="00347FC5"/>
    <w:rsid w:val="0035006A"/>
    <w:rsid w:val="00350B94"/>
    <w:rsid w:val="00351375"/>
    <w:rsid w:val="00352060"/>
    <w:rsid w:val="00352285"/>
    <w:rsid w:val="0035267D"/>
    <w:rsid w:val="00352761"/>
    <w:rsid w:val="003527BA"/>
    <w:rsid w:val="00352943"/>
    <w:rsid w:val="0035327B"/>
    <w:rsid w:val="003538D8"/>
    <w:rsid w:val="0035394E"/>
    <w:rsid w:val="003545D1"/>
    <w:rsid w:val="0035465F"/>
    <w:rsid w:val="00354FEB"/>
    <w:rsid w:val="00355620"/>
    <w:rsid w:val="00355DB5"/>
    <w:rsid w:val="0035638D"/>
    <w:rsid w:val="00356C9C"/>
    <w:rsid w:val="00357497"/>
    <w:rsid w:val="0035775F"/>
    <w:rsid w:val="00357A99"/>
    <w:rsid w:val="003604A2"/>
    <w:rsid w:val="00360703"/>
    <w:rsid w:val="0036089F"/>
    <w:rsid w:val="00360F19"/>
    <w:rsid w:val="0036107E"/>
    <w:rsid w:val="00361989"/>
    <w:rsid w:val="00361D87"/>
    <w:rsid w:val="0036200B"/>
    <w:rsid w:val="003620C6"/>
    <w:rsid w:val="0036215A"/>
    <w:rsid w:val="0036236F"/>
    <w:rsid w:val="0036285B"/>
    <w:rsid w:val="00362E92"/>
    <w:rsid w:val="003630A3"/>
    <w:rsid w:val="00363CB5"/>
    <w:rsid w:val="00363D55"/>
    <w:rsid w:val="00363E32"/>
    <w:rsid w:val="003647F9"/>
    <w:rsid w:val="003648C4"/>
    <w:rsid w:val="00365048"/>
    <w:rsid w:val="00365289"/>
    <w:rsid w:val="0036529A"/>
    <w:rsid w:val="0036578E"/>
    <w:rsid w:val="00365B2C"/>
    <w:rsid w:val="00366894"/>
    <w:rsid w:val="0036697F"/>
    <w:rsid w:val="00366D72"/>
    <w:rsid w:val="00367181"/>
    <w:rsid w:val="003671B0"/>
    <w:rsid w:val="00367348"/>
    <w:rsid w:val="003676D3"/>
    <w:rsid w:val="0037005D"/>
    <w:rsid w:val="003701AB"/>
    <w:rsid w:val="00370543"/>
    <w:rsid w:val="003706AD"/>
    <w:rsid w:val="003708C9"/>
    <w:rsid w:val="003709B9"/>
    <w:rsid w:val="00370CF4"/>
    <w:rsid w:val="00370E48"/>
    <w:rsid w:val="00371265"/>
    <w:rsid w:val="0037215F"/>
    <w:rsid w:val="00372D7E"/>
    <w:rsid w:val="00372E85"/>
    <w:rsid w:val="00373123"/>
    <w:rsid w:val="003733F3"/>
    <w:rsid w:val="00373DCB"/>
    <w:rsid w:val="00374512"/>
    <w:rsid w:val="00374803"/>
    <w:rsid w:val="003749A0"/>
    <w:rsid w:val="00374B5F"/>
    <w:rsid w:val="00374C86"/>
    <w:rsid w:val="00374D64"/>
    <w:rsid w:val="00375175"/>
    <w:rsid w:val="0037519D"/>
    <w:rsid w:val="0037563A"/>
    <w:rsid w:val="00375BDF"/>
    <w:rsid w:val="00375C4D"/>
    <w:rsid w:val="00375D60"/>
    <w:rsid w:val="003767D2"/>
    <w:rsid w:val="00376DD6"/>
    <w:rsid w:val="0037799C"/>
    <w:rsid w:val="00377DFD"/>
    <w:rsid w:val="003808E9"/>
    <w:rsid w:val="00380D19"/>
    <w:rsid w:val="00380F08"/>
    <w:rsid w:val="00381169"/>
    <w:rsid w:val="003811EC"/>
    <w:rsid w:val="003821E1"/>
    <w:rsid w:val="00382208"/>
    <w:rsid w:val="0038278E"/>
    <w:rsid w:val="00382893"/>
    <w:rsid w:val="00383129"/>
    <w:rsid w:val="00383D5D"/>
    <w:rsid w:val="0038414A"/>
    <w:rsid w:val="00384218"/>
    <w:rsid w:val="0038442F"/>
    <w:rsid w:val="00384EA6"/>
    <w:rsid w:val="00384F43"/>
    <w:rsid w:val="003853A8"/>
    <w:rsid w:val="003853FC"/>
    <w:rsid w:val="00385737"/>
    <w:rsid w:val="00385791"/>
    <w:rsid w:val="003858E3"/>
    <w:rsid w:val="00385B6A"/>
    <w:rsid w:val="003860CE"/>
    <w:rsid w:val="003867B6"/>
    <w:rsid w:val="0038681C"/>
    <w:rsid w:val="003872B2"/>
    <w:rsid w:val="003877B6"/>
    <w:rsid w:val="0038783F"/>
    <w:rsid w:val="003878B3"/>
    <w:rsid w:val="0038796A"/>
    <w:rsid w:val="00387C33"/>
    <w:rsid w:val="003904DA"/>
    <w:rsid w:val="00390ADE"/>
    <w:rsid w:val="0039129E"/>
    <w:rsid w:val="0039131E"/>
    <w:rsid w:val="00391650"/>
    <w:rsid w:val="0039209F"/>
    <w:rsid w:val="0039246F"/>
    <w:rsid w:val="00392B00"/>
    <w:rsid w:val="00392DCB"/>
    <w:rsid w:val="0039469D"/>
    <w:rsid w:val="00395624"/>
    <w:rsid w:val="0039698F"/>
    <w:rsid w:val="00397324"/>
    <w:rsid w:val="0039769D"/>
    <w:rsid w:val="00397975"/>
    <w:rsid w:val="00397D85"/>
    <w:rsid w:val="00397E01"/>
    <w:rsid w:val="003A0089"/>
    <w:rsid w:val="003A017B"/>
    <w:rsid w:val="003A126C"/>
    <w:rsid w:val="003A18EC"/>
    <w:rsid w:val="003A19E6"/>
    <w:rsid w:val="003A2314"/>
    <w:rsid w:val="003A2400"/>
    <w:rsid w:val="003A277D"/>
    <w:rsid w:val="003A2C0E"/>
    <w:rsid w:val="003A2D08"/>
    <w:rsid w:val="003A2FD8"/>
    <w:rsid w:val="003A334B"/>
    <w:rsid w:val="003A35A8"/>
    <w:rsid w:val="003A3764"/>
    <w:rsid w:val="003A389E"/>
    <w:rsid w:val="003A3D29"/>
    <w:rsid w:val="003A4791"/>
    <w:rsid w:val="003A48F0"/>
    <w:rsid w:val="003A4952"/>
    <w:rsid w:val="003A4DC5"/>
    <w:rsid w:val="003A5063"/>
    <w:rsid w:val="003A5261"/>
    <w:rsid w:val="003A56FC"/>
    <w:rsid w:val="003A5B58"/>
    <w:rsid w:val="003A5D8C"/>
    <w:rsid w:val="003A5DD5"/>
    <w:rsid w:val="003A63A3"/>
    <w:rsid w:val="003A647D"/>
    <w:rsid w:val="003A6E76"/>
    <w:rsid w:val="003A7176"/>
    <w:rsid w:val="003A7A4D"/>
    <w:rsid w:val="003B0300"/>
    <w:rsid w:val="003B0976"/>
    <w:rsid w:val="003B130C"/>
    <w:rsid w:val="003B130D"/>
    <w:rsid w:val="003B1878"/>
    <w:rsid w:val="003B1B42"/>
    <w:rsid w:val="003B1CDE"/>
    <w:rsid w:val="003B2007"/>
    <w:rsid w:val="003B2485"/>
    <w:rsid w:val="003B296D"/>
    <w:rsid w:val="003B3B23"/>
    <w:rsid w:val="003B3F05"/>
    <w:rsid w:val="003B44B1"/>
    <w:rsid w:val="003B4549"/>
    <w:rsid w:val="003B480B"/>
    <w:rsid w:val="003B4883"/>
    <w:rsid w:val="003B48E1"/>
    <w:rsid w:val="003B4D31"/>
    <w:rsid w:val="003B5049"/>
    <w:rsid w:val="003B5C04"/>
    <w:rsid w:val="003B5C24"/>
    <w:rsid w:val="003B60E8"/>
    <w:rsid w:val="003B612E"/>
    <w:rsid w:val="003B6170"/>
    <w:rsid w:val="003B6253"/>
    <w:rsid w:val="003B638A"/>
    <w:rsid w:val="003B7169"/>
    <w:rsid w:val="003B7266"/>
    <w:rsid w:val="003B72E2"/>
    <w:rsid w:val="003B731B"/>
    <w:rsid w:val="003B7605"/>
    <w:rsid w:val="003B76AF"/>
    <w:rsid w:val="003B7A62"/>
    <w:rsid w:val="003C0171"/>
    <w:rsid w:val="003C064E"/>
    <w:rsid w:val="003C0913"/>
    <w:rsid w:val="003C0A95"/>
    <w:rsid w:val="003C0B0A"/>
    <w:rsid w:val="003C0C24"/>
    <w:rsid w:val="003C0EC0"/>
    <w:rsid w:val="003C0EC2"/>
    <w:rsid w:val="003C155F"/>
    <w:rsid w:val="003C1A17"/>
    <w:rsid w:val="003C1A3E"/>
    <w:rsid w:val="003C1F8F"/>
    <w:rsid w:val="003C2054"/>
    <w:rsid w:val="003C2853"/>
    <w:rsid w:val="003C2B5C"/>
    <w:rsid w:val="003C3036"/>
    <w:rsid w:val="003C3179"/>
    <w:rsid w:val="003C31A8"/>
    <w:rsid w:val="003C3B3F"/>
    <w:rsid w:val="003C3C9B"/>
    <w:rsid w:val="003C3CF9"/>
    <w:rsid w:val="003C4166"/>
    <w:rsid w:val="003C4C28"/>
    <w:rsid w:val="003C4DE7"/>
    <w:rsid w:val="003C58E6"/>
    <w:rsid w:val="003C5938"/>
    <w:rsid w:val="003C5C85"/>
    <w:rsid w:val="003C662F"/>
    <w:rsid w:val="003C749C"/>
    <w:rsid w:val="003C74B1"/>
    <w:rsid w:val="003C76F3"/>
    <w:rsid w:val="003C7ED0"/>
    <w:rsid w:val="003D05E8"/>
    <w:rsid w:val="003D0758"/>
    <w:rsid w:val="003D0C46"/>
    <w:rsid w:val="003D0D20"/>
    <w:rsid w:val="003D0F4F"/>
    <w:rsid w:val="003D1718"/>
    <w:rsid w:val="003D1BFD"/>
    <w:rsid w:val="003D231A"/>
    <w:rsid w:val="003D2DE2"/>
    <w:rsid w:val="003D3024"/>
    <w:rsid w:val="003D322E"/>
    <w:rsid w:val="003D3BEF"/>
    <w:rsid w:val="003D4221"/>
    <w:rsid w:val="003D5007"/>
    <w:rsid w:val="003D6098"/>
    <w:rsid w:val="003D66DA"/>
    <w:rsid w:val="003D6DEA"/>
    <w:rsid w:val="003D71ED"/>
    <w:rsid w:val="003D72F2"/>
    <w:rsid w:val="003D79F3"/>
    <w:rsid w:val="003E00C7"/>
    <w:rsid w:val="003E048D"/>
    <w:rsid w:val="003E1071"/>
    <w:rsid w:val="003E119C"/>
    <w:rsid w:val="003E1893"/>
    <w:rsid w:val="003E1902"/>
    <w:rsid w:val="003E211F"/>
    <w:rsid w:val="003E25D3"/>
    <w:rsid w:val="003E2C92"/>
    <w:rsid w:val="003E2CE5"/>
    <w:rsid w:val="003E32A3"/>
    <w:rsid w:val="003E394F"/>
    <w:rsid w:val="003E3D55"/>
    <w:rsid w:val="003E3DDC"/>
    <w:rsid w:val="003E426D"/>
    <w:rsid w:val="003E4303"/>
    <w:rsid w:val="003E431A"/>
    <w:rsid w:val="003E4A08"/>
    <w:rsid w:val="003E4A7F"/>
    <w:rsid w:val="003E4BFF"/>
    <w:rsid w:val="003E5435"/>
    <w:rsid w:val="003E58CD"/>
    <w:rsid w:val="003E5FCD"/>
    <w:rsid w:val="003E60B3"/>
    <w:rsid w:val="003E6988"/>
    <w:rsid w:val="003E6A7A"/>
    <w:rsid w:val="003E6B38"/>
    <w:rsid w:val="003E7D9E"/>
    <w:rsid w:val="003E7FA1"/>
    <w:rsid w:val="003F0E8E"/>
    <w:rsid w:val="003F110A"/>
    <w:rsid w:val="003F13BD"/>
    <w:rsid w:val="003F1475"/>
    <w:rsid w:val="003F17AB"/>
    <w:rsid w:val="003F1925"/>
    <w:rsid w:val="003F1DCB"/>
    <w:rsid w:val="003F21D5"/>
    <w:rsid w:val="003F220A"/>
    <w:rsid w:val="003F2497"/>
    <w:rsid w:val="003F28D3"/>
    <w:rsid w:val="003F367F"/>
    <w:rsid w:val="003F46EB"/>
    <w:rsid w:val="003F482D"/>
    <w:rsid w:val="003F491C"/>
    <w:rsid w:val="003F4C8D"/>
    <w:rsid w:val="003F5635"/>
    <w:rsid w:val="003F5A3B"/>
    <w:rsid w:val="003F5C01"/>
    <w:rsid w:val="003F5C5B"/>
    <w:rsid w:val="003F61C4"/>
    <w:rsid w:val="003F6412"/>
    <w:rsid w:val="003F6E96"/>
    <w:rsid w:val="004005D5"/>
    <w:rsid w:val="00400779"/>
    <w:rsid w:val="00400AC5"/>
    <w:rsid w:val="004012C9"/>
    <w:rsid w:val="0040145A"/>
    <w:rsid w:val="004015DC"/>
    <w:rsid w:val="00401C6D"/>
    <w:rsid w:val="00401D0C"/>
    <w:rsid w:val="00401F2D"/>
    <w:rsid w:val="0040259A"/>
    <w:rsid w:val="004028DD"/>
    <w:rsid w:val="00402A75"/>
    <w:rsid w:val="00402AA4"/>
    <w:rsid w:val="00402F6C"/>
    <w:rsid w:val="004031A0"/>
    <w:rsid w:val="00403EAE"/>
    <w:rsid w:val="004043BB"/>
    <w:rsid w:val="004044C2"/>
    <w:rsid w:val="0040469B"/>
    <w:rsid w:val="00404CAD"/>
    <w:rsid w:val="00404D1D"/>
    <w:rsid w:val="00404F75"/>
    <w:rsid w:val="0040555A"/>
    <w:rsid w:val="004058CD"/>
    <w:rsid w:val="004066D5"/>
    <w:rsid w:val="00406800"/>
    <w:rsid w:val="00407157"/>
    <w:rsid w:val="004078C9"/>
    <w:rsid w:val="00407B39"/>
    <w:rsid w:val="00407E76"/>
    <w:rsid w:val="00407F02"/>
    <w:rsid w:val="0041005F"/>
    <w:rsid w:val="00410543"/>
    <w:rsid w:val="00410A86"/>
    <w:rsid w:val="0041100D"/>
    <w:rsid w:val="0041113D"/>
    <w:rsid w:val="00411A86"/>
    <w:rsid w:val="00411E68"/>
    <w:rsid w:val="0041279F"/>
    <w:rsid w:val="004128F3"/>
    <w:rsid w:val="00412A6C"/>
    <w:rsid w:val="00412E16"/>
    <w:rsid w:val="00412E2A"/>
    <w:rsid w:val="00412E6E"/>
    <w:rsid w:val="00412F12"/>
    <w:rsid w:val="00412FA8"/>
    <w:rsid w:val="00413D48"/>
    <w:rsid w:val="00413E69"/>
    <w:rsid w:val="00414112"/>
    <w:rsid w:val="004141C0"/>
    <w:rsid w:val="004145F5"/>
    <w:rsid w:val="004147AC"/>
    <w:rsid w:val="004156C3"/>
    <w:rsid w:val="00415B52"/>
    <w:rsid w:val="00415CDF"/>
    <w:rsid w:val="00415D40"/>
    <w:rsid w:val="00415ECC"/>
    <w:rsid w:val="00416E9D"/>
    <w:rsid w:val="00417E55"/>
    <w:rsid w:val="00420209"/>
    <w:rsid w:val="0042074E"/>
    <w:rsid w:val="00421460"/>
    <w:rsid w:val="004218B7"/>
    <w:rsid w:val="00421E9E"/>
    <w:rsid w:val="00422719"/>
    <w:rsid w:val="0042298F"/>
    <w:rsid w:val="00422D4C"/>
    <w:rsid w:val="00423239"/>
    <w:rsid w:val="004239F2"/>
    <w:rsid w:val="0042401D"/>
    <w:rsid w:val="00424230"/>
    <w:rsid w:val="004257B7"/>
    <w:rsid w:val="004259CD"/>
    <w:rsid w:val="00425D8D"/>
    <w:rsid w:val="00425EC5"/>
    <w:rsid w:val="004263AE"/>
    <w:rsid w:val="004268C0"/>
    <w:rsid w:val="00426D9C"/>
    <w:rsid w:val="00426E1D"/>
    <w:rsid w:val="00426FE3"/>
    <w:rsid w:val="0042716B"/>
    <w:rsid w:val="004271EF"/>
    <w:rsid w:val="0042731C"/>
    <w:rsid w:val="00427C87"/>
    <w:rsid w:val="0043013B"/>
    <w:rsid w:val="004301DB"/>
    <w:rsid w:val="00430390"/>
    <w:rsid w:val="00430867"/>
    <w:rsid w:val="00430A8D"/>
    <w:rsid w:val="004312CF"/>
    <w:rsid w:val="0043143C"/>
    <w:rsid w:val="004316E3"/>
    <w:rsid w:val="00431A63"/>
    <w:rsid w:val="0043223B"/>
    <w:rsid w:val="004326B4"/>
    <w:rsid w:val="00432830"/>
    <w:rsid w:val="00432A23"/>
    <w:rsid w:val="00432B4D"/>
    <w:rsid w:val="00432B9F"/>
    <w:rsid w:val="00432E2F"/>
    <w:rsid w:val="00433013"/>
    <w:rsid w:val="00433166"/>
    <w:rsid w:val="00433BDF"/>
    <w:rsid w:val="00433DE8"/>
    <w:rsid w:val="0043486A"/>
    <w:rsid w:val="004353B0"/>
    <w:rsid w:val="004356C2"/>
    <w:rsid w:val="00435B87"/>
    <w:rsid w:val="00435D60"/>
    <w:rsid w:val="0043635D"/>
    <w:rsid w:val="004369DD"/>
    <w:rsid w:val="00436D44"/>
    <w:rsid w:val="00436ECF"/>
    <w:rsid w:val="00436FE0"/>
    <w:rsid w:val="004370D4"/>
    <w:rsid w:val="004375A2"/>
    <w:rsid w:val="00437837"/>
    <w:rsid w:val="00437910"/>
    <w:rsid w:val="00437CAC"/>
    <w:rsid w:val="00437E92"/>
    <w:rsid w:val="00440655"/>
    <w:rsid w:val="00440E43"/>
    <w:rsid w:val="00440F7C"/>
    <w:rsid w:val="00441BAF"/>
    <w:rsid w:val="004421D3"/>
    <w:rsid w:val="00442695"/>
    <w:rsid w:val="0044292A"/>
    <w:rsid w:val="00442D92"/>
    <w:rsid w:val="0044320B"/>
    <w:rsid w:val="00443337"/>
    <w:rsid w:val="00443609"/>
    <w:rsid w:val="00443A53"/>
    <w:rsid w:val="00443B86"/>
    <w:rsid w:val="00443E01"/>
    <w:rsid w:val="004455BA"/>
    <w:rsid w:val="00445860"/>
    <w:rsid w:val="004459BF"/>
    <w:rsid w:val="00445D39"/>
    <w:rsid w:val="004460C6"/>
    <w:rsid w:val="00446558"/>
    <w:rsid w:val="004465A2"/>
    <w:rsid w:val="004465BD"/>
    <w:rsid w:val="004467E0"/>
    <w:rsid w:val="004468D6"/>
    <w:rsid w:val="00446BB3"/>
    <w:rsid w:val="00446DD3"/>
    <w:rsid w:val="0044709F"/>
    <w:rsid w:val="004471A1"/>
    <w:rsid w:val="004471CC"/>
    <w:rsid w:val="00447387"/>
    <w:rsid w:val="004478C0"/>
    <w:rsid w:val="00447BEC"/>
    <w:rsid w:val="00447C04"/>
    <w:rsid w:val="00447DAE"/>
    <w:rsid w:val="00447E52"/>
    <w:rsid w:val="004509A0"/>
    <w:rsid w:val="00451274"/>
    <w:rsid w:val="00451C5D"/>
    <w:rsid w:val="00451CB1"/>
    <w:rsid w:val="00451E12"/>
    <w:rsid w:val="00451E51"/>
    <w:rsid w:val="0045277F"/>
    <w:rsid w:val="00452BA0"/>
    <w:rsid w:val="00452C92"/>
    <w:rsid w:val="00452D9F"/>
    <w:rsid w:val="00453024"/>
    <w:rsid w:val="00453522"/>
    <w:rsid w:val="0045382E"/>
    <w:rsid w:val="00453A7A"/>
    <w:rsid w:val="0045444F"/>
    <w:rsid w:val="0045485F"/>
    <w:rsid w:val="004555C8"/>
    <w:rsid w:val="0045665E"/>
    <w:rsid w:val="004567DB"/>
    <w:rsid w:val="0045686D"/>
    <w:rsid w:val="00456F1E"/>
    <w:rsid w:val="00456FBC"/>
    <w:rsid w:val="00460B6B"/>
    <w:rsid w:val="00461365"/>
    <w:rsid w:val="004617D0"/>
    <w:rsid w:val="00461BA6"/>
    <w:rsid w:val="004624FF"/>
    <w:rsid w:val="00462832"/>
    <w:rsid w:val="0046289B"/>
    <w:rsid w:val="0046294C"/>
    <w:rsid w:val="0046303D"/>
    <w:rsid w:val="004631AA"/>
    <w:rsid w:val="00463689"/>
    <w:rsid w:val="00463859"/>
    <w:rsid w:val="004639B6"/>
    <w:rsid w:val="004639E3"/>
    <w:rsid w:val="00463E5E"/>
    <w:rsid w:val="0046418C"/>
    <w:rsid w:val="00464690"/>
    <w:rsid w:val="00464925"/>
    <w:rsid w:val="004649E9"/>
    <w:rsid w:val="004650CB"/>
    <w:rsid w:val="00465449"/>
    <w:rsid w:val="00465696"/>
    <w:rsid w:val="00465F96"/>
    <w:rsid w:val="0046639C"/>
    <w:rsid w:val="004669DB"/>
    <w:rsid w:val="00466C1E"/>
    <w:rsid w:val="00466FAA"/>
    <w:rsid w:val="00467761"/>
    <w:rsid w:val="00467C62"/>
    <w:rsid w:val="00467E03"/>
    <w:rsid w:val="004703FD"/>
    <w:rsid w:val="00470C3A"/>
    <w:rsid w:val="00470E99"/>
    <w:rsid w:val="00471EF2"/>
    <w:rsid w:val="00472139"/>
    <w:rsid w:val="0047223B"/>
    <w:rsid w:val="00472319"/>
    <w:rsid w:val="0047312B"/>
    <w:rsid w:val="00473744"/>
    <w:rsid w:val="00473E08"/>
    <w:rsid w:val="00473E9E"/>
    <w:rsid w:val="00474162"/>
    <w:rsid w:val="00474853"/>
    <w:rsid w:val="0047509A"/>
    <w:rsid w:val="00475302"/>
    <w:rsid w:val="0047543A"/>
    <w:rsid w:val="00475489"/>
    <w:rsid w:val="004755A3"/>
    <w:rsid w:val="00475619"/>
    <w:rsid w:val="00475664"/>
    <w:rsid w:val="0047595B"/>
    <w:rsid w:val="004759DA"/>
    <w:rsid w:val="00475D74"/>
    <w:rsid w:val="00475F20"/>
    <w:rsid w:val="00475F2A"/>
    <w:rsid w:val="004764A3"/>
    <w:rsid w:val="004772F6"/>
    <w:rsid w:val="0047752A"/>
    <w:rsid w:val="00477C92"/>
    <w:rsid w:val="00477CD8"/>
    <w:rsid w:val="00480853"/>
    <w:rsid w:val="00480A24"/>
    <w:rsid w:val="00480A44"/>
    <w:rsid w:val="00481409"/>
    <w:rsid w:val="0048155A"/>
    <w:rsid w:val="004816C5"/>
    <w:rsid w:val="00481E87"/>
    <w:rsid w:val="00481F1F"/>
    <w:rsid w:val="004824F6"/>
    <w:rsid w:val="004831FF"/>
    <w:rsid w:val="00483919"/>
    <w:rsid w:val="004839E5"/>
    <w:rsid w:val="00483A87"/>
    <w:rsid w:val="0048414C"/>
    <w:rsid w:val="004842B2"/>
    <w:rsid w:val="00484799"/>
    <w:rsid w:val="00484C10"/>
    <w:rsid w:val="00484F66"/>
    <w:rsid w:val="00485195"/>
    <w:rsid w:val="004858AC"/>
    <w:rsid w:val="00485BDE"/>
    <w:rsid w:val="00486663"/>
    <w:rsid w:val="0048693E"/>
    <w:rsid w:val="00486B1F"/>
    <w:rsid w:val="00486DBF"/>
    <w:rsid w:val="0048706E"/>
    <w:rsid w:val="0048787F"/>
    <w:rsid w:val="00487896"/>
    <w:rsid w:val="00487AF6"/>
    <w:rsid w:val="00487E0A"/>
    <w:rsid w:val="004907D8"/>
    <w:rsid w:val="00490A3C"/>
    <w:rsid w:val="004910A1"/>
    <w:rsid w:val="00491127"/>
    <w:rsid w:val="0049119C"/>
    <w:rsid w:val="004912DA"/>
    <w:rsid w:val="0049185E"/>
    <w:rsid w:val="0049222C"/>
    <w:rsid w:val="0049224F"/>
    <w:rsid w:val="004924D1"/>
    <w:rsid w:val="00492591"/>
    <w:rsid w:val="00492A44"/>
    <w:rsid w:val="00492D15"/>
    <w:rsid w:val="00493646"/>
    <w:rsid w:val="004936CB"/>
    <w:rsid w:val="0049371A"/>
    <w:rsid w:val="004939C3"/>
    <w:rsid w:val="00493E33"/>
    <w:rsid w:val="004945BF"/>
    <w:rsid w:val="00494E4E"/>
    <w:rsid w:val="00495D6A"/>
    <w:rsid w:val="00496198"/>
    <w:rsid w:val="0049657D"/>
    <w:rsid w:val="0049683A"/>
    <w:rsid w:val="004975FB"/>
    <w:rsid w:val="004976B2"/>
    <w:rsid w:val="004977D8"/>
    <w:rsid w:val="004A0651"/>
    <w:rsid w:val="004A105B"/>
    <w:rsid w:val="004A10A2"/>
    <w:rsid w:val="004A1155"/>
    <w:rsid w:val="004A1608"/>
    <w:rsid w:val="004A198A"/>
    <w:rsid w:val="004A1C45"/>
    <w:rsid w:val="004A1CF9"/>
    <w:rsid w:val="004A2268"/>
    <w:rsid w:val="004A2622"/>
    <w:rsid w:val="004A2C73"/>
    <w:rsid w:val="004A30D5"/>
    <w:rsid w:val="004A3253"/>
    <w:rsid w:val="004A3968"/>
    <w:rsid w:val="004A3AB2"/>
    <w:rsid w:val="004A3B0C"/>
    <w:rsid w:val="004A3C56"/>
    <w:rsid w:val="004A3E50"/>
    <w:rsid w:val="004A44DA"/>
    <w:rsid w:val="004A4693"/>
    <w:rsid w:val="004A4B13"/>
    <w:rsid w:val="004A4DC6"/>
    <w:rsid w:val="004A5009"/>
    <w:rsid w:val="004A5C86"/>
    <w:rsid w:val="004A6037"/>
    <w:rsid w:val="004A609C"/>
    <w:rsid w:val="004A6684"/>
    <w:rsid w:val="004A6B87"/>
    <w:rsid w:val="004A735C"/>
    <w:rsid w:val="004A7DF3"/>
    <w:rsid w:val="004A7E27"/>
    <w:rsid w:val="004B0747"/>
    <w:rsid w:val="004B0AB0"/>
    <w:rsid w:val="004B24F8"/>
    <w:rsid w:val="004B2857"/>
    <w:rsid w:val="004B295B"/>
    <w:rsid w:val="004B2C53"/>
    <w:rsid w:val="004B3237"/>
    <w:rsid w:val="004B34B5"/>
    <w:rsid w:val="004B4598"/>
    <w:rsid w:val="004B4F0A"/>
    <w:rsid w:val="004B523B"/>
    <w:rsid w:val="004B53B9"/>
    <w:rsid w:val="004B549A"/>
    <w:rsid w:val="004B5A1B"/>
    <w:rsid w:val="004B5EFA"/>
    <w:rsid w:val="004B6113"/>
    <w:rsid w:val="004B6502"/>
    <w:rsid w:val="004B6702"/>
    <w:rsid w:val="004B68E9"/>
    <w:rsid w:val="004B69BF"/>
    <w:rsid w:val="004B6EC6"/>
    <w:rsid w:val="004B73E2"/>
    <w:rsid w:val="004B765F"/>
    <w:rsid w:val="004B76F4"/>
    <w:rsid w:val="004B7BC6"/>
    <w:rsid w:val="004B7C18"/>
    <w:rsid w:val="004B7FC9"/>
    <w:rsid w:val="004C0FF2"/>
    <w:rsid w:val="004C1013"/>
    <w:rsid w:val="004C165A"/>
    <w:rsid w:val="004C30BF"/>
    <w:rsid w:val="004C3149"/>
    <w:rsid w:val="004C3239"/>
    <w:rsid w:val="004C3284"/>
    <w:rsid w:val="004C32AA"/>
    <w:rsid w:val="004C3A90"/>
    <w:rsid w:val="004C3C1D"/>
    <w:rsid w:val="004C3E34"/>
    <w:rsid w:val="004C40DD"/>
    <w:rsid w:val="004C4DDA"/>
    <w:rsid w:val="004C52D3"/>
    <w:rsid w:val="004C5666"/>
    <w:rsid w:val="004C570F"/>
    <w:rsid w:val="004C57B5"/>
    <w:rsid w:val="004C5965"/>
    <w:rsid w:val="004C5CF0"/>
    <w:rsid w:val="004C5DEA"/>
    <w:rsid w:val="004C618C"/>
    <w:rsid w:val="004C6794"/>
    <w:rsid w:val="004C6D97"/>
    <w:rsid w:val="004C6F39"/>
    <w:rsid w:val="004C6F85"/>
    <w:rsid w:val="004C7111"/>
    <w:rsid w:val="004C72E5"/>
    <w:rsid w:val="004C7A0F"/>
    <w:rsid w:val="004C7E33"/>
    <w:rsid w:val="004D0459"/>
    <w:rsid w:val="004D05C4"/>
    <w:rsid w:val="004D060E"/>
    <w:rsid w:val="004D0A6B"/>
    <w:rsid w:val="004D0B52"/>
    <w:rsid w:val="004D1520"/>
    <w:rsid w:val="004D1AE5"/>
    <w:rsid w:val="004D1B15"/>
    <w:rsid w:val="004D229F"/>
    <w:rsid w:val="004D23E6"/>
    <w:rsid w:val="004D26F1"/>
    <w:rsid w:val="004D298D"/>
    <w:rsid w:val="004D2EC4"/>
    <w:rsid w:val="004D3172"/>
    <w:rsid w:val="004D3619"/>
    <w:rsid w:val="004D3743"/>
    <w:rsid w:val="004D3803"/>
    <w:rsid w:val="004D3F2E"/>
    <w:rsid w:val="004D3F2F"/>
    <w:rsid w:val="004D4BFE"/>
    <w:rsid w:val="004D4E37"/>
    <w:rsid w:val="004D4EF2"/>
    <w:rsid w:val="004D5052"/>
    <w:rsid w:val="004D523D"/>
    <w:rsid w:val="004D5277"/>
    <w:rsid w:val="004D5C8D"/>
    <w:rsid w:val="004D5FEA"/>
    <w:rsid w:val="004D63D1"/>
    <w:rsid w:val="004D6767"/>
    <w:rsid w:val="004D6A24"/>
    <w:rsid w:val="004D6A3B"/>
    <w:rsid w:val="004D6E69"/>
    <w:rsid w:val="004D72F6"/>
    <w:rsid w:val="004D7B17"/>
    <w:rsid w:val="004D7C62"/>
    <w:rsid w:val="004D7DE2"/>
    <w:rsid w:val="004E0574"/>
    <w:rsid w:val="004E0661"/>
    <w:rsid w:val="004E06FA"/>
    <w:rsid w:val="004E0E49"/>
    <w:rsid w:val="004E0FFC"/>
    <w:rsid w:val="004E1F21"/>
    <w:rsid w:val="004E2C3B"/>
    <w:rsid w:val="004E2EE8"/>
    <w:rsid w:val="004E30C6"/>
    <w:rsid w:val="004E352B"/>
    <w:rsid w:val="004E36B5"/>
    <w:rsid w:val="004E3B63"/>
    <w:rsid w:val="004E4D58"/>
    <w:rsid w:val="004E4FD1"/>
    <w:rsid w:val="004E51A6"/>
    <w:rsid w:val="004E51CD"/>
    <w:rsid w:val="004E5873"/>
    <w:rsid w:val="004E58AB"/>
    <w:rsid w:val="004E649E"/>
    <w:rsid w:val="004E6807"/>
    <w:rsid w:val="004E6E25"/>
    <w:rsid w:val="004E6E70"/>
    <w:rsid w:val="004E77FE"/>
    <w:rsid w:val="004E7858"/>
    <w:rsid w:val="004E7932"/>
    <w:rsid w:val="004E7988"/>
    <w:rsid w:val="004F00E7"/>
    <w:rsid w:val="004F0A2C"/>
    <w:rsid w:val="004F0B0E"/>
    <w:rsid w:val="004F0F19"/>
    <w:rsid w:val="004F1C68"/>
    <w:rsid w:val="004F1DF0"/>
    <w:rsid w:val="004F1F8F"/>
    <w:rsid w:val="004F20B9"/>
    <w:rsid w:val="004F23CE"/>
    <w:rsid w:val="004F2453"/>
    <w:rsid w:val="004F2544"/>
    <w:rsid w:val="004F2CF7"/>
    <w:rsid w:val="004F36DB"/>
    <w:rsid w:val="004F414D"/>
    <w:rsid w:val="004F430B"/>
    <w:rsid w:val="004F4768"/>
    <w:rsid w:val="004F48A7"/>
    <w:rsid w:val="004F50A6"/>
    <w:rsid w:val="004F5244"/>
    <w:rsid w:val="004F535D"/>
    <w:rsid w:val="004F5A51"/>
    <w:rsid w:val="004F5BCB"/>
    <w:rsid w:val="004F5C97"/>
    <w:rsid w:val="004F6292"/>
    <w:rsid w:val="004F6963"/>
    <w:rsid w:val="004F6C96"/>
    <w:rsid w:val="004F733B"/>
    <w:rsid w:val="004F7597"/>
    <w:rsid w:val="00500ED7"/>
    <w:rsid w:val="0050105B"/>
    <w:rsid w:val="005011DA"/>
    <w:rsid w:val="0050129F"/>
    <w:rsid w:val="00501493"/>
    <w:rsid w:val="00501500"/>
    <w:rsid w:val="00501931"/>
    <w:rsid w:val="00501D6B"/>
    <w:rsid w:val="00501F45"/>
    <w:rsid w:val="00502804"/>
    <w:rsid w:val="00502B20"/>
    <w:rsid w:val="00502E68"/>
    <w:rsid w:val="00503F3D"/>
    <w:rsid w:val="005040A0"/>
    <w:rsid w:val="005046AE"/>
    <w:rsid w:val="00504989"/>
    <w:rsid w:val="00504B91"/>
    <w:rsid w:val="00505169"/>
    <w:rsid w:val="00505208"/>
    <w:rsid w:val="005052D0"/>
    <w:rsid w:val="00505413"/>
    <w:rsid w:val="005056AB"/>
    <w:rsid w:val="00505B76"/>
    <w:rsid w:val="00505D55"/>
    <w:rsid w:val="00507967"/>
    <w:rsid w:val="00507C93"/>
    <w:rsid w:val="00507E54"/>
    <w:rsid w:val="0051069E"/>
    <w:rsid w:val="00510B96"/>
    <w:rsid w:val="00510C77"/>
    <w:rsid w:val="00510CE5"/>
    <w:rsid w:val="005110EF"/>
    <w:rsid w:val="0051186F"/>
    <w:rsid w:val="00511C18"/>
    <w:rsid w:val="00511EDF"/>
    <w:rsid w:val="00511FBC"/>
    <w:rsid w:val="00512157"/>
    <w:rsid w:val="0051274E"/>
    <w:rsid w:val="00512824"/>
    <w:rsid w:val="00512CED"/>
    <w:rsid w:val="00513070"/>
    <w:rsid w:val="0051314F"/>
    <w:rsid w:val="00513A70"/>
    <w:rsid w:val="00513ABD"/>
    <w:rsid w:val="005145EF"/>
    <w:rsid w:val="005146F8"/>
    <w:rsid w:val="00514777"/>
    <w:rsid w:val="00514797"/>
    <w:rsid w:val="0051480C"/>
    <w:rsid w:val="00514DBE"/>
    <w:rsid w:val="005156F1"/>
    <w:rsid w:val="00515981"/>
    <w:rsid w:val="005159C9"/>
    <w:rsid w:val="00515B82"/>
    <w:rsid w:val="00515E95"/>
    <w:rsid w:val="00516258"/>
    <w:rsid w:val="00516848"/>
    <w:rsid w:val="005172E4"/>
    <w:rsid w:val="00517972"/>
    <w:rsid w:val="005204EB"/>
    <w:rsid w:val="0052064B"/>
    <w:rsid w:val="00520B08"/>
    <w:rsid w:val="00520B19"/>
    <w:rsid w:val="0052128A"/>
    <w:rsid w:val="005216DE"/>
    <w:rsid w:val="0052273A"/>
    <w:rsid w:val="00522803"/>
    <w:rsid w:val="00523289"/>
    <w:rsid w:val="00523CF5"/>
    <w:rsid w:val="0052457A"/>
    <w:rsid w:val="005245BF"/>
    <w:rsid w:val="005245D5"/>
    <w:rsid w:val="00524C16"/>
    <w:rsid w:val="00524DC3"/>
    <w:rsid w:val="005253F9"/>
    <w:rsid w:val="00526141"/>
    <w:rsid w:val="00526327"/>
    <w:rsid w:val="0052650D"/>
    <w:rsid w:val="00526543"/>
    <w:rsid w:val="0052657A"/>
    <w:rsid w:val="005266A1"/>
    <w:rsid w:val="00526C2E"/>
    <w:rsid w:val="0052782F"/>
    <w:rsid w:val="0052797E"/>
    <w:rsid w:val="00527AE0"/>
    <w:rsid w:val="00527B81"/>
    <w:rsid w:val="0053044C"/>
    <w:rsid w:val="00530475"/>
    <w:rsid w:val="0053050E"/>
    <w:rsid w:val="005305C6"/>
    <w:rsid w:val="0053079D"/>
    <w:rsid w:val="00530868"/>
    <w:rsid w:val="005310C3"/>
    <w:rsid w:val="0053160F"/>
    <w:rsid w:val="00531949"/>
    <w:rsid w:val="00531D7F"/>
    <w:rsid w:val="00531EEE"/>
    <w:rsid w:val="005321A4"/>
    <w:rsid w:val="005321C9"/>
    <w:rsid w:val="00532CE4"/>
    <w:rsid w:val="00533272"/>
    <w:rsid w:val="00533A68"/>
    <w:rsid w:val="00533F8B"/>
    <w:rsid w:val="00533FC8"/>
    <w:rsid w:val="0053445F"/>
    <w:rsid w:val="00534776"/>
    <w:rsid w:val="005348FD"/>
    <w:rsid w:val="00534998"/>
    <w:rsid w:val="00534B82"/>
    <w:rsid w:val="00534F1F"/>
    <w:rsid w:val="0053549E"/>
    <w:rsid w:val="00535681"/>
    <w:rsid w:val="00535784"/>
    <w:rsid w:val="00535EE1"/>
    <w:rsid w:val="0053661F"/>
    <w:rsid w:val="00537825"/>
    <w:rsid w:val="005379F7"/>
    <w:rsid w:val="00537AFA"/>
    <w:rsid w:val="00537F7A"/>
    <w:rsid w:val="00537F8C"/>
    <w:rsid w:val="00540361"/>
    <w:rsid w:val="00540D97"/>
    <w:rsid w:val="005410D9"/>
    <w:rsid w:val="00541D97"/>
    <w:rsid w:val="00541EA4"/>
    <w:rsid w:val="00541F58"/>
    <w:rsid w:val="005421BA"/>
    <w:rsid w:val="00542527"/>
    <w:rsid w:val="0054257B"/>
    <w:rsid w:val="00542BDB"/>
    <w:rsid w:val="00542CE3"/>
    <w:rsid w:val="00542E26"/>
    <w:rsid w:val="005431D1"/>
    <w:rsid w:val="00543648"/>
    <w:rsid w:val="00543893"/>
    <w:rsid w:val="00543CBB"/>
    <w:rsid w:val="00543F87"/>
    <w:rsid w:val="005440D5"/>
    <w:rsid w:val="00544248"/>
    <w:rsid w:val="00544BD5"/>
    <w:rsid w:val="00544BEC"/>
    <w:rsid w:val="00544E7D"/>
    <w:rsid w:val="005451CA"/>
    <w:rsid w:val="005453F8"/>
    <w:rsid w:val="0054553A"/>
    <w:rsid w:val="0054622E"/>
    <w:rsid w:val="0054651B"/>
    <w:rsid w:val="00546C14"/>
    <w:rsid w:val="00546DB5"/>
    <w:rsid w:val="005473BD"/>
    <w:rsid w:val="00547B18"/>
    <w:rsid w:val="005504C2"/>
    <w:rsid w:val="00550555"/>
    <w:rsid w:val="00550AA9"/>
    <w:rsid w:val="00550E40"/>
    <w:rsid w:val="00550E81"/>
    <w:rsid w:val="005510A3"/>
    <w:rsid w:val="005512C6"/>
    <w:rsid w:val="005518E0"/>
    <w:rsid w:val="00552073"/>
    <w:rsid w:val="00552322"/>
    <w:rsid w:val="005528B2"/>
    <w:rsid w:val="00553014"/>
    <w:rsid w:val="0055324C"/>
    <w:rsid w:val="005533D7"/>
    <w:rsid w:val="005536D8"/>
    <w:rsid w:val="00553856"/>
    <w:rsid w:val="0055392B"/>
    <w:rsid w:val="005539CF"/>
    <w:rsid w:val="005539D8"/>
    <w:rsid w:val="00553AFF"/>
    <w:rsid w:val="00553EAF"/>
    <w:rsid w:val="00553F69"/>
    <w:rsid w:val="005542A4"/>
    <w:rsid w:val="00554C6E"/>
    <w:rsid w:val="0055539F"/>
    <w:rsid w:val="0055546A"/>
    <w:rsid w:val="005555F4"/>
    <w:rsid w:val="00555D69"/>
    <w:rsid w:val="00556478"/>
    <w:rsid w:val="005566C6"/>
    <w:rsid w:val="00556A9A"/>
    <w:rsid w:val="00556B10"/>
    <w:rsid w:val="00556BA4"/>
    <w:rsid w:val="00556C91"/>
    <w:rsid w:val="00556D45"/>
    <w:rsid w:val="00556DFA"/>
    <w:rsid w:val="00557868"/>
    <w:rsid w:val="0056055C"/>
    <w:rsid w:val="0056153C"/>
    <w:rsid w:val="0056167C"/>
    <w:rsid w:val="00561894"/>
    <w:rsid w:val="0056191C"/>
    <w:rsid w:val="00561B8C"/>
    <w:rsid w:val="00562087"/>
    <w:rsid w:val="005625DE"/>
    <w:rsid w:val="005626D5"/>
    <w:rsid w:val="005626FE"/>
    <w:rsid w:val="00562C6F"/>
    <w:rsid w:val="00562D43"/>
    <w:rsid w:val="00562E3D"/>
    <w:rsid w:val="00562F41"/>
    <w:rsid w:val="00564C61"/>
    <w:rsid w:val="0056523A"/>
    <w:rsid w:val="00565272"/>
    <w:rsid w:val="00565324"/>
    <w:rsid w:val="005659C4"/>
    <w:rsid w:val="00565B02"/>
    <w:rsid w:val="00565D65"/>
    <w:rsid w:val="00566363"/>
    <w:rsid w:val="005664A9"/>
    <w:rsid w:val="00566742"/>
    <w:rsid w:val="00566ED9"/>
    <w:rsid w:val="00566F2D"/>
    <w:rsid w:val="005679C4"/>
    <w:rsid w:val="00567AF1"/>
    <w:rsid w:val="00567BEB"/>
    <w:rsid w:val="00567C4C"/>
    <w:rsid w:val="0057000E"/>
    <w:rsid w:val="0057002F"/>
    <w:rsid w:val="00570123"/>
    <w:rsid w:val="00570585"/>
    <w:rsid w:val="00570951"/>
    <w:rsid w:val="005714C5"/>
    <w:rsid w:val="00571926"/>
    <w:rsid w:val="005719D8"/>
    <w:rsid w:val="00571FBA"/>
    <w:rsid w:val="00572200"/>
    <w:rsid w:val="005724D4"/>
    <w:rsid w:val="0057275A"/>
    <w:rsid w:val="00573060"/>
    <w:rsid w:val="00573286"/>
    <w:rsid w:val="00573553"/>
    <w:rsid w:val="00573B08"/>
    <w:rsid w:val="00574001"/>
    <w:rsid w:val="005745F1"/>
    <w:rsid w:val="005748E7"/>
    <w:rsid w:val="00575043"/>
    <w:rsid w:val="00575981"/>
    <w:rsid w:val="005759C4"/>
    <w:rsid w:val="005761A9"/>
    <w:rsid w:val="005761EE"/>
    <w:rsid w:val="005768A9"/>
    <w:rsid w:val="00576A5A"/>
    <w:rsid w:val="00576D7E"/>
    <w:rsid w:val="005774A5"/>
    <w:rsid w:val="0058158D"/>
    <w:rsid w:val="00581A1F"/>
    <w:rsid w:val="00582305"/>
    <w:rsid w:val="005824B2"/>
    <w:rsid w:val="0058297E"/>
    <w:rsid w:val="00582A76"/>
    <w:rsid w:val="00582D19"/>
    <w:rsid w:val="00583A53"/>
    <w:rsid w:val="00583C1C"/>
    <w:rsid w:val="00583C56"/>
    <w:rsid w:val="00583CA3"/>
    <w:rsid w:val="00583CD4"/>
    <w:rsid w:val="00583D4C"/>
    <w:rsid w:val="005841F5"/>
    <w:rsid w:val="00584569"/>
    <w:rsid w:val="005848B8"/>
    <w:rsid w:val="00584AEB"/>
    <w:rsid w:val="00584CF4"/>
    <w:rsid w:val="0058524B"/>
    <w:rsid w:val="00585907"/>
    <w:rsid w:val="0058774F"/>
    <w:rsid w:val="00590539"/>
    <w:rsid w:val="00590644"/>
    <w:rsid w:val="00591643"/>
    <w:rsid w:val="0059173C"/>
    <w:rsid w:val="00591AB9"/>
    <w:rsid w:val="00591F07"/>
    <w:rsid w:val="00592179"/>
    <w:rsid w:val="005921EE"/>
    <w:rsid w:val="00593160"/>
    <w:rsid w:val="00593454"/>
    <w:rsid w:val="0059384A"/>
    <w:rsid w:val="0059397D"/>
    <w:rsid w:val="00593F32"/>
    <w:rsid w:val="00594A93"/>
    <w:rsid w:val="00596362"/>
    <w:rsid w:val="0059659B"/>
    <w:rsid w:val="00596C1F"/>
    <w:rsid w:val="00596CB4"/>
    <w:rsid w:val="005970B3"/>
    <w:rsid w:val="005971CD"/>
    <w:rsid w:val="005973A1"/>
    <w:rsid w:val="00597E77"/>
    <w:rsid w:val="005A0135"/>
    <w:rsid w:val="005A132C"/>
    <w:rsid w:val="005A1AB7"/>
    <w:rsid w:val="005A1ACE"/>
    <w:rsid w:val="005A1D5C"/>
    <w:rsid w:val="005A21D3"/>
    <w:rsid w:val="005A2578"/>
    <w:rsid w:val="005A27D0"/>
    <w:rsid w:val="005A3085"/>
    <w:rsid w:val="005A3095"/>
    <w:rsid w:val="005A31A7"/>
    <w:rsid w:val="005A32B8"/>
    <w:rsid w:val="005A35FD"/>
    <w:rsid w:val="005A3851"/>
    <w:rsid w:val="005A402F"/>
    <w:rsid w:val="005A40D9"/>
    <w:rsid w:val="005A40FD"/>
    <w:rsid w:val="005A4369"/>
    <w:rsid w:val="005A4B65"/>
    <w:rsid w:val="005A57A9"/>
    <w:rsid w:val="005A5824"/>
    <w:rsid w:val="005A5A4D"/>
    <w:rsid w:val="005A5DB8"/>
    <w:rsid w:val="005A5F39"/>
    <w:rsid w:val="005A6CFE"/>
    <w:rsid w:val="005A7374"/>
    <w:rsid w:val="005A7627"/>
    <w:rsid w:val="005A79D6"/>
    <w:rsid w:val="005A7C17"/>
    <w:rsid w:val="005A7DA7"/>
    <w:rsid w:val="005B0408"/>
    <w:rsid w:val="005B04B4"/>
    <w:rsid w:val="005B0679"/>
    <w:rsid w:val="005B0A70"/>
    <w:rsid w:val="005B0DFC"/>
    <w:rsid w:val="005B1865"/>
    <w:rsid w:val="005B19B5"/>
    <w:rsid w:val="005B2059"/>
    <w:rsid w:val="005B26E4"/>
    <w:rsid w:val="005B2AC3"/>
    <w:rsid w:val="005B2AEA"/>
    <w:rsid w:val="005B2AF3"/>
    <w:rsid w:val="005B2ECD"/>
    <w:rsid w:val="005B30AC"/>
    <w:rsid w:val="005B4003"/>
    <w:rsid w:val="005B4100"/>
    <w:rsid w:val="005B451F"/>
    <w:rsid w:val="005B461F"/>
    <w:rsid w:val="005B4692"/>
    <w:rsid w:val="005B4793"/>
    <w:rsid w:val="005B4865"/>
    <w:rsid w:val="005B4A3F"/>
    <w:rsid w:val="005B4C93"/>
    <w:rsid w:val="005B537D"/>
    <w:rsid w:val="005B5485"/>
    <w:rsid w:val="005B59D3"/>
    <w:rsid w:val="005B5BAE"/>
    <w:rsid w:val="005B6526"/>
    <w:rsid w:val="005B65C0"/>
    <w:rsid w:val="005B6F11"/>
    <w:rsid w:val="005B7201"/>
    <w:rsid w:val="005B74CE"/>
    <w:rsid w:val="005B77B6"/>
    <w:rsid w:val="005B7B22"/>
    <w:rsid w:val="005B7D21"/>
    <w:rsid w:val="005B7DFE"/>
    <w:rsid w:val="005B7F05"/>
    <w:rsid w:val="005B7F2C"/>
    <w:rsid w:val="005C078C"/>
    <w:rsid w:val="005C0FA9"/>
    <w:rsid w:val="005C1460"/>
    <w:rsid w:val="005C2C14"/>
    <w:rsid w:val="005C2F33"/>
    <w:rsid w:val="005C31CE"/>
    <w:rsid w:val="005C35FB"/>
    <w:rsid w:val="005C38C1"/>
    <w:rsid w:val="005C3F2B"/>
    <w:rsid w:val="005C472E"/>
    <w:rsid w:val="005C4A6B"/>
    <w:rsid w:val="005C4D31"/>
    <w:rsid w:val="005C50CE"/>
    <w:rsid w:val="005C52F5"/>
    <w:rsid w:val="005C5AA2"/>
    <w:rsid w:val="005C5F4D"/>
    <w:rsid w:val="005C5FE0"/>
    <w:rsid w:val="005C64B5"/>
    <w:rsid w:val="005C672A"/>
    <w:rsid w:val="005C6858"/>
    <w:rsid w:val="005C6B15"/>
    <w:rsid w:val="005C6CBE"/>
    <w:rsid w:val="005C76DC"/>
    <w:rsid w:val="005C7889"/>
    <w:rsid w:val="005C7E6B"/>
    <w:rsid w:val="005D0468"/>
    <w:rsid w:val="005D0524"/>
    <w:rsid w:val="005D0687"/>
    <w:rsid w:val="005D07D7"/>
    <w:rsid w:val="005D0AC5"/>
    <w:rsid w:val="005D0BEF"/>
    <w:rsid w:val="005D0C3A"/>
    <w:rsid w:val="005D0D0B"/>
    <w:rsid w:val="005D10DB"/>
    <w:rsid w:val="005D1A77"/>
    <w:rsid w:val="005D1E24"/>
    <w:rsid w:val="005D1E48"/>
    <w:rsid w:val="005D1E6C"/>
    <w:rsid w:val="005D1E95"/>
    <w:rsid w:val="005D24EC"/>
    <w:rsid w:val="005D29C2"/>
    <w:rsid w:val="005D3653"/>
    <w:rsid w:val="005D36D6"/>
    <w:rsid w:val="005D378A"/>
    <w:rsid w:val="005D38AA"/>
    <w:rsid w:val="005D38DB"/>
    <w:rsid w:val="005D3CF8"/>
    <w:rsid w:val="005D3E19"/>
    <w:rsid w:val="005D40FF"/>
    <w:rsid w:val="005D478E"/>
    <w:rsid w:val="005D4832"/>
    <w:rsid w:val="005D49F7"/>
    <w:rsid w:val="005D5196"/>
    <w:rsid w:val="005D57AC"/>
    <w:rsid w:val="005D57E4"/>
    <w:rsid w:val="005D5EBA"/>
    <w:rsid w:val="005D6105"/>
    <w:rsid w:val="005D6254"/>
    <w:rsid w:val="005D690D"/>
    <w:rsid w:val="005D6A9C"/>
    <w:rsid w:val="005D6CA8"/>
    <w:rsid w:val="005D6F96"/>
    <w:rsid w:val="005D7866"/>
    <w:rsid w:val="005E06F5"/>
    <w:rsid w:val="005E0819"/>
    <w:rsid w:val="005E09F7"/>
    <w:rsid w:val="005E0D1D"/>
    <w:rsid w:val="005E14B7"/>
    <w:rsid w:val="005E1C30"/>
    <w:rsid w:val="005E20EE"/>
    <w:rsid w:val="005E2127"/>
    <w:rsid w:val="005E275A"/>
    <w:rsid w:val="005E2B4E"/>
    <w:rsid w:val="005E2BFC"/>
    <w:rsid w:val="005E38EA"/>
    <w:rsid w:val="005E3C7A"/>
    <w:rsid w:val="005E3D15"/>
    <w:rsid w:val="005E3DF5"/>
    <w:rsid w:val="005E40D4"/>
    <w:rsid w:val="005E4141"/>
    <w:rsid w:val="005E44DA"/>
    <w:rsid w:val="005E4966"/>
    <w:rsid w:val="005E4A2B"/>
    <w:rsid w:val="005E4A57"/>
    <w:rsid w:val="005E58A0"/>
    <w:rsid w:val="005E5EBA"/>
    <w:rsid w:val="005E6506"/>
    <w:rsid w:val="005E73B5"/>
    <w:rsid w:val="005E77CE"/>
    <w:rsid w:val="005E7E07"/>
    <w:rsid w:val="005F01CE"/>
    <w:rsid w:val="005F03CC"/>
    <w:rsid w:val="005F0479"/>
    <w:rsid w:val="005F1010"/>
    <w:rsid w:val="005F1345"/>
    <w:rsid w:val="005F1BF7"/>
    <w:rsid w:val="005F2045"/>
    <w:rsid w:val="005F245C"/>
    <w:rsid w:val="005F279E"/>
    <w:rsid w:val="005F2C91"/>
    <w:rsid w:val="005F2DE3"/>
    <w:rsid w:val="005F2E24"/>
    <w:rsid w:val="005F2EB1"/>
    <w:rsid w:val="005F2F28"/>
    <w:rsid w:val="005F2FB2"/>
    <w:rsid w:val="005F3125"/>
    <w:rsid w:val="005F3298"/>
    <w:rsid w:val="005F36E1"/>
    <w:rsid w:val="005F3F7B"/>
    <w:rsid w:val="005F4AE5"/>
    <w:rsid w:val="005F5072"/>
    <w:rsid w:val="005F5196"/>
    <w:rsid w:val="005F56C7"/>
    <w:rsid w:val="005F5E41"/>
    <w:rsid w:val="005F66DE"/>
    <w:rsid w:val="005F67E5"/>
    <w:rsid w:val="005F696B"/>
    <w:rsid w:val="005F73D6"/>
    <w:rsid w:val="005F78BF"/>
    <w:rsid w:val="005F7BED"/>
    <w:rsid w:val="005F7C01"/>
    <w:rsid w:val="00600233"/>
    <w:rsid w:val="006005E3"/>
    <w:rsid w:val="0060064E"/>
    <w:rsid w:val="00600F63"/>
    <w:rsid w:val="00601284"/>
    <w:rsid w:val="00601B13"/>
    <w:rsid w:val="00601E5B"/>
    <w:rsid w:val="0060243D"/>
    <w:rsid w:val="00602C2B"/>
    <w:rsid w:val="00602D41"/>
    <w:rsid w:val="00602F6C"/>
    <w:rsid w:val="00603140"/>
    <w:rsid w:val="00603845"/>
    <w:rsid w:val="006038CF"/>
    <w:rsid w:val="006038FD"/>
    <w:rsid w:val="00604115"/>
    <w:rsid w:val="00604204"/>
    <w:rsid w:val="00604944"/>
    <w:rsid w:val="00604BDE"/>
    <w:rsid w:val="0060526D"/>
    <w:rsid w:val="0060550C"/>
    <w:rsid w:val="0060566C"/>
    <w:rsid w:val="00605F19"/>
    <w:rsid w:val="00605F76"/>
    <w:rsid w:val="0060646E"/>
    <w:rsid w:val="006065C7"/>
    <w:rsid w:val="00606656"/>
    <w:rsid w:val="00606BC5"/>
    <w:rsid w:val="0060780C"/>
    <w:rsid w:val="00610016"/>
    <w:rsid w:val="00610434"/>
    <w:rsid w:val="00610482"/>
    <w:rsid w:val="006104F8"/>
    <w:rsid w:val="00610624"/>
    <w:rsid w:val="00610FD9"/>
    <w:rsid w:val="0061139D"/>
    <w:rsid w:val="00611A54"/>
    <w:rsid w:val="00611FDB"/>
    <w:rsid w:val="00611FEF"/>
    <w:rsid w:val="0061200A"/>
    <w:rsid w:val="006122B7"/>
    <w:rsid w:val="006125C9"/>
    <w:rsid w:val="00612895"/>
    <w:rsid w:val="0061299C"/>
    <w:rsid w:val="00612B7F"/>
    <w:rsid w:val="00612C9A"/>
    <w:rsid w:val="00613D6B"/>
    <w:rsid w:val="00613ECB"/>
    <w:rsid w:val="00614348"/>
    <w:rsid w:val="00614D7A"/>
    <w:rsid w:val="00615A05"/>
    <w:rsid w:val="00615BBE"/>
    <w:rsid w:val="00615BE9"/>
    <w:rsid w:val="00615CEA"/>
    <w:rsid w:val="00615DA6"/>
    <w:rsid w:val="00615F5E"/>
    <w:rsid w:val="00615FA1"/>
    <w:rsid w:val="0061788F"/>
    <w:rsid w:val="00617F58"/>
    <w:rsid w:val="00620C4B"/>
    <w:rsid w:val="00620CE0"/>
    <w:rsid w:val="00620D05"/>
    <w:rsid w:val="00620E05"/>
    <w:rsid w:val="00620EA9"/>
    <w:rsid w:val="0062127C"/>
    <w:rsid w:val="00621366"/>
    <w:rsid w:val="00621FEC"/>
    <w:rsid w:val="0062249F"/>
    <w:rsid w:val="006225EC"/>
    <w:rsid w:val="0062292B"/>
    <w:rsid w:val="00622A67"/>
    <w:rsid w:val="00622BF6"/>
    <w:rsid w:val="00622F5D"/>
    <w:rsid w:val="00623023"/>
    <w:rsid w:val="00623925"/>
    <w:rsid w:val="00623AE3"/>
    <w:rsid w:val="00623C0E"/>
    <w:rsid w:val="00623ED8"/>
    <w:rsid w:val="0062411D"/>
    <w:rsid w:val="00624C49"/>
    <w:rsid w:val="00624C72"/>
    <w:rsid w:val="00625073"/>
    <w:rsid w:val="00625939"/>
    <w:rsid w:val="00625F80"/>
    <w:rsid w:val="00626285"/>
    <w:rsid w:val="0062698B"/>
    <w:rsid w:val="00626B13"/>
    <w:rsid w:val="006275DF"/>
    <w:rsid w:val="00630BD9"/>
    <w:rsid w:val="00630F85"/>
    <w:rsid w:val="006310A1"/>
    <w:rsid w:val="00631181"/>
    <w:rsid w:val="0063175B"/>
    <w:rsid w:val="00631A1E"/>
    <w:rsid w:val="0063275A"/>
    <w:rsid w:val="006327E6"/>
    <w:rsid w:val="006328FC"/>
    <w:rsid w:val="006329F7"/>
    <w:rsid w:val="00632D0B"/>
    <w:rsid w:val="00632D48"/>
    <w:rsid w:val="00632E21"/>
    <w:rsid w:val="00632FBD"/>
    <w:rsid w:val="00633125"/>
    <w:rsid w:val="00633C13"/>
    <w:rsid w:val="00634289"/>
    <w:rsid w:val="006345FC"/>
    <w:rsid w:val="006347ED"/>
    <w:rsid w:val="00634A1A"/>
    <w:rsid w:val="00634BA7"/>
    <w:rsid w:val="00634F58"/>
    <w:rsid w:val="00635170"/>
    <w:rsid w:val="006353EE"/>
    <w:rsid w:val="006355AF"/>
    <w:rsid w:val="006356AA"/>
    <w:rsid w:val="006356DC"/>
    <w:rsid w:val="00635763"/>
    <w:rsid w:val="006358DD"/>
    <w:rsid w:val="0063671D"/>
    <w:rsid w:val="00636829"/>
    <w:rsid w:val="0063788C"/>
    <w:rsid w:val="00637914"/>
    <w:rsid w:val="00637BC1"/>
    <w:rsid w:val="00637D02"/>
    <w:rsid w:val="006408B0"/>
    <w:rsid w:val="00641562"/>
    <w:rsid w:val="0064175B"/>
    <w:rsid w:val="006417C5"/>
    <w:rsid w:val="006422AF"/>
    <w:rsid w:val="006423E0"/>
    <w:rsid w:val="00642408"/>
    <w:rsid w:val="00642539"/>
    <w:rsid w:val="006425C6"/>
    <w:rsid w:val="00642676"/>
    <w:rsid w:val="006427A6"/>
    <w:rsid w:val="006429C9"/>
    <w:rsid w:val="00642A80"/>
    <w:rsid w:val="00644091"/>
    <w:rsid w:val="006440A4"/>
    <w:rsid w:val="00644A8B"/>
    <w:rsid w:val="0064559B"/>
    <w:rsid w:val="006455F9"/>
    <w:rsid w:val="00645703"/>
    <w:rsid w:val="00645866"/>
    <w:rsid w:val="00645DAC"/>
    <w:rsid w:val="00646779"/>
    <w:rsid w:val="00646C39"/>
    <w:rsid w:val="0064703B"/>
    <w:rsid w:val="006476FA"/>
    <w:rsid w:val="0065002D"/>
    <w:rsid w:val="00650619"/>
    <w:rsid w:val="00650DDD"/>
    <w:rsid w:val="00650E51"/>
    <w:rsid w:val="00651007"/>
    <w:rsid w:val="006510C1"/>
    <w:rsid w:val="0065129B"/>
    <w:rsid w:val="00652298"/>
    <w:rsid w:val="00653498"/>
    <w:rsid w:val="006534BB"/>
    <w:rsid w:val="006537A8"/>
    <w:rsid w:val="00654373"/>
    <w:rsid w:val="0065472A"/>
    <w:rsid w:val="00654988"/>
    <w:rsid w:val="0065498F"/>
    <w:rsid w:val="0065536D"/>
    <w:rsid w:val="0065549C"/>
    <w:rsid w:val="00655658"/>
    <w:rsid w:val="00655A27"/>
    <w:rsid w:val="00655B78"/>
    <w:rsid w:val="00656650"/>
    <w:rsid w:val="00656679"/>
    <w:rsid w:val="00656986"/>
    <w:rsid w:val="00656A98"/>
    <w:rsid w:val="006574F7"/>
    <w:rsid w:val="00657594"/>
    <w:rsid w:val="00657987"/>
    <w:rsid w:val="00657EC0"/>
    <w:rsid w:val="00660246"/>
    <w:rsid w:val="006603A8"/>
    <w:rsid w:val="00660430"/>
    <w:rsid w:val="00660C79"/>
    <w:rsid w:val="00660C7E"/>
    <w:rsid w:val="00660E64"/>
    <w:rsid w:val="006611DB"/>
    <w:rsid w:val="00661259"/>
    <w:rsid w:val="006614FA"/>
    <w:rsid w:val="00661991"/>
    <w:rsid w:val="00661F3D"/>
    <w:rsid w:val="0066245F"/>
    <w:rsid w:val="00662ED4"/>
    <w:rsid w:val="00663068"/>
    <w:rsid w:val="0066316A"/>
    <w:rsid w:val="00663954"/>
    <w:rsid w:val="00663BF9"/>
    <w:rsid w:val="00663D8D"/>
    <w:rsid w:val="006640F4"/>
    <w:rsid w:val="006642C9"/>
    <w:rsid w:val="006643C4"/>
    <w:rsid w:val="00664CD5"/>
    <w:rsid w:val="00664E37"/>
    <w:rsid w:val="006652DE"/>
    <w:rsid w:val="00665569"/>
    <w:rsid w:val="006659C8"/>
    <w:rsid w:val="00665B92"/>
    <w:rsid w:val="00665BBB"/>
    <w:rsid w:val="00665C89"/>
    <w:rsid w:val="0066615A"/>
    <w:rsid w:val="00666715"/>
    <w:rsid w:val="006669A4"/>
    <w:rsid w:val="00666CF8"/>
    <w:rsid w:val="00666E9A"/>
    <w:rsid w:val="00667CDE"/>
    <w:rsid w:val="00670EC9"/>
    <w:rsid w:val="006728C1"/>
    <w:rsid w:val="00672D8D"/>
    <w:rsid w:val="00673322"/>
    <w:rsid w:val="006734A1"/>
    <w:rsid w:val="006738B2"/>
    <w:rsid w:val="00673CE8"/>
    <w:rsid w:val="00674195"/>
    <w:rsid w:val="00674689"/>
    <w:rsid w:val="00674957"/>
    <w:rsid w:val="00675336"/>
    <w:rsid w:val="006754DA"/>
    <w:rsid w:val="00675AD5"/>
    <w:rsid w:val="00675CC7"/>
    <w:rsid w:val="006763C9"/>
    <w:rsid w:val="006764D0"/>
    <w:rsid w:val="00676849"/>
    <w:rsid w:val="00677185"/>
    <w:rsid w:val="00677539"/>
    <w:rsid w:val="00677AA7"/>
    <w:rsid w:val="006802F4"/>
    <w:rsid w:val="00680D63"/>
    <w:rsid w:val="00681031"/>
    <w:rsid w:val="0068197C"/>
    <w:rsid w:val="00681BF7"/>
    <w:rsid w:val="00681FBA"/>
    <w:rsid w:val="006821C5"/>
    <w:rsid w:val="0068220F"/>
    <w:rsid w:val="006827B5"/>
    <w:rsid w:val="00682853"/>
    <w:rsid w:val="00682935"/>
    <w:rsid w:val="00682B2D"/>
    <w:rsid w:val="00682D79"/>
    <w:rsid w:val="006830FB"/>
    <w:rsid w:val="006838F9"/>
    <w:rsid w:val="00683C86"/>
    <w:rsid w:val="0068448C"/>
    <w:rsid w:val="0068463A"/>
    <w:rsid w:val="00684759"/>
    <w:rsid w:val="0068607F"/>
    <w:rsid w:val="00686384"/>
    <w:rsid w:val="006866DB"/>
    <w:rsid w:val="00686910"/>
    <w:rsid w:val="00686A92"/>
    <w:rsid w:val="00686F19"/>
    <w:rsid w:val="00687571"/>
    <w:rsid w:val="00687773"/>
    <w:rsid w:val="006879C2"/>
    <w:rsid w:val="00687CB7"/>
    <w:rsid w:val="00690177"/>
    <w:rsid w:val="0069044C"/>
    <w:rsid w:val="00690563"/>
    <w:rsid w:val="006908BA"/>
    <w:rsid w:val="00690C12"/>
    <w:rsid w:val="00690FFB"/>
    <w:rsid w:val="00690FFC"/>
    <w:rsid w:val="00691ECD"/>
    <w:rsid w:val="00691F98"/>
    <w:rsid w:val="00691FF2"/>
    <w:rsid w:val="00692053"/>
    <w:rsid w:val="0069222B"/>
    <w:rsid w:val="00692382"/>
    <w:rsid w:val="00693749"/>
    <w:rsid w:val="00693885"/>
    <w:rsid w:val="00694B02"/>
    <w:rsid w:val="00694B89"/>
    <w:rsid w:val="006950FA"/>
    <w:rsid w:val="00695767"/>
    <w:rsid w:val="006957A3"/>
    <w:rsid w:val="006961FF"/>
    <w:rsid w:val="006962C3"/>
    <w:rsid w:val="006968E5"/>
    <w:rsid w:val="0069698C"/>
    <w:rsid w:val="00696BCF"/>
    <w:rsid w:val="006A009A"/>
    <w:rsid w:val="006A0337"/>
    <w:rsid w:val="006A07F0"/>
    <w:rsid w:val="006A08EE"/>
    <w:rsid w:val="006A1544"/>
    <w:rsid w:val="006A1743"/>
    <w:rsid w:val="006A18F6"/>
    <w:rsid w:val="006A1BA5"/>
    <w:rsid w:val="006A1C6E"/>
    <w:rsid w:val="006A1DBF"/>
    <w:rsid w:val="006A1EE6"/>
    <w:rsid w:val="006A1F1C"/>
    <w:rsid w:val="006A2602"/>
    <w:rsid w:val="006A262A"/>
    <w:rsid w:val="006A2AC8"/>
    <w:rsid w:val="006A2E88"/>
    <w:rsid w:val="006A3150"/>
    <w:rsid w:val="006A34B6"/>
    <w:rsid w:val="006A3656"/>
    <w:rsid w:val="006A37B2"/>
    <w:rsid w:val="006A42A6"/>
    <w:rsid w:val="006A43B3"/>
    <w:rsid w:val="006A46D6"/>
    <w:rsid w:val="006A4A0D"/>
    <w:rsid w:val="006A4B06"/>
    <w:rsid w:val="006A4B7D"/>
    <w:rsid w:val="006A52ED"/>
    <w:rsid w:val="006A53BF"/>
    <w:rsid w:val="006A5A1B"/>
    <w:rsid w:val="006A65BD"/>
    <w:rsid w:val="006A7291"/>
    <w:rsid w:val="006A73F4"/>
    <w:rsid w:val="006A756A"/>
    <w:rsid w:val="006A77B0"/>
    <w:rsid w:val="006A7828"/>
    <w:rsid w:val="006A7A59"/>
    <w:rsid w:val="006A7F71"/>
    <w:rsid w:val="006B0104"/>
    <w:rsid w:val="006B01B5"/>
    <w:rsid w:val="006B0791"/>
    <w:rsid w:val="006B07A9"/>
    <w:rsid w:val="006B09A3"/>
    <w:rsid w:val="006B1062"/>
    <w:rsid w:val="006B10DB"/>
    <w:rsid w:val="006B1280"/>
    <w:rsid w:val="006B1366"/>
    <w:rsid w:val="006B1753"/>
    <w:rsid w:val="006B1952"/>
    <w:rsid w:val="006B1A75"/>
    <w:rsid w:val="006B205D"/>
    <w:rsid w:val="006B2074"/>
    <w:rsid w:val="006B211F"/>
    <w:rsid w:val="006B2130"/>
    <w:rsid w:val="006B21EF"/>
    <w:rsid w:val="006B22D6"/>
    <w:rsid w:val="006B27B7"/>
    <w:rsid w:val="006B28E4"/>
    <w:rsid w:val="006B2CAA"/>
    <w:rsid w:val="006B2EDB"/>
    <w:rsid w:val="006B3229"/>
    <w:rsid w:val="006B33E2"/>
    <w:rsid w:val="006B3525"/>
    <w:rsid w:val="006B38E5"/>
    <w:rsid w:val="006B39C5"/>
    <w:rsid w:val="006B40D7"/>
    <w:rsid w:val="006B40E4"/>
    <w:rsid w:val="006B4189"/>
    <w:rsid w:val="006B481C"/>
    <w:rsid w:val="006B4A19"/>
    <w:rsid w:val="006B4C41"/>
    <w:rsid w:val="006B4DCB"/>
    <w:rsid w:val="006B4EDC"/>
    <w:rsid w:val="006B4EF2"/>
    <w:rsid w:val="006B5000"/>
    <w:rsid w:val="006B521C"/>
    <w:rsid w:val="006B58C4"/>
    <w:rsid w:val="006B643B"/>
    <w:rsid w:val="006B6BC9"/>
    <w:rsid w:val="006B6BFA"/>
    <w:rsid w:val="006B731F"/>
    <w:rsid w:val="006B753D"/>
    <w:rsid w:val="006B7B02"/>
    <w:rsid w:val="006B7C5F"/>
    <w:rsid w:val="006C0281"/>
    <w:rsid w:val="006C0448"/>
    <w:rsid w:val="006C19A9"/>
    <w:rsid w:val="006C25BF"/>
    <w:rsid w:val="006C2816"/>
    <w:rsid w:val="006C32AF"/>
    <w:rsid w:val="006C349E"/>
    <w:rsid w:val="006C35EE"/>
    <w:rsid w:val="006C36D7"/>
    <w:rsid w:val="006C44F9"/>
    <w:rsid w:val="006C479A"/>
    <w:rsid w:val="006C4F77"/>
    <w:rsid w:val="006C4FCA"/>
    <w:rsid w:val="006C5539"/>
    <w:rsid w:val="006C5A38"/>
    <w:rsid w:val="006C63DB"/>
    <w:rsid w:val="006C69BC"/>
    <w:rsid w:val="006C6A03"/>
    <w:rsid w:val="006C6A9B"/>
    <w:rsid w:val="006C6D3A"/>
    <w:rsid w:val="006C6D70"/>
    <w:rsid w:val="006C7062"/>
    <w:rsid w:val="006C7111"/>
    <w:rsid w:val="006C747F"/>
    <w:rsid w:val="006C7D6C"/>
    <w:rsid w:val="006D0598"/>
    <w:rsid w:val="006D0800"/>
    <w:rsid w:val="006D1397"/>
    <w:rsid w:val="006D1783"/>
    <w:rsid w:val="006D1844"/>
    <w:rsid w:val="006D196E"/>
    <w:rsid w:val="006D1CB4"/>
    <w:rsid w:val="006D211E"/>
    <w:rsid w:val="006D2153"/>
    <w:rsid w:val="006D285E"/>
    <w:rsid w:val="006D2D44"/>
    <w:rsid w:val="006D333B"/>
    <w:rsid w:val="006D3628"/>
    <w:rsid w:val="006D396E"/>
    <w:rsid w:val="006D3F15"/>
    <w:rsid w:val="006D3F3F"/>
    <w:rsid w:val="006D4940"/>
    <w:rsid w:val="006D4A0A"/>
    <w:rsid w:val="006D4C2D"/>
    <w:rsid w:val="006D4EEE"/>
    <w:rsid w:val="006D4F5C"/>
    <w:rsid w:val="006D50F1"/>
    <w:rsid w:val="006D5495"/>
    <w:rsid w:val="006D54B6"/>
    <w:rsid w:val="006D564F"/>
    <w:rsid w:val="006D5B01"/>
    <w:rsid w:val="006D5B88"/>
    <w:rsid w:val="006D67E5"/>
    <w:rsid w:val="006D699F"/>
    <w:rsid w:val="006D6D38"/>
    <w:rsid w:val="006D6D5E"/>
    <w:rsid w:val="006D76F0"/>
    <w:rsid w:val="006D7BD6"/>
    <w:rsid w:val="006E0550"/>
    <w:rsid w:val="006E083B"/>
    <w:rsid w:val="006E0E32"/>
    <w:rsid w:val="006E1115"/>
    <w:rsid w:val="006E14EB"/>
    <w:rsid w:val="006E17D9"/>
    <w:rsid w:val="006E1D2F"/>
    <w:rsid w:val="006E1DFD"/>
    <w:rsid w:val="006E20E7"/>
    <w:rsid w:val="006E227C"/>
    <w:rsid w:val="006E2AD5"/>
    <w:rsid w:val="006E2DD0"/>
    <w:rsid w:val="006E3031"/>
    <w:rsid w:val="006E35F6"/>
    <w:rsid w:val="006E397A"/>
    <w:rsid w:val="006E3F5E"/>
    <w:rsid w:val="006E4258"/>
    <w:rsid w:val="006E440A"/>
    <w:rsid w:val="006E49F7"/>
    <w:rsid w:val="006E4D62"/>
    <w:rsid w:val="006E53DB"/>
    <w:rsid w:val="006E55D3"/>
    <w:rsid w:val="006E59D2"/>
    <w:rsid w:val="006E5D25"/>
    <w:rsid w:val="006E622E"/>
    <w:rsid w:val="006E7483"/>
    <w:rsid w:val="006E7D2E"/>
    <w:rsid w:val="006F00EB"/>
    <w:rsid w:val="006F01E0"/>
    <w:rsid w:val="006F031E"/>
    <w:rsid w:val="006F048A"/>
    <w:rsid w:val="006F18D3"/>
    <w:rsid w:val="006F1AFC"/>
    <w:rsid w:val="006F1BEA"/>
    <w:rsid w:val="006F1EA6"/>
    <w:rsid w:val="006F220E"/>
    <w:rsid w:val="006F296A"/>
    <w:rsid w:val="006F3D4A"/>
    <w:rsid w:val="006F41B6"/>
    <w:rsid w:val="006F42C9"/>
    <w:rsid w:val="006F446F"/>
    <w:rsid w:val="006F449F"/>
    <w:rsid w:val="006F44CE"/>
    <w:rsid w:val="006F4505"/>
    <w:rsid w:val="006F4B65"/>
    <w:rsid w:val="006F4E77"/>
    <w:rsid w:val="006F5201"/>
    <w:rsid w:val="006F5440"/>
    <w:rsid w:val="006F5698"/>
    <w:rsid w:val="006F5AF4"/>
    <w:rsid w:val="006F6445"/>
    <w:rsid w:val="006F64D4"/>
    <w:rsid w:val="006F68F9"/>
    <w:rsid w:val="006F6D82"/>
    <w:rsid w:val="006F749B"/>
    <w:rsid w:val="006F7500"/>
    <w:rsid w:val="006F7BBB"/>
    <w:rsid w:val="006F7E39"/>
    <w:rsid w:val="006F7EB9"/>
    <w:rsid w:val="006F7FB0"/>
    <w:rsid w:val="00700146"/>
    <w:rsid w:val="007005CE"/>
    <w:rsid w:val="007007DD"/>
    <w:rsid w:val="00700A15"/>
    <w:rsid w:val="00700CB6"/>
    <w:rsid w:val="00700EC8"/>
    <w:rsid w:val="00700ECF"/>
    <w:rsid w:val="007010CA"/>
    <w:rsid w:val="0070196E"/>
    <w:rsid w:val="00701D5D"/>
    <w:rsid w:val="00701DA0"/>
    <w:rsid w:val="00702165"/>
    <w:rsid w:val="007026D4"/>
    <w:rsid w:val="00702D08"/>
    <w:rsid w:val="007036E4"/>
    <w:rsid w:val="0070389D"/>
    <w:rsid w:val="00703E69"/>
    <w:rsid w:val="007043D8"/>
    <w:rsid w:val="00704A3B"/>
    <w:rsid w:val="00704CA4"/>
    <w:rsid w:val="00704CDB"/>
    <w:rsid w:val="00704D53"/>
    <w:rsid w:val="00705501"/>
    <w:rsid w:val="007055BF"/>
    <w:rsid w:val="00705825"/>
    <w:rsid w:val="00705D1D"/>
    <w:rsid w:val="00705DF2"/>
    <w:rsid w:val="00705EEA"/>
    <w:rsid w:val="007065CD"/>
    <w:rsid w:val="0070663A"/>
    <w:rsid w:val="007066D2"/>
    <w:rsid w:val="007069DD"/>
    <w:rsid w:val="00706BAE"/>
    <w:rsid w:val="00707579"/>
    <w:rsid w:val="00707DE3"/>
    <w:rsid w:val="00707F4B"/>
    <w:rsid w:val="00710A5D"/>
    <w:rsid w:val="00710ED4"/>
    <w:rsid w:val="00711152"/>
    <w:rsid w:val="00711625"/>
    <w:rsid w:val="0071199E"/>
    <w:rsid w:val="00712679"/>
    <w:rsid w:val="00713205"/>
    <w:rsid w:val="0071347B"/>
    <w:rsid w:val="0071416A"/>
    <w:rsid w:val="0071460D"/>
    <w:rsid w:val="00714907"/>
    <w:rsid w:val="00715E17"/>
    <w:rsid w:val="007163BB"/>
    <w:rsid w:val="007167AD"/>
    <w:rsid w:val="007167B5"/>
    <w:rsid w:val="00716955"/>
    <w:rsid w:val="00716D31"/>
    <w:rsid w:val="00716EA0"/>
    <w:rsid w:val="007173A0"/>
    <w:rsid w:val="0071768C"/>
    <w:rsid w:val="007178B2"/>
    <w:rsid w:val="00717BE5"/>
    <w:rsid w:val="007205ED"/>
    <w:rsid w:val="00720658"/>
    <w:rsid w:val="007206F3"/>
    <w:rsid w:val="0072079B"/>
    <w:rsid w:val="0072121E"/>
    <w:rsid w:val="00721823"/>
    <w:rsid w:val="00721CAB"/>
    <w:rsid w:val="00721D8F"/>
    <w:rsid w:val="00722041"/>
    <w:rsid w:val="007222F7"/>
    <w:rsid w:val="007223AA"/>
    <w:rsid w:val="007223B1"/>
    <w:rsid w:val="00722467"/>
    <w:rsid w:val="00722871"/>
    <w:rsid w:val="00723184"/>
    <w:rsid w:val="0072344E"/>
    <w:rsid w:val="00723494"/>
    <w:rsid w:val="00723682"/>
    <w:rsid w:val="00723772"/>
    <w:rsid w:val="00723812"/>
    <w:rsid w:val="00723EEC"/>
    <w:rsid w:val="007240DC"/>
    <w:rsid w:val="00724600"/>
    <w:rsid w:val="00724BC2"/>
    <w:rsid w:val="00725DA5"/>
    <w:rsid w:val="00726071"/>
    <w:rsid w:val="00726CE3"/>
    <w:rsid w:val="00727317"/>
    <w:rsid w:val="007274FB"/>
    <w:rsid w:val="007278DA"/>
    <w:rsid w:val="007279DA"/>
    <w:rsid w:val="00727B14"/>
    <w:rsid w:val="00727FCC"/>
    <w:rsid w:val="0073021A"/>
    <w:rsid w:val="007304B0"/>
    <w:rsid w:val="007308E6"/>
    <w:rsid w:val="00730D99"/>
    <w:rsid w:val="007310C3"/>
    <w:rsid w:val="00731248"/>
    <w:rsid w:val="00731787"/>
    <w:rsid w:val="00731EAD"/>
    <w:rsid w:val="00731F48"/>
    <w:rsid w:val="0073339D"/>
    <w:rsid w:val="00733577"/>
    <w:rsid w:val="007345E0"/>
    <w:rsid w:val="0073465E"/>
    <w:rsid w:val="00734867"/>
    <w:rsid w:val="007350E0"/>
    <w:rsid w:val="00735773"/>
    <w:rsid w:val="00735EDB"/>
    <w:rsid w:val="00736002"/>
    <w:rsid w:val="0073630C"/>
    <w:rsid w:val="00736323"/>
    <w:rsid w:val="00736410"/>
    <w:rsid w:val="007364C6"/>
    <w:rsid w:val="00736F4F"/>
    <w:rsid w:val="007370E4"/>
    <w:rsid w:val="00737541"/>
    <w:rsid w:val="007377E3"/>
    <w:rsid w:val="00737959"/>
    <w:rsid w:val="00737BC7"/>
    <w:rsid w:val="00737D13"/>
    <w:rsid w:val="00737F0B"/>
    <w:rsid w:val="0074010E"/>
    <w:rsid w:val="00740364"/>
    <w:rsid w:val="0074057E"/>
    <w:rsid w:val="00740581"/>
    <w:rsid w:val="00740708"/>
    <w:rsid w:val="00740797"/>
    <w:rsid w:val="00740A60"/>
    <w:rsid w:val="00741063"/>
    <w:rsid w:val="00741083"/>
    <w:rsid w:val="00741F77"/>
    <w:rsid w:val="007423C0"/>
    <w:rsid w:val="00742EEF"/>
    <w:rsid w:val="007433D4"/>
    <w:rsid w:val="00743869"/>
    <w:rsid w:val="0074474C"/>
    <w:rsid w:val="00745A59"/>
    <w:rsid w:val="007462AF"/>
    <w:rsid w:val="00747392"/>
    <w:rsid w:val="0074795F"/>
    <w:rsid w:val="00750021"/>
    <w:rsid w:val="0075041A"/>
    <w:rsid w:val="00750683"/>
    <w:rsid w:val="007507DD"/>
    <w:rsid w:val="00750EAF"/>
    <w:rsid w:val="00751235"/>
    <w:rsid w:val="0075195D"/>
    <w:rsid w:val="00751A87"/>
    <w:rsid w:val="00751DB8"/>
    <w:rsid w:val="0075222F"/>
    <w:rsid w:val="0075230F"/>
    <w:rsid w:val="00752416"/>
    <w:rsid w:val="0075256E"/>
    <w:rsid w:val="007525B9"/>
    <w:rsid w:val="00752F3E"/>
    <w:rsid w:val="0075353C"/>
    <w:rsid w:val="007537A6"/>
    <w:rsid w:val="007538E3"/>
    <w:rsid w:val="00753EA9"/>
    <w:rsid w:val="00754222"/>
    <w:rsid w:val="007548F0"/>
    <w:rsid w:val="007549A2"/>
    <w:rsid w:val="00754E72"/>
    <w:rsid w:val="00755011"/>
    <w:rsid w:val="00755599"/>
    <w:rsid w:val="007557D4"/>
    <w:rsid w:val="007561F7"/>
    <w:rsid w:val="0075630B"/>
    <w:rsid w:val="0075683B"/>
    <w:rsid w:val="00756C99"/>
    <w:rsid w:val="00757082"/>
    <w:rsid w:val="0075730A"/>
    <w:rsid w:val="007575FA"/>
    <w:rsid w:val="0075779A"/>
    <w:rsid w:val="00757D4E"/>
    <w:rsid w:val="0076001D"/>
    <w:rsid w:val="00760150"/>
    <w:rsid w:val="00760216"/>
    <w:rsid w:val="00760CD0"/>
    <w:rsid w:val="0076103D"/>
    <w:rsid w:val="00761355"/>
    <w:rsid w:val="007618B8"/>
    <w:rsid w:val="00761959"/>
    <w:rsid w:val="007619D5"/>
    <w:rsid w:val="00761D26"/>
    <w:rsid w:val="00761DE2"/>
    <w:rsid w:val="00761E6B"/>
    <w:rsid w:val="007628DB"/>
    <w:rsid w:val="00762B6D"/>
    <w:rsid w:val="007630E6"/>
    <w:rsid w:val="00763547"/>
    <w:rsid w:val="00763564"/>
    <w:rsid w:val="007640F0"/>
    <w:rsid w:val="00764D51"/>
    <w:rsid w:val="00764F8B"/>
    <w:rsid w:val="0076581D"/>
    <w:rsid w:val="00766035"/>
    <w:rsid w:val="0076612A"/>
    <w:rsid w:val="007669B2"/>
    <w:rsid w:val="00766A33"/>
    <w:rsid w:val="00767020"/>
    <w:rsid w:val="007673C0"/>
    <w:rsid w:val="007700AA"/>
    <w:rsid w:val="00770BFA"/>
    <w:rsid w:val="00770D2A"/>
    <w:rsid w:val="00770E73"/>
    <w:rsid w:val="00770F0E"/>
    <w:rsid w:val="0077135F"/>
    <w:rsid w:val="00772157"/>
    <w:rsid w:val="007723B6"/>
    <w:rsid w:val="00772D70"/>
    <w:rsid w:val="007730E4"/>
    <w:rsid w:val="00773A37"/>
    <w:rsid w:val="00773F5C"/>
    <w:rsid w:val="00773F87"/>
    <w:rsid w:val="007743CA"/>
    <w:rsid w:val="007744CA"/>
    <w:rsid w:val="00774522"/>
    <w:rsid w:val="007745FE"/>
    <w:rsid w:val="007749C9"/>
    <w:rsid w:val="00774B8D"/>
    <w:rsid w:val="00774C0E"/>
    <w:rsid w:val="00774C13"/>
    <w:rsid w:val="007752DA"/>
    <w:rsid w:val="007753A4"/>
    <w:rsid w:val="0077568E"/>
    <w:rsid w:val="00775C59"/>
    <w:rsid w:val="00776187"/>
    <w:rsid w:val="00776256"/>
    <w:rsid w:val="00776270"/>
    <w:rsid w:val="00777233"/>
    <w:rsid w:val="0077727F"/>
    <w:rsid w:val="007773F2"/>
    <w:rsid w:val="00777AE7"/>
    <w:rsid w:val="00777C32"/>
    <w:rsid w:val="00780232"/>
    <w:rsid w:val="00780384"/>
    <w:rsid w:val="007809A8"/>
    <w:rsid w:val="007809AC"/>
    <w:rsid w:val="00780BDE"/>
    <w:rsid w:val="00780C08"/>
    <w:rsid w:val="00780DBA"/>
    <w:rsid w:val="00781502"/>
    <w:rsid w:val="00781620"/>
    <w:rsid w:val="00781726"/>
    <w:rsid w:val="0078185A"/>
    <w:rsid w:val="00781A76"/>
    <w:rsid w:val="00781AAA"/>
    <w:rsid w:val="00781B4B"/>
    <w:rsid w:val="0078202F"/>
    <w:rsid w:val="0078239D"/>
    <w:rsid w:val="00782616"/>
    <w:rsid w:val="00782B18"/>
    <w:rsid w:val="00782C31"/>
    <w:rsid w:val="00782FE3"/>
    <w:rsid w:val="0078300D"/>
    <w:rsid w:val="0078359C"/>
    <w:rsid w:val="00783C53"/>
    <w:rsid w:val="00783F85"/>
    <w:rsid w:val="00783FDE"/>
    <w:rsid w:val="007840DD"/>
    <w:rsid w:val="00784D22"/>
    <w:rsid w:val="0078525D"/>
    <w:rsid w:val="00785DDF"/>
    <w:rsid w:val="00785FD5"/>
    <w:rsid w:val="00786103"/>
    <w:rsid w:val="00786119"/>
    <w:rsid w:val="00786526"/>
    <w:rsid w:val="007867FC"/>
    <w:rsid w:val="00786BC4"/>
    <w:rsid w:val="00786FA6"/>
    <w:rsid w:val="00786FDC"/>
    <w:rsid w:val="00787106"/>
    <w:rsid w:val="00787935"/>
    <w:rsid w:val="00787B97"/>
    <w:rsid w:val="00790EE3"/>
    <w:rsid w:val="00790F81"/>
    <w:rsid w:val="007912D4"/>
    <w:rsid w:val="007916D4"/>
    <w:rsid w:val="00791922"/>
    <w:rsid w:val="00791B23"/>
    <w:rsid w:val="00791E60"/>
    <w:rsid w:val="007921BB"/>
    <w:rsid w:val="0079249A"/>
    <w:rsid w:val="0079265E"/>
    <w:rsid w:val="00793319"/>
    <w:rsid w:val="00793579"/>
    <w:rsid w:val="00793A53"/>
    <w:rsid w:val="00793CFE"/>
    <w:rsid w:val="007941E8"/>
    <w:rsid w:val="00794D2F"/>
    <w:rsid w:val="0079515D"/>
    <w:rsid w:val="00795181"/>
    <w:rsid w:val="0079518C"/>
    <w:rsid w:val="0079555D"/>
    <w:rsid w:val="00795843"/>
    <w:rsid w:val="007959EB"/>
    <w:rsid w:val="00795AFF"/>
    <w:rsid w:val="00795C91"/>
    <w:rsid w:val="00796144"/>
    <w:rsid w:val="00796BC2"/>
    <w:rsid w:val="00796CCE"/>
    <w:rsid w:val="00796E22"/>
    <w:rsid w:val="007A0439"/>
    <w:rsid w:val="007A0452"/>
    <w:rsid w:val="007A065A"/>
    <w:rsid w:val="007A07D6"/>
    <w:rsid w:val="007A083C"/>
    <w:rsid w:val="007A0A89"/>
    <w:rsid w:val="007A0DB2"/>
    <w:rsid w:val="007A1195"/>
    <w:rsid w:val="007A13EC"/>
    <w:rsid w:val="007A1414"/>
    <w:rsid w:val="007A1C54"/>
    <w:rsid w:val="007A1F0A"/>
    <w:rsid w:val="007A2C21"/>
    <w:rsid w:val="007A3BDB"/>
    <w:rsid w:val="007A3C16"/>
    <w:rsid w:val="007A435E"/>
    <w:rsid w:val="007A445C"/>
    <w:rsid w:val="007A4541"/>
    <w:rsid w:val="007A49AE"/>
    <w:rsid w:val="007A4A5A"/>
    <w:rsid w:val="007A5323"/>
    <w:rsid w:val="007A6654"/>
    <w:rsid w:val="007A6A44"/>
    <w:rsid w:val="007B010B"/>
    <w:rsid w:val="007B0777"/>
    <w:rsid w:val="007B080E"/>
    <w:rsid w:val="007B0F64"/>
    <w:rsid w:val="007B108A"/>
    <w:rsid w:val="007B1423"/>
    <w:rsid w:val="007B1779"/>
    <w:rsid w:val="007B1B03"/>
    <w:rsid w:val="007B1BB0"/>
    <w:rsid w:val="007B1F02"/>
    <w:rsid w:val="007B21FF"/>
    <w:rsid w:val="007B34CE"/>
    <w:rsid w:val="007B3A7D"/>
    <w:rsid w:val="007B3AD7"/>
    <w:rsid w:val="007B3E57"/>
    <w:rsid w:val="007B4351"/>
    <w:rsid w:val="007B5830"/>
    <w:rsid w:val="007B583C"/>
    <w:rsid w:val="007B5905"/>
    <w:rsid w:val="007B5992"/>
    <w:rsid w:val="007B5CB6"/>
    <w:rsid w:val="007B5EAB"/>
    <w:rsid w:val="007B5F66"/>
    <w:rsid w:val="007B705B"/>
    <w:rsid w:val="007B7256"/>
    <w:rsid w:val="007B7326"/>
    <w:rsid w:val="007B7407"/>
    <w:rsid w:val="007B7968"/>
    <w:rsid w:val="007B7B31"/>
    <w:rsid w:val="007B7FCE"/>
    <w:rsid w:val="007C03CB"/>
    <w:rsid w:val="007C09C6"/>
    <w:rsid w:val="007C0C0E"/>
    <w:rsid w:val="007C1AE2"/>
    <w:rsid w:val="007C1F48"/>
    <w:rsid w:val="007C259D"/>
    <w:rsid w:val="007C25D9"/>
    <w:rsid w:val="007C27EB"/>
    <w:rsid w:val="007C3848"/>
    <w:rsid w:val="007C38F3"/>
    <w:rsid w:val="007C3DD6"/>
    <w:rsid w:val="007C3E63"/>
    <w:rsid w:val="007C4345"/>
    <w:rsid w:val="007C4CFE"/>
    <w:rsid w:val="007C4D24"/>
    <w:rsid w:val="007C4DC5"/>
    <w:rsid w:val="007C642B"/>
    <w:rsid w:val="007C6A13"/>
    <w:rsid w:val="007C7159"/>
    <w:rsid w:val="007C7670"/>
    <w:rsid w:val="007C7D94"/>
    <w:rsid w:val="007D014F"/>
    <w:rsid w:val="007D0A1A"/>
    <w:rsid w:val="007D0C9C"/>
    <w:rsid w:val="007D1270"/>
    <w:rsid w:val="007D134E"/>
    <w:rsid w:val="007D13FB"/>
    <w:rsid w:val="007D189C"/>
    <w:rsid w:val="007D2708"/>
    <w:rsid w:val="007D2D70"/>
    <w:rsid w:val="007D2DDB"/>
    <w:rsid w:val="007D3054"/>
    <w:rsid w:val="007D34D4"/>
    <w:rsid w:val="007D3880"/>
    <w:rsid w:val="007D3A77"/>
    <w:rsid w:val="007D3B79"/>
    <w:rsid w:val="007D3F73"/>
    <w:rsid w:val="007D4212"/>
    <w:rsid w:val="007D457C"/>
    <w:rsid w:val="007D4692"/>
    <w:rsid w:val="007D4893"/>
    <w:rsid w:val="007D4AA7"/>
    <w:rsid w:val="007D50C3"/>
    <w:rsid w:val="007D5802"/>
    <w:rsid w:val="007D58A4"/>
    <w:rsid w:val="007D5B08"/>
    <w:rsid w:val="007D5B17"/>
    <w:rsid w:val="007D5B84"/>
    <w:rsid w:val="007D7099"/>
    <w:rsid w:val="007D7389"/>
    <w:rsid w:val="007D749E"/>
    <w:rsid w:val="007D75E1"/>
    <w:rsid w:val="007D7A41"/>
    <w:rsid w:val="007D7C49"/>
    <w:rsid w:val="007E03B5"/>
    <w:rsid w:val="007E08FB"/>
    <w:rsid w:val="007E1394"/>
    <w:rsid w:val="007E155F"/>
    <w:rsid w:val="007E190D"/>
    <w:rsid w:val="007E20BA"/>
    <w:rsid w:val="007E26EE"/>
    <w:rsid w:val="007E2818"/>
    <w:rsid w:val="007E2BF5"/>
    <w:rsid w:val="007E2CD2"/>
    <w:rsid w:val="007E2F9A"/>
    <w:rsid w:val="007E3498"/>
    <w:rsid w:val="007E3B8C"/>
    <w:rsid w:val="007E3BA2"/>
    <w:rsid w:val="007E3F00"/>
    <w:rsid w:val="007E4649"/>
    <w:rsid w:val="007E4DF7"/>
    <w:rsid w:val="007E4F3F"/>
    <w:rsid w:val="007E5030"/>
    <w:rsid w:val="007E53C9"/>
    <w:rsid w:val="007E5631"/>
    <w:rsid w:val="007E5A83"/>
    <w:rsid w:val="007E5E52"/>
    <w:rsid w:val="007E5EFC"/>
    <w:rsid w:val="007E5F2F"/>
    <w:rsid w:val="007E6195"/>
    <w:rsid w:val="007E641B"/>
    <w:rsid w:val="007E703C"/>
    <w:rsid w:val="007E74F1"/>
    <w:rsid w:val="007E76A2"/>
    <w:rsid w:val="007E7B5A"/>
    <w:rsid w:val="007E7C3F"/>
    <w:rsid w:val="007F03B9"/>
    <w:rsid w:val="007F0714"/>
    <w:rsid w:val="007F0881"/>
    <w:rsid w:val="007F1123"/>
    <w:rsid w:val="007F15B2"/>
    <w:rsid w:val="007F2138"/>
    <w:rsid w:val="007F21EC"/>
    <w:rsid w:val="007F2274"/>
    <w:rsid w:val="007F22F0"/>
    <w:rsid w:val="007F260F"/>
    <w:rsid w:val="007F2682"/>
    <w:rsid w:val="007F2B61"/>
    <w:rsid w:val="007F2EE4"/>
    <w:rsid w:val="007F309A"/>
    <w:rsid w:val="007F33A7"/>
    <w:rsid w:val="007F3719"/>
    <w:rsid w:val="007F3A55"/>
    <w:rsid w:val="007F3CC4"/>
    <w:rsid w:val="007F43BF"/>
    <w:rsid w:val="007F45AC"/>
    <w:rsid w:val="007F472E"/>
    <w:rsid w:val="007F4A00"/>
    <w:rsid w:val="007F4DA1"/>
    <w:rsid w:val="007F4E3E"/>
    <w:rsid w:val="007F51E9"/>
    <w:rsid w:val="007F5266"/>
    <w:rsid w:val="007F56DD"/>
    <w:rsid w:val="007F5FDE"/>
    <w:rsid w:val="007F6143"/>
    <w:rsid w:val="007F6D92"/>
    <w:rsid w:val="007F764C"/>
    <w:rsid w:val="007F77D6"/>
    <w:rsid w:val="0080063B"/>
    <w:rsid w:val="008008CD"/>
    <w:rsid w:val="0080095C"/>
    <w:rsid w:val="00800B52"/>
    <w:rsid w:val="00800D3B"/>
    <w:rsid w:val="00800FB0"/>
    <w:rsid w:val="008022E8"/>
    <w:rsid w:val="00802748"/>
    <w:rsid w:val="00802BF1"/>
    <w:rsid w:val="00802E14"/>
    <w:rsid w:val="0080386B"/>
    <w:rsid w:val="00803CAD"/>
    <w:rsid w:val="00804C34"/>
    <w:rsid w:val="00805D1F"/>
    <w:rsid w:val="00806039"/>
    <w:rsid w:val="008062AF"/>
    <w:rsid w:val="00806E68"/>
    <w:rsid w:val="00807061"/>
    <w:rsid w:val="008076C9"/>
    <w:rsid w:val="0080794F"/>
    <w:rsid w:val="008102FA"/>
    <w:rsid w:val="00810704"/>
    <w:rsid w:val="00810B9A"/>
    <w:rsid w:val="00810DFE"/>
    <w:rsid w:val="00810EEA"/>
    <w:rsid w:val="00810FDC"/>
    <w:rsid w:val="00811335"/>
    <w:rsid w:val="008118C0"/>
    <w:rsid w:val="00811A08"/>
    <w:rsid w:val="00811C43"/>
    <w:rsid w:val="0081225F"/>
    <w:rsid w:val="008125F9"/>
    <w:rsid w:val="00812BF7"/>
    <w:rsid w:val="008136F3"/>
    <w:rsid w:val="00813AA0"/>
    <w:rsid w:val="00813BF6"/>
    <w:rsid w:val="0081435D"/>
    <w:rsid w:val="00814C68"/>
    <w:rsid w:val="00814C8A"/>
    <w:rsid w:val="00814DF2"/>
    <w:rsid w:val="00814F99"/>
    <w:rsid w:val="008151FA"/>
    <w:rsid w:val="00815203"/>
    <w:rsid w:val="0081523B"/>
    <w:rsid w:val="008159F4"/>
    <w:rsid w:val="00815A81"/>
    <w:rsid w:val="00815BB4"/>
    <w:rsid w:val="008161D8"/>
    <w:rsid w:val="008162B8"/>
    <w:rsid w:val="00816453"/>
    <w:rsid w:val="00816C94"/>
    <w:rsid w:val="00816CB7"/>
    <w:rsid w:val="00816DC0"/>
    <w:rsid w:val="0081702E"/>
    <w:rsid w:val="00817182"/>
    <w:rsid w:val="008177AF"/>
    <w:rsid w:val="008200E2"/>
    <w:rsid w:val="0082097C"/>
    <w:rsid w:val="0082122D"/>
    <w:rsid w:val="0082141A"/>
    <w:rsid w:val="00821697"/>
    <w:rsid w:val="00821BBC"/>
    <w:rsid w:val="00821BC8"/>
    <w:rsid w:val="008225A0"/>
    <w:rsid w:val="008226F3"/>
    <w:rsid w:val="00823035"/>
    <w:rsid w:val="00823336"/>
    <w:rsid w:val="00823404"/>
    <w:rsid w:val="008235C4"/>
    <w:rsid w:val="0082396C"/>
    <w:rsid w:val="00823B9E"/>
    <w:rsid w:val="008247B6"/>
    <w:rsid w:val="00824B5C"/>
    <w:rsid w:val="00825163"/>
    <w:rsid w:val="008256E0"/>
    <w:rsid w:val="00826554"/>
    <w:rsid w:val="008267C6"/>
    <w:rsid w:val="00826A91"/>
    <w:rsid w:val="00826E1B"/>
    <w:rsid w:val="00827F01"/>
    <w:rsid w:val="0083020D"/>
    <w:rsid w:val="008307AA"/>
    <w:rsid w:val="00830802"/>
    <w:rsid w:val="00830812"/>
    <w:rsid w:val="008312B0"/>
    <w:rsid w:val="008320F5"/>
    <w:rsid w:val="00832216"/>
    <w:rsid w:val="008324E4"/>
    <w:rsid w:val="0083270A"/>
    <w:rsid w:val="008327F9"/>
    <w:rsid w:val="008328E9"/>
    <w:rsid w:val="00832BC7"/>
    <w:rsid w:val="00832C5E"/>
    <w:rsid w:val="00833108"/>
    <w:rsid w:val="008331DC"/>
    <w:rsid w:val="0083374E"/>
    <w:rsid w:val="008348A6"/>
    <w:rsid w:val="00834A1C"/>
    <w:rsid w:val="00834AA6"/>
    <w:rsid w:val="00834CD4"/>
    <w:rsid w:val="0083514B"/>
    <w:rsid w:val="0083532E"/>
    <w:rsid w:val="00835A1A"/>
    <w:rsid w:val="00835AD1"/>
    <w:rsid w:val="00835D14"/>
    <w:rsid w:val="00836081"/>
    <w:rsid w:val="008369F8"/>
    <w:rsid w:val="00836CFC"/>
    <w:rsid w:val="0083708C"/>
    <w:rsid w:val="00837343"/>
    <w:rsid w:val="0083741A"/>
    <w:rsid w:val="00837D41"/>
    <w:rsid w:val="00837F89"/>
    <w:rsid w:val="008401A9"/>
    <w:rsid w:val="00840532"/>
    <w:rsid w:val="008414BD"/>
    <w:rsid w:val="0084172B"/>
    <w:rsid w:val="00841AF6"/>
    <w:rsid w:val="00841B11"/>
    <w:rsid w:val="00841BF6"/>
    <w:rsid w:val="00842680"/>
    <w:rsid w:val="00842A5B"/>
    <w:rsid w:val="00842A8B"/>
    <w:rsid w:val="00843097"/>
    <w:rsid w:val="008436F5"/>
    <w:rsid w:val="00843B53"/>
    <w:rsid w:val="00843D99"/>
    <w:rsid w:val="008442FF"/>
    <w:rsid w:val="00844542"/>
    <w:rsid w:val="00844BEE"/>
    <w:rsid w:val="00844C47"/>
    <w:rsid w:val="00845057"/>
    <w:rsid w:val="0084538F"/>
    <w:rsid w:val="00845777"/>
    <w:rsid w:val="00845A54"/>
    <w:rsid w:val="0084632B"/>
    <w:rsid w:val="0084697E"/>
    <w:rsid w:val="00846BA7"/>
    <w:rsid w:val="0084715F"/>
    <w:rsid w:val="0084739A"/>
    <w:rsid w:val="008473D5"/>
    <w:rsid w:val="00847593"/>
    <w:rsid w:val="00847A23"/>
    <w:rsid w:val="00847E20"/>
    <w:rsid w:val="008509B3"/>
    <w:rsid w:val="00851341"/>
    <w:rsid w:val="00851578"/>
    <w:rsid w:val="008518CB"/>
    <w:rsid w:val="00851D18"/>
    <w:rsid w:val="00851FFA"/>
    <w:rsid w:val="008520D2"/>
    <w:rsid w:val="0085256B"/>
    <w:rsid w:val="008528BD"/>
    <w:rsid w:val="00852C07"/>
    <w:rsid w:val="00852D40"/>
    <w:rsid w:val="00852FE9"/>
    <w:rsid w:val="00853038"/>
    <w:rsid w:val="008531F7"/>
    <w:rsid w:val="00853405"/>
    <w:rsid w:val="00853EA0"/>
    <w:rsid w:val="00854BBC"/>
    <w:rsid w:val="00854C27"/>
    <w:rsid w:val="00854F34"/>
    <w:rsid w:val="00854F89"/>
    <w:rsid w:val="0085522F"/>
    <w:rsid w:val="0085559C"/>
    <w:rsid w:val="00856192"/>
    <w:rsid w:val="00856B01"/>
    <w:rsid w:val="00856E0F"/>
    <w:rsid w:val="00856E33"/>
    <w:rsid w:val="00857062"/>
    <w:rsid w:val="00857404"/>
    <w:rsid w:val="008575B2"/>
    <w:rsid w:val="0085767E"/>
    <w:rsid w:val="008576E5"/>
    <w:rsid w:val="008577BD"/>
    <w:rsid w:val="00860627"/>
    <w:rsid w:val="00860785"/>
    <w:rsid w:val="00860932"/>
    <w:rsid w:val="008609F7"/>
    <w:rsid w:val="00860C1B"/>
    <w:rsid w:val="00860ECA"/>
    <w:rsid w:val="008613A1"/>
    <w:rsid w:val="00861854"/>
    <w:rsid w:val="00861B2F"/>
    <w:rsid w:val="00861B9F"/>
    <w:rsid w:val="00861F69"/>
    <w:rsid w:val="00862135"/>
    <w:rsid w:val="008622AD"/>
    <w:rsid w:val="008622DC"/>
    <w:rsid w:val="008626C0"/>
    <w:rsid w:val="0086278A"/>
    <w:rsid w:val="00862F69"/>
    <w:rsid w:val="008637D6"/>
    <w:rsid w:val="00864642"/>
    <w:rsid w:val="0086482D"/>
    <w:rsid w:val="008652C5"/>
    <w:rsid w:val="00865615"/>
    <w:rsid w:val="00865A1A"/>
    <w:rsid w:val="00865E3D"/>
    <w:rsid w:val="00866094"/>
    <w:rsid w:val="00866437"/>
    <w:rsid w:val="00866473"/>
    <w:rsid w:val="008666B1"/>
    <w:rsid w:val="008669EC"/>
    <w:rsid w:val="00866EC1"/>
    <w:rsid w:val="0086709B"/>
    <w:rsid w:val="00867520"/>
    <w:rsid w:val="008679CD"/>
    <w:rsid w:val="008679FA"/>
    <w:rsid w:val="00867C2C"/>
    <w:rsid w:val="008700E6"/>
    <w:rsid w:val="0087018D"/>
    <w:rsid w:val="00870621"/>
    <w:rsid w:val="00870682"/>
    <w:rsid w:val="00870903"/>
    <w:rsid w:val="00870D7B"/>
    <w:rsid w:val="00870F74"/>
    <w:rsid w:val="00871912"/>
    <w:rsid w:val="00871BBE"/>
    <w:rsid w:val="0087268C"/>
    <w:rsid w:val="008726A3"/>
    <w:rsid w:val="008726C8"/>
    <w:rsid w:val="00872D0B"/>
    <w:rsid w:val="00873829"/>
    <w:rsid w:val="00873C45"/>
    <w:rsid w:val="00873EBF"/>
    <w:rsid w:val="00873F8F"/>
    <w:rsid w:val="008748FD"/>
    <w:rsid w:val="00874CA4"/>
    <w:rsid w:val="00874F48"/>
    <w:rsid w:val="00875067"/>
    <w:rsid w:val="008750A5"/>
    <w:rsid w:val="00875A3E"/>
    <w:rsid w:val="0087645C"/>
    <w:rsid w:val="00876F1B"/>
    <w:rsid w:val="00877655"/>
    <w:rsid w:val="008777C0"/>
    <w:rsid w:val="008779B6"/>
    <w:rsid w:val="00877CC8"/>
    <w:rsid w:val="00877E30"/>
    <w:rsid w:val="0088106D"/>
    <w:rsid w:val="0088119D"/>
    <w:rsid w:val="008816A9"/>
    <w:rsid w:val="00881CD9"/>
    <w:rsid w:val="00882486"/>
    <w:rsid w:val="00882C26"/>
    <w:rsid w:val="00882D2B"/>
    <w:rsid w:val="00882D86"/>
    <w:rsid w:val="00883401"/>
    <w:rsid w:val="008839C3"/>
    <w:rsid w:val="00883A97"/>
    <w:rsid w:val="00883AD7"/>
    <w:rsid w:val="00883DBC"/>
    <w:rsid w:val="00883F3B"/>
    <w:rsid w:val="0088432E"/>
    <w:rsid w:val="00884504"/>
    <w:rsid w:val="008849E7"/>
    <w:rsid w:val="0088554B"/>
    <w:rsid w:val="00885E05"/>
    <w:rsid w:val="0088615C"/>
    <w:rsid w:val="00886434"/>
    <w:rsid w:val="00886602"/>
    <w:rsid w:val="00886C3A"/>
    <w:rsid w:val="00887445"/>
    <w:rsid w:val="00887B35"/>
    <w:rsid w:val="00887FF9"/>
    <w:rsid w:val="008903F0"/>
    <w:rsid w:val="008906E4"/>
    <w:rsid w:val="00890AD9"/>
    <w:rsid w:val="00890BD1"/>
    <w:rsid w:val="008917C0"/>
    <w:rsid w:val="00892975"/>
    <w:rsid w:val="00892AFC"/>
    <w:rsid w:val="0089305E"/>
    <w:rsid w:val="00893593"/>
    <w:rsid w:val="008939C6"/>
    <w:rsid w:val="00893FCC"/>
    <w:rsid w:val="0089465D"/>
    <w:rsid w:val="00894A3B"/>
    <w:rsid w:val="00894B58"/>
    <w:rsid w:val="00894B82"/>
    <w:rsid w:val="00894BE2"/>
    <w:rsid w:val="00895780"/>
    <w:rsid w:val="00895B18"/>
    <w:rsid w:val="00895D45"/>
    <w:rsid w:val="008963A5"/>
    <w:rsid w:val="00896724"/>
    <w:rsid w:val="008968E8"/>
    <w:rsid w:val="00896CDA"/>
    <w:rsid w:val="00896E6A"/>
    <w:rsid w:val="00896FD3"/>
    <w:rsid w:val="008970D6"/>
    <w:rsid w:val="00897444"/>
    <w:rsid w:val="00897A28"/>
    <w:rsid w:val="00897C88"/>
    <w:rsid w:val="00897CDF"/>
    <w:rsid w:val="00897F8E"/>
    <w:rsid w:val="008A00C1"/>
    <w:rsid w:val="008A03AF"/>
    <w:rsid w:val="008A08DE"/>
    <w:rsid w:val="008A0C35"/>
    <w:rsid w:val="008A0C3C"/>
    <w:rsid w:val="008A0C85"/>
    <w:rsid w:val="008A1077"/>
    <w:rsid w:val="008A1670"/>
    <w:rsid w:val="008A167F"/>
    <w:rsid w:val="008A2106"/>
    <w:rsid w:val="008A2108"/>
    <w:rsid w:val="008A2F1A"/>
    <w:rsid w:val="008A2F46"/>
    <w:rsid w:val="008A2FB7"/>
    <w:rsid w:val="008A36A2"/>
    <w:rsid w:val="008A37F1"/>
    <w:rsid w:val="008A388B"/>
    <w:rsid w:val="008A3910"/>
    <w:rsid w:val="008A3ACE"/>
    <w:rsid w:val="008A3DFC"/>
    <w:rsid w:val="008A400F"/>
    <w:rsid w:val="008A409D"/>
    <w:rsid w:val="008A465C"/>
    <w:rsid w:val="008A5072"/>
    <w:rsid w:val="008A5C67"/>
    <w:rsid w:val="008A5E52"/>
    <w:rsid w:val="008A652A"/>
    <w:rsid w:val="008A652F"/>
    <w:rsid w:val="008A695E"/>
    <w:rsid w:val="008A6B80"/>
    <w:rsid w:val="008A6C7F"/>
    <w:rsid w:val="008A6C90"/>
    <w:rsid w:val="008A750B"/>
    <w:rsid w:val="008A7821"/>
    <w:rsid w:val="008A7A62"/>
    <w:rsid w:val="008A7E53"/>
    <w:rsid w:val="008B0015"/>
    <w:rsid w:val="008B003B"/>
    <w:rsid w:val="008B02B8"/>
    <w:rsid w:val="008B088B"/>
    <w:rsid w:val="008B0945"/>
    <w:rsid w:val="008B119B"/>
    <w:rsid w:val="008B17C2"/>
    <w:rsid w:val="008B1CB0"/>
    <w:rsid w:val="008B233F"/>
    <w:rsid w:val="008B447D"/>
    <w:rsid w:val="008B47D1"/>
    <w:rsid w:val="008B485B"/>
    <w:rsid w:val="008B4AAF"/>
    <w:rsid w:val="008B4AD7"/>
    <w:rsid w:val="008B4AF4"/>
    <w:rsid w:val="008B4C42"/>
    <w:rsid w:val="008B4CB6"/>
    <w:rsid w:val="008B4E29"/>
    <w:rsid w:val="008B4F4F"/>
    <w:rsid w:val="008B51DC"/>
    <w:rsid w:val="008B528D"/>
    <w:rsid w:val="008B53C9"/>
    <w:rsid w:val="008B5441"/>
    <w:rsid w:val="008B558A"/>
    <w:rsid w:val="008B5762"/>
    <w:rsid w:val="008B599D"/>
    <w:rsid w:val="008B5D29"/>
    <w:rsid w:val="008B5FB2"/>
    <w:rsid w:val="008B60C8"/>
    <w:rsid w:val="008B66B7"/>
    <w:rsid w:val="008B6C16"/>
    <w:rsid w:val="008B6C72"/>
    <w:rsid w:val="008B6FFE"/>
    <w:rsid w:val="008B703A"/>
    <w:rsid w:val="008B7D15"/>
    <w:rsid w:val="008C0160"/>
    <w:rsid w:val="008C0FAF"/>
    <w:rsid w:val="008C1424"/>
    <w:rsid w:val="008C164A"/>
    <w:rsid w:val="008C1AE4"/>
    <w:rsid w:val="008C2018"/>
    <w:rsid w:val="008C20F4"/>
    <w:rsid w:val="008C26D8"/>
    <w:rsid w:val="008C2978"/>
    <w:rsid w:val="008C2A4E"/>
    <w:rsid w:val="008C2A91"/>
    <w:rsid w:val="008C2F8F"/>
    <w:rsid w:val="008C2FF3"/>
    <w:rsid w:val="008C335B"/>
    <w:rsid w:val="008C353F"/>
    <w:rsid w:val="008C3CE1"/>
    <w:rsid w:val="008C3E55"/>
    <w:rsid w:val="008C4309"/>
    <w:rsid w:val="008C4844"/>
    <w:rsid w:val="008C5F72"/>
    <w:rsid w:val="008C5FDB"/>
    <w:rsid w:val="008C6225"/>
    <w:rsid w:val="008C672B"/>
    <w:rsid w:val="008C6E7C"/>
    <w:rsid w:val="008C70D4"/>
    <w:rsid w:val="008C778A"/>
    <w:rsid w:val="008C7F3A"/>
    <w:rsid w:val="008D1433"/>
    <w:rsid w:val="008D196E"/>
    <w:rsid w:val="008D1ED5"/>
    <w:rsid w:val="008D1F57"/>
    <w:rsid w:val="008D203F"/>
    <w:rsid w:val="008D22DE"/>
    <w:rsid w:val="008D2668"/>
    <w:rsid w:val="008D328E"/>
    <w:rsid w:val="008D3543"/>
    <w:rsid w:val="008D3637"/>
    <w:rsid w:val="008D4512"/>
    <w:rsid w:val="008D480B"/>
    <w:rsid w:val="008D51E0"/>
    <w:rsid w:val="008D55CD"/>
    <w:rsid w:val="008D5AD5"/>
    <w:rsid w:val="008D5ED4"/>
    <w:rsid w:val="008D683C"/>
    <w:rsid w:val="008D6968"/>
    <w:rsid w:val="008D71A0"/>
    <w:rsid w:val="008D7829"/>
    <w:rsid w:val="008D7C78"/>
    <w:rsid w:val="008E001A"/>
    <w:rsid w:val="008E01CB"/>
    <w:rsid w:val="008E01F0"/>
    <w:rsid w:val="008E09D0"/>
    <w:rsid w:val="008E0D18"/>
    <w:rsid w:val="008E0D24"/>
    <w:rsid w:val="008E0EA7"/>
    <w:rsid w:val="008E165B"/>
    <w:rsid w:val="008E16FD"/>
    <w:rsid w:val="008E19AD"/>
    <w:rsid w:val="008E1EAD"/>
    <w:rsid w:val="008E242D"/>
    <w:rsid w:val="008E24DD"/>
    <w:rsid w:val="008E2719"/>
    <w:rsid w:val="008E2720"/>
    <w:rsid w:val="008E2AD0"/>
    <w:rsid w:val="008E2F57"/>
    <w:rsid w:val="008E31C8"/>
    <w:rsid w:val="008E3445"/>
    <w:rsid w:val="008E35F5"/>
    <w:rsid w:val="008E3867"/>
    <w:rsid w:val="008E3FBA"/>
    <w:rsid w:val="008E465C"/>
    <w:rsid w:val="008E46CE"/>
    <w:rsid w:val="008E4782"/>
    <w:rsid w:val="008E484F"/>
    <w:rsid w:val="008E4988"/>
    <w:rsid w:val="008E49FF"/>
    <w:rsid w:val="008E4A3A"/>
    <w:rsid w:val="008E4AA7"/>
    <w:rsid w:val="008E4CE2"/>
    <w:rsid w:val="008E5389"/>
    <w:rsid w:val="008E576A"/>
    <w:rsid w:val="008E5809"/>
    <w:rsid w:val="008E63F3"/>
    <w:rsid w:val="008E6544"/>
    <w:rsid w:val="008E6990"/>
    <w:rsid w:val="008E6C3A"/>
    <w:rsid w:val="008E7406"/>
    <w:rsid w:val="008E76BC"/>
    <w:rsid w:val="008E77E7"/>
    <w:rsid w:val="008E78C7"/>
    <w:rsid w:val="008E7A79"/>
    <w:rsid w:val="008F0CBA"/>
    <w:rsid w:val="008F0F47"/>
    <w:rsid w:val="008F1611"/>
    <w:rsid w:val="008F1894"/>
    <w:rsid w:val="008F1CCF"/>
    <w:rsid w:val="008F1D9F"/>
    <w:rsid w:val="008F1E6F"/>
    <w:rsid w:val="008F1E74"/>
    <w:rsid w:val="008F1ED8"/>
    <w:rsid w:val="008F2BD0"/>
    <w:rsid w:val="008F2E11"/>
    <w:rsid w:val="008F2E59"/>
    <w:rsid w:val="008F38C1"/>
    <w:rsid w:val="008F3F89"/>
    <w:rsid w:val="008F438D"/>
    <w:rsid w:val="008F44DF"/>
    <w:rsid w:val="008F472F"/>
    <w:rsid w:val="008F4889"/>
    <w:rsid w:val="008F4B95"/>
    <w:rsid w:val="008F4CDE"/>
    <w:rsid w:val="008F4E28"/>
    <w:rsid w:val="008F571B"/>
    <w:rsid w:val="008F5BD4"/>
    <w:rsid w:val="008F60CB"/>
    <w:rsid w:val="008F6193"/>
    <w:rsid w:val="008F6323"/>
    <w:rsid w:val="008F63D0"/>
    <w:rsid w:val="008F6A37"/>
    <w:rsid w:val="008F6B0C"/>
    <w:rsid w:val="008F6BAE"/>
    <w:rsid w:val="008F7215"/>
    <w:rsid w:val="008F721D"/>
    <w:rsid w:val="008F72B6"/>
    <w:rsid w:val="008F7311"/>
    <w:rsid w:val="008F7456"/>
    <w:rsid w:val="008F7A82"/>
    <w:rsid w:val="008F7AD3"/>
    <w:rsid w:val="008F7C86"/>
    <w:rsid w:val="0090057C"/>
    <w:rsid w:val="00900BBF"/>
    <w:rsid w:val="00900CF5"/>
    <w:rsid w:val="00900FB9"/>
    <w:rsid w:val="009012C0"/>
    <w:rsid w:val="009025B6"/>
    <w:rsid w:val="00902638"/>
    <w:rsid w:val="00902FDE"/>
    <w:rsid w:val="00903013"/>
    <w:rsid w:val="009031CE"/>
    <w:rsid w:val="009034D9"/>
    <w:rsid w:val="0090363C"/>
    <w:rsid w:val="0090407F"/>
    <w:rsid w:val="0090484A"/>
    <w:rsid w:val="00904A1D"/>
    <w:rsid w:val="00905446"/>
    <w:rsid w:val="00905514"/>
    <w:rsid w:val="00905538"/>
    <w:rsid w:val="009055B9"/>
    <w:rsid w:val="00905658"/>
    <w:rsid w:val="0090566C"/>
    <w:rsid w:val="00905B1B"/>
    <w:rsid w:val="00906348"/>
    <w:rsid w:val="0090651B"/>
    <w:rsid w:val="00906AEC"/>
    <w:rsid w:val="00906B1A"/>
    <w:rsid w:val="0090726E"/>
    <w:rsid w:val="00907BED"/>
    <w:rsid w:val="00907FCB"/>
    <w:rsid w:val="00907FDF"/>
    <w:rsid w:val="009105C0"/>
    <w:rsid w:val="00910E37"/>
    <w:rsid w:val="009112FE"/>
    <w:rsid w:val="009112FF"/>
    <w:rsid w:val="00911F63"/>
    <w:rsid w:val="00912A3F"/>
    <w:rsid w:val="00912ABB"/>
    <w:rsid w:val="00912B6B"/>
    <w:rsid w:val="00912E24"/>
    <w:rsid w:val="009133FA"/>
    <w:rsid w:val="009136B3"/>
    <w:rsid w:val="0091433E"/>
    <w:rsid w:val="00914F3C"/>
    <w:rsid w:val="00915234"/>
    <w:rsid w:val="00915678"/>
    <w:rsid w:val="009161EC"/>
    <w:rsid w:val="0091626A"/>
    <w:rsid w:val="00916E28"/>
    <w:rsid w:val="00916F0E"/>
    <w:rsid w:val="00917929"/>
    <w:rsid w:val="00917E5E"/>
    <w:rsid w:val="00920234"/>
    <w:rsid w:val="00920556"/>
    <w:rsid w:val="0092090C"/>
    <w:rsid w:val="00920B88"/>
    <w:rsid w:val="00920C8E"/>
    <w:rsid w:val="00920D59"/>
    <w:rsid w:val="00921576"/>
    <w:rsid w:val="00921693"/>
    <w:rsid w:val="00921C17"/>
    <w:rsid w:val="00921E43"/>
    <w:rsid w:val="009224B3"/>
    <w:rsid w:val="009224FF"/>
    <w:rsid w:val="00922BAD"/>
    <w:rsid w:val="00922BB0"/>
    <w:rsid w:val="00922BCA"/>
    <w:rsid w:val="009230B1"/>
    <w:rsid w:val="009230D8"/>
    <w:rsid w:val="00923241"/>
    <w:rsid w:val="009237CE"/>
    <w:rsid w:val="00923B20"/>
    <w:rsid w:val="009242ED"/>
    <w:rsid w:val="00924B71"/>
    <w:rsid w:val="00924B7A"/>
    <w:rsid w:val="00925286"/>
    <w:rsid w:val="00925584"/>
    <w:rsid w:val="00925BAE"/>
    <w:rsid w:val="00925CAB"/>
    <w:rsid w:val="00926D58"/>
    <w:rsid w:val="00927443"/>
    <w:rsid w:val="009277C5"/>
    <w:rsid w:val="0092783D"/>
    <w:rsid w:val="00927A45"/>
    <w:rsid w:val="00927F8A"/>
    <w:rsid w:val="009300B5"/>
    <w:rsid w:val="00930316"/>
    <w:rsid w:val="0093056C"/>
    <w:rsid w:val="00930650"/>
    <w:rsid w:val="009306B7"/>
    <w:rsid w:val="00931387"/>
    <w:rsid w:val="00931468"/>
    <w:rsid w:val="0093147A"/>
    <w:rsid w:val="009315D0"/>
    <w:rsid w:val="00931648"/>
    <w:rsid w:val="00931811"/>
    <w:rsid w:val="00931981"/>
    <w:rsid w:val="00931E06"/>
    <w:rsid w:val="00932B46"/>
    <w:rsid w:val="00932F89"/>
    <w:rsid w:val="00933018"/>
    <w:rsid w:val="00933C9B"/>
    <w:rsid w:val="00933E28"/>
    <w:rsid w:val="0093423F"/>
    <w:rsid w:val="00934406"/>
    <w:rsid w:val="00934EF3"/>
    <w:rsid w:val="00935032"/>
    <w:rsid w:val="009350D4"/>
    <w:rsid w:val="009350F7"/>
    <w:rsid w:val="00935A22"/>
    <w:rsid w:val="00935BBE"/>
    <w:rsid w:val="00935E66"/>
    <w:rsid w:val="00935FDB"/>
    <w:rsid w:val="00936209"/>
    <w:rsid w:val="009364DE"/>
    <w:rsid w:val="0093675E"/>
    <w:rsid w:val="009367C4"/>
    <w:rsid w:val="00936931"/>
    <w:rsid w:val="00936D88"/>
    <w:rsid w:val="00937719"/>
    <w:rsid w:val="00937930"/>
    <w:rsid w:val="00937C18"/>
    <w:rsid w:val="00940026"/>
    <w:rsid w:val="009401A0"/>
    <w:rsid w:val="009402AE"/>
    <w:rsid w:val="00940441"/>
    <w:rsid w:val="00940A9D"/>
    <w:rsid w:val="00941210"/>
    <w:rsid w:val="00941564"/>
    <w:rsid w:val="0094280F"/>
    <w:rsid w:val="0094299B"/>
    <w:rsid w:val="00942BE1"/>
    <w:rsid w:val="009435E6"/>
    <w:rsid w:val="0094401F"/>
    <w:rsid w:val="00944342"/>
    <w:rsid w:val="009447CD"/>
    <w:rsid w:val="00944AF6"/>
    <w:rsid w:val="00944C90"/>
    <w:rsid w:val="009450BD"/>
    <w:rsid w:val="00945293"/>
    <w:rsid w:val="0094547F"/>
    <w:rsid w:val="00945793"/>
    <w:rsid w:val="00945B10"/>
    <w:rsid w:val="009461A6"/>
    <w:rsid w:val="009461F4"/>
    <w:rsid w:val="00946B0F"/>
    <w:rsid w:val="00946D44"/>
    <w:rsid w:val="00946FE1"/>
    <w:rsid w:val="0094706B"/>
    <w:rsid w:val="0094710C"/>
    <w:rsid w:val="009475B8"/>
    <w:rsid w:val="00947F35"/>
    <w:rsid w:val="009501ED"/>
    <w:rsid w:val="0095103B"/>
    <w:rsid w:val="00951359"/>
    <w:rsid w:val="00951D5B"/>
    <w:rsid w:val="00952156"/>
    <w:rsid w:val="009525E5"/>
    <w:rsid w:val="00952B4C"/>
    <w:rsid w:val="00952C10"/>
    <w:rsid w:val="00953577"/>
    <w:rsid w:val="00953E31"/>
    <w:rsid w:val="00953F3B"/>
    <w:rsid w:val="009544DB"/>
    <w:rsid w:val="00954670"/>
    <w:rsid w:val="0095477B"/>
    <w:rsid w:val="009548F8"/>
    <w:rsid w:val="009557A3"/>
    <w:rsid w:val="0095585C"/>
    <w:rsid w:val="00955CA0"/>
    <w:rsid w:val="009562F0"/>
    <w:rsid w:val="00956756"/>
    <w:rsid w:val="00956BE4"/>
    <w:rsid w:val="00957143"/>
    <w:rsid w:val="00957F50"/>
    <w:rsid w:val="0096037A"/>
    <w:rsid w:val="009606F7"/>
    <w:rsid w:val="00960733"/>
    <w:rsid w:val="009607F1"/>
    <w:rsid w:val="00961102"/>
    <w:rsid w:val="009619AD"/>
    <w:rsid w:val="00961A6C"/>
    <w:rsid w:val="00961E47"/>
    <w:rsid w:val="00961F3E"/>
    <w:rsid w:val="009622E3"/>
    <w:rsid w:val="0096246A"/>
    <w:rsid w:val="009629B3"/>
    <w:rsid w:val="00962A5C"/>
    <w:rsid w:val="0096312D"/>
    <w:rsid w:val="009632AD"/>
    <w:rsid w:val="009632C0"/>
    <w:rsid w:val="0096350D"/>
    <w:rsid w:val="00963897"/>
    <w:rsid w:val="009639E9"/>
    <w:rsid w:val="00963B4F"/>
    <w:rsid w:val="00963C67"/>
    <w:rsid w:val="0096445A"/>
    <w:rsid w:val="0096496C"/>
    <w:rsid w:val="0096512B"/>
    <w:rsid w:val="00965777"/>
    <w:rsid w:val="009659CC"/>
    <w:rsid w:val="00965EFB"/>
    <w:rsid w:val="00966212"/>
    <w:rsid w:val="00966AEE"/>
    <w:rsid w:val="00966BAD"/>
    <w:rsid w:val="00966F94"/>
    <w:rsid w:val="0096714F"/>
    <w:rsid w:val="00967399"/>
    <w:rsid w:val="0096745F"/>
    <w:rsid w:val="0096766A"/>
    <w:rsid w:val="00967943"/>
    <w:rsid w:val="00967A66"/>
    <w:rsid w:val="00967AAE"/>
    <w:rsid w:val="00967CBD"/>
    <w:rsid w:val="00967D9A"/>
    <w:rsid w:val="00967EC8"/>
    <w:rsid w:val="009707C2"/>
    <w:rsid w:val="00970E2A"/>
    <w:rsid w:val="00971452"/>
    <w:rsid w:val="00971566"/>
    <w:rsid w:val="009716AC"/>
    <w:rsid w:val="00971B91"/>
    <w:rsid w:val="00971C30"/>
    <w:rsid w:val="00972077"/>
    <w:rsid w:val="009724F5"/>
    <w:rsid w:val="00972A96"/>
    <w:rsid w:val="009734C1"/>
    <w:rsid w:val="00973A4F"/>
    <w:rsid w:val="00973D1D"/>
    <w:rsid w:val="00973E5E"/>
    <w:rsid w:val="00974003"/>
    <w:rsid w:val="00974031"/>
    <w:rsid w:val="00974A8C"/>
    <w:rsid w:val="00974AA2"/>
    <w:rsid w:val="00974BAE"/>
    <w:rsid w:val="00975671"/>
    <w:rsid w:val="0097579D"/>
    <w:rsid w:val="0097599F"/>
    <w:rsid w:val="00975A36"/>
    <w:rsid w:val="00975EEC"/>
    <w:rsid w:val="009760AD"/>
    <w:rsid w:val="009760E4"/>
    <w:rsid w:val="0097613B"/>
    <w:rsid w:val="009762CA"/>
    <w:rsid w:val="00976338"/>
    <w:rsid w:val="00976E5A"/>
    <w:rsid w:val="00977648"/>
    <w:rsid w:val="009778AC"/>
    <w:rsid w:val="00977BEA"/>
    <w:rsid w:val="00977C73"/>
    <w:rsid w:val="0098041B"/>
    <w:rsid w:val="009804A1"/>
    <w:rsid w:val="00980A4A"/>
    <w:rsid w:val="00980AEA"/>
    <w:rsid w:val="00980AFF"/>
    <w:rsid w:val="00981151"/>
    <w:rsid w:val="0098193B"/>
    <w:rsid w:val="00981A69"/>
    <w:rsid w:val="00982076"/>
    <w:rsid w:val="0098236A"/>
    <w:rsid w:val="009827D4"/>
    <w:rsid w:val="009827EA"/>
    <w:rsid w:val="00982BAA"/>
    <w:rsid w:val="00983158"/>
    <w:rsid w:val="0098369D"/>
    <w:rsid w:val="00983B29"/>
    <w:rsid w:val="00983E15"/>
    <w:rsid w:val="00984912"/>
    <w:rsid w:val="00984B75"/>
    <w:rsid w:val="00984D21"/>
    <w:rsid w:val="00984F9C"/>
    <w:rsid w:val="0098524D"/>
    <w:rsid w:val="00985522"/>
    <w:rsid w:val="00985624"/>
    <w:rsid w:val="00985FAD"/>
    <w:rsid w:val="00986117"/>
    <w:rsid w:val="00986952"/>
    <w:rsid w:val="00987086"/>
    <w:rsid w:val="0098788C"/>
    <w:rsid w:val="009878D8"/>
    <w:rsid w:val="00987908"/>
    <w:rsid w:val="00990329"/>
    <w:rsid w:val="00991323"/>
    <w:rsid w:val="00991573"/>
    <w:rsid w:val="00991724"/>
    <w:rsid w:val="0099179A"/>
    <w:rsid w:val="009917FE"/>
    <w:rsid w:val="00991939"/>
    <w:rsid w:val="0099202E"/>
    <w:rsid w:val="0099207E"/>
    <w:rsid w:val="009920DA"/>
    <w:rsid w:val="0099292A"/>
    <w:rsid w:val="00992946"/>
    <w:rsid w:val="00992F4A"/>
    <w:rsid w:val="0099355C"/>
    <w:rsid w:val="00993BBD"/>
    <w:rsid w:val="00993C1E"/>
    <w:rsid w:val="00994E30"/>
    <w:rsid w:val="009951B9"/>
    <w:rsid w:val="00995215"/>
    <w:rsid w:val="00996D21"/>
    <w:rsid w:val="009970E2"/>
    <w:rsid w:val="00997366"/>
    <w:rsid w:val="0099774C"/>
    <w:rsid w:val="0099798E"/>
    <w:rsid w:val="00997AFD"/>
    <w:rsid w:val="00997B54"/>
    <w:rsid w:val="00997B59"/>
    <w:rsid w:val="009A0822"/>
    <w:rsid w:val="009A168C"/>
    <w:rsid w:val="009A1B0F"/>
    <w:rsid w:val="009A1D9B"/>
    <w:rsid w:val="009A1E0E"/>
    <w:rsid w:val="009A2043"/>
    <w:rsid w:val="009A2282"/>
    <w:rsid w:val="009A23D9"/>
    <w:rsid w:val="009A23E7"/>
    <w:rsid w:val="009A2584"/>
    <w:rsid w:val="009A25AE"/>
    <w:rsid w:val="009A2AF4"/>
    <w:rsid w:val="009A2C61"/>
    <w:rsid w:val="009A331B"/>
    <w:rsid w:val="009A34B6"/>
    <w:rsid w:val="009A3995"/>
    <w:rsid w:val="009A3B10"/>
    <w:rsid w:val="009A3FCA"/>
    <w:rsid w:val="009A42B6"/>
    <w:rsid w:val="009A4447"/>
    <w:rsid w:val="009A47BE"/>
    <w:rsid w:val="009A4A38"/>
    <w:rsid w:val="009A4CDB"/>
    <w:rsid w:val="009A543E"/>
    <w:rsid w:val="009A56FB"/>
    <w:rsid w:val="009A57AA"/>
    <w:rsid w:val="009A5803"/>
    <w:rsid w:val="009A66CD"/>
    <w:rsid w:val="009A69C6"/>
    <w:rsid w:val="009A6C31"/>
    <w:rsid w:val="009A6F1A"/>
    <w:rsid w:val="009A75EF"/>
    <w:rsid w:val="009A778B"/>
    <w:rsid w:val="009A7952"/>
    <w:rsid w:val="009A7999"/>
    <w:rsid w:val="009A7DD3"/>
    <w:rsid w:val="009A7F60"/>
    <w:rsid w:val="009B018D"/>
    <w:rsid w:val="009B0843"/>
    <w:rsid w:val="009B0A8C"/>
    <w:rsid w:val="009B0A94"/>
    <w:rsid w:val="009B0D70"/>
    <w:rsid w:val="009B1741"/>
    <w:rsid w:val="009B1748"/>
    <w:rsid w:val="009B1EF5"/>
    <w:rsid w:val="009B23A8"/>
    <w:rsid w:val="009B24DE"/>
    <w:rsid w:val="009B286B"/>
    <w:rsid w:val="009B2C33"/>
    <w:rsid w:val="009B2FF8"/>
    <w:rsid w:val="009B347E"/>
    <w:rsid w:val="009B35C0"/>
    <w:rsid w:val="009B3729"/>
    <w:rsid w:val="009B37EA"/>
    <w:rsid w:val="009B4230"/>
    <w:rsid w:val="009B454D"/>
    <w:rsid w:val="009B46B8"/>
    <w:rsid w:val="009B4901"/>
    <w:rsid w:val="009B4BA9"/>
    <w:rsid w:val="009B4BFB"/>
    <w:rsid w:val="009B50E4"/>
    <w:rsid w:val="009B5208"/>
    <w:rsid w:val="009B5F67"/>
    <w:rsid w:val="009B5F8A"/>
    <w:rsid w:val="009B62DF"/>
    <w:rsid w:val="009B6BD6"/>
    <w:rsid w:val="009B6C31"/>
    <w:rsid w:val="009B79E2"/>
    <w:rsid w:val="009B7ABD"/>
    <w:rsid w:val="009B7C67"/>
    <w:rsid w:val="009B7D0D"/>
    <w:rsid w:val="009C043D"/>
    <w:rsid w:val="009C050B"/>
    <w:rsid w:val="009C07F3"/>
    <w:rsid w:val="009C0865"/>
    <w:rsid w:val="009C0AA0"/>
    <w:rsid w:val="009C0C05"/>
    <w:rsid w:val="009C1172"/>
    <w:rsid w:val="009C1193"/>
    <w:rsid w:val="009C1278"/>
    <w:rsid w:val="009C1498"/>
    <w:rsid w:val="009C1636"/>
    <w:rsid w:val="009C1B98"/>
    <w:rsid w:val="009C1C79"/>
    <w:rsid w:val="009C1C96"/>
    <w:rsid w:val="009C38B6"/>
    <w:rsid w:val="009C3EEB"/>
    <w:rsid w:val="009C409E"/>
    <w:rsid w:val="009C434B"/>
    <w:rsid w:val="009C457F"/>
    <w:rsid w:val="009C45A9"/>
    <w:rsid w:val="009C4A4E"/>
    <w:rsid w:val="009C518A"/>
    <w:rsid w:val="009C6208"/>
    <w:rsid w:val="009C6559"/>
    <w:rsid w:val="009C6668"/>
    <w:rsid w:val="009C6B20"/>
    <w:rsid w:val="009C6B7B"/>
    <w:rsid w:val="009C6CC9"/>
    <w:rsid w:val="009C7587"/>
    <w:rsid w:val="009C7CB6"/>
    <w:rsid w:val="009C7EB6"/>
    <w:rsid w:val="009C7EF2"/>
    <w:rsid w:val="009D00B0"/>
    <w:rsid w:val="009D0194"/>
    <w:rsid w:val="009D062B"/>
    <w:rsid w:val="009D0785"/>
    <w:rsid w:val="009D0FC9"/>
    <w:rsid w:val="009D0FDE"/>
    <w:rsid w:val="009D1754"/>
    <w:rsid w:val="009D18CA"/>
    <w:rsid w:val="009D21DA"/>
    <w:rsid w:val="009D21E3"/>
    <w:rsid w:val="009D23D0"/>
    <w:rsid w:val="009D2449"/>
    <w:rsid w:val="009D247D"/>
    <w:rsid w:val="009D2C1B"/>
    <w:rsid w:val="009D307D"/>
    <w:rsid w:val="009D33C1"/>
    <w:rsid w:val="009D36CF"/>
    <w:rsid w:val="009D4692"/>
    <w:rsid w:val="009D484C"/>
    <w:rsid w:val="009D49FF"/>
    <w:rsid w:val="009D4BC1"/>
    <w:rsid w:val="009D4C70"/>
    <w:rsid w:val="009D4DCB"/>
    <w:rsid w:val="009D583E"/>
    <w:rsid w:val="009D593E"/>
    <w:rsid w:val="009D64A1"/>
    <w:rsid w:val="009D6B6C"/>
    <w:rsid w:val="009D7223"/>
    <w:rsid w:val="009D7331"/>
    <w:rsid w:val="009D742A"/>
    <w:rsid w:val="009D7891"/>
    <w:rsid w:val="009D7C2C"/>
    <w:rsid w:val="009D7D35"/>
    <w:rsid w:val="009E0433"/>
    <w:rsid w:val="009E0719"/>
    <w:rsid w:val="009E071A"/>
    <w:rsid w:val="009E0779"/>
    <w:rsid w:val="009E0934"/>
    <w:rsid w:val="009E1371"/>
    <w:rsid w:val="009E13F6"/>
    <w:rsid w:val="009E1552"/>
    <w:rsid w:val="009E1763"/>
    <w:rsid w:val="009E19CB"/>
    <w:rsid w:val="009E1AF8"/>
    <w:rsid w:val="009E1DB4"/>
    <w:rsid w:val="009E1DEA"/>
    <w:rsid w:val="009E1E7F"/>
    <w:rsid w:val="009E1F2F"/>
    <w:rsid w:val="009E1F51"/>
    <w:rsid w:val="009E23AF"/>
    <w:rsid w:val="009E26DF"/>
    <w:rsid w:val="009E292D"/>
    <w:rsid w:val="009E29D6"/>
    <w:rsid w:val="009E340D"/>
    <w:rsid w:val="009E3BF3"/>
    <w:rsid w:val="009E41CF"/>
    <w:rsid w:val="009E4880"/>
    <w:rsid w:val="009E48A3"/>
    <w:rsid w:val="009E49CD"/>
    <w:rsid w:val="009E4ACC"/>
    <w:rsid w:val="009E4B88"/>
    <w:rsid w:val="009E52D3"/>
    <w:rsid w:val="009E557C"/>
    <w:rsid w:val="009E5670"/>
    <w:rsid w:val="009E590F"/>
    <w:rsid w:val="009E5CA6"/>
    <w:rsid w:val="009E5F10"/>
    <w:rsid w:val="009E6503"/>
    <w:rsid w:val="009E68A3"/>
    <w:rsid w:val="009E6969"/>
    <w:rsid w:val="009E71AC"/>
    <w:rsid w:val="009E77BB"/>
    <w:rsid w:val="009E782C"/>
    <w:rsid w:val="009F1E9B"/>
    <w:rsid w:val="009F1FEE"/>
    <w:rsid w:val="009F202A"/>
    <w:rsid w:val="009F2807"/>
    <w:rsid w:val="009F2C9C"/>
    <w:rsid w:val="009F2E25"/>
    <w:rsid w:val="009F2FB3"/>
    <w:rsid w:val="009F31ED"/>
    <w:rsid w:val="009F36C5"/>
    <w:rsid w:val="009F41BA"/>
    <w:rsid w:val="009F452B"/>
    <w:rsid w:val="009F4724"/>
    <w:rsid w:val="009F502D"/>
    <w:rsid w:val="009F54EC"/>
    <w:rsid w:val="009F5702"/>
    <w:rsid w:val="009F5A76"/>
    <w:rsid w:val="009F5F80"/>
    <w:rsid w:val="009F652E"/>
    <w:rsid w:val="009F678E"/>
    <w:rsid w:val="009F6833"/>
    <w:rsid w:val="009F6B8C"/>
    <w:rsid w:val="009F6BE4"/>
    <w:rsid w:val="009F7172"/>
    <w:rsid w:val="009F754D"/>
    <w:rsid w:val="009F7886"/>
    <w:rsid w:val="009F7A41"/>
    <w:rsid w:val="00A00000"/>
    <w:rsid w:val="00A005A6"/>
    <w:rsid w:val="00A00823"/>
    <w:rsid w:val="00A00830"/>
    <w:rsid w:val="00A008AF"/>
    <w:rsid w:val="00A00C39"/>
    <w:rsid w:val="00A00D20"/>
    <w:rsid w:val="00A011AF"/>
    <w:rsid w:val="00A0138D"/>
    <w:rsid w:val="00A01ED0"/>
    <w:rsid w:val="00A01F63"/>
    <w:rsid w:val="00A028DF"/>
    <w:rsid w:val="00A02D8A"/>
    <w:rsid w:val="00A036CA"/>
    <w:rsid w:val="00A037FD"/>
    <w:rsid w:val="00A03967"/>
    <w:rsid w:val="00A03AF2"/>
    <w:rsid w:val="00A03D04"/>
    <w:rsid w:val="00A03F5E"/>
    <w:rsid w:val="00A04DD1"/>
    <w:rsid w:val="00A04F87"/>
    <w:rsid w:val="00A052F0"/>
    <w:rsid w:val="00A0557C"/>
    <w:rsid w:val="00A05695"/>
    <w:rsid w:val="00A05805"/>
    <w:rsid w:val="00A05A0A"/>
    <w:rsid w:val="00A05BF1"/>
    <w:rsid w:val="00A06218"/>
    <w:rsid w:val="00A0653D"/>
    <w:rsid w:val="00A06554"/>
    <w:rsid w:val="00A0689C"/>
    <w:rsid w:val="00A07533"/>
    <w:rsid w:val="00A07A70"/>
    <w:rsid w:val="00A07EA7"/>
    <w:rsid w:val="00A1043B"/>
    <w:rsid w:val="00A10605"/>
    <w:rsid w:val="00A107C2"/>
    <w:rsid w:val="00A108FC"/>
    <w:rsid w:val="00A110DA"/>
    <w:rsid w:val="00A11496"/>
    <w:rsid w:val="00A1169E"/>
    <w:rsid w:val="00A11955"/>
    <w:rsid w:val="00A11A19"/>
    <w:rsid w:val="00A12A09"/>
    <w:rsid w:val="00A12C78"/>
    <w:rsid w:val="00A12DCF"/>
    <w:rsid w:val="00A12FD0"/>
    <w:rsid w:val="00A133C7"/>
    <w:rsid w:val="00A13653"/>
    <w:rsid w:val="00A13A84"/>
    <w:rsid w:val="00A1410D"/>
    <w:rsid w:val="00A141D2"/>
    <w:rsid w:val="00A143C6"/>
    <w:rsid w:val="00A14735"/>
    <w:rsid w:val="00A14E48"/>
    <w:rsid w:val="00A15EC6"/>
    <w:rsid w:val="00A169CE"/>
    <w:rsid w:val="00A16C77"/>
    <w:rsid w:val="00A1705D"/>
    <w:rsid w:val="00A170DF"/>
    <w:rsid w:val="00A177C2"/>
    <w:rsid w:val="00A17E3C"/>
    <w:rsid w:val="00A203A7"/>
    <w:rsid w:val="00A20667"/>
    <w:rsid w:val="00A206BD"/>
    <w:rsid w:val="00A20769"/>
    <w:rsid w:val="00A209C6"/>
    <w:rsid w:val="00A20C77"/>
    <w:rsid w:val="00A20E27"/>
    <w:rsid w:val="00A21272"/>
    <w:rsid w:val="00A215A3"/>
    <w:rsid w:val="00A21CAE"/>
    <w:rsid w:val="00A228CF"/>
    <w:rsid w:val="00A22FFF"/>
    <w:rsid w:val="00A2321A"/>
    <w:rsid w:val="00A234DD"/>
    <w:rsid w:val="00A247FC"/>
    <w:rsid w:val="00A249FC"/>
    <w:rsid w:val="00A25176"/>
    <w:rsid w:val="00A25302"/>
    <w:rsid w:val="00A25AB8"/>
    <w:rsid w:val="00A25D7D"/>
    <w:rsid w:val="00A2658A"/>
    <w:rsid w:val="00A265A4"/>
    <w:rsid w:val="00A26E53"/>
    <w:rsid w:val="00A273C7"/>
    <w:rsid w:val="00A27481"/>
    <w:rsid w:val="00A275FB"/>
    <w:rsid w:val="00A27BBA"/>
    <w:rsid w:val="00A27F62"/>
    <w:rsid w:val="00A303FE"/>
    <w:rsid w:val="00A30539"/>
    <w:rsid w:val="00A30C0F"/>
    <w:rsid w:val="00A30D95"/>
    <w:rsid w:val="00A31024"/>
    <w:rsid w:val="00A31757"/>
    <w:rsid w:val="00A31C64"/>
    <w:rsid w:val="00A31C7D"/>
    <w:rsid w:val="00A32577"/>
    <w:rsid w:val="00A332B6"/>
    <w:rsid w:val="00A337AE"/>
    <w:rsid w:val="00A33978"/>
    <w:rsid w:val="00A33AAC"/>
    <w:rsid w:val="00A347CB"/>
    <w:rsid w:val="00A3555E"/>
    <w:rsid w:val="00A35A3C"/>
    <w:rsid w:val="00A35E4B"/>
    <w:rsid w:val="00A35FF7"/>
    <w:rsid w:val="00A361B0"/>
    <w:rsid w:val="00A36900"/>
    <w:rsid w:val="00A36F57"/>
    <w:rsid w:val="00A36F6D"/>
    <w:rsid w:val="00A371AD"/>
    <w:rsid w:val="00A374AF"/>
    <w:rsid w:val="00A37951"/>
    <w:rsid w:val="00A379D3"/>
    <w:rsid w:val="00A40007"/>
    <w:rsid w:val="00A40151"/>
    <w:rsid w:val="00A4057A"/>
    <w:rsid w:val="00A40CCD"/>
    <w:rsid w:val="00A40EC3"/>
    <w:rsid w:val="00A40FC0"/>
    <w:rsid w:val="00A410EA"/>
    <w:rsid w:val="00A41387"/>
    <w:rsid w:val="00A413B7"/>
    <w:rsid w:val="00A414EF"/>
    <w:rsid w:val="00A41CBC"/>
    <w:rsid w:val="00A41F83"/>
    <w:rsid w:val="00A425D6"/>
    <w:rsid w:val="00A426D4"/>
    <w:rsid w:val="00A429CD"/>
    <w:rsid w:val="00A42CA7"/>
    <w:rsid w:val="00A42DD0"/>
    <w:rsid w:val="00A42ED2"/>
    <w:rsid w:val="00A42EDD"/>
    <w:rsid w:val="00A43C51"/>
    <w:rsid w:val="00A43CE6"/>
    <w:rsid w:val="00A43F62"/>
    <w:rsid w:val="00A4427E"/>
    <w:rsid w:val="00A44451"/>
    <w:rsid w:val="00A44D22"/>
    <w:rsid w:val="00A450EB"/>
    <w:rsid w:val="00A45170"/>
    <w:rsid w:val="00A451E0"/>
    <w:rsid w:val="00A455DD"/>
    <w:rsid w:val="00A46152"/>
    <w:rsid w:val="00A46A37"/>
    <w:rsid w:val="00A46E74"/>
    <w:rsid w:val="00A46FED"/>
    <w:rsid w:val="00A47320"/>
    <w:rsid w:val="00A476E8"/>
    <w:rsid w:val="00A47F60"/>
    <w:rsid w:val="00A5045D"/>
    <w:rsid w:val="00A505D3"/>
    <w:rsid w:val="00A50A2D"/>
    <w:rsid w:val="00A50A96"/>
    <w:rsid w:val="00A515E5"/>
    <w:rsid w:val="00A5164F"/>
    <w:rsid w:val="00A52D0B"/>
    <w:rsid w:val="00A52D25"/>
    <w:rsid w:val="00A52D62"/>
    <w:rsid w:val="00A52EE9"/>
    <w:rsid w:val="00A53790"/>
    <w:rsid w:val="00A53CF9"/>
    <w:rsid w:val="00A53D0A"/>
    <w:rsid w:val="00A548D2"/>
    <w:rsid w:val="00A5502C"/>
    <w:rsid w:val="00A55379"/>
    <w:rsid w:val="00A55417"/>
    <w:rsid w:val="00A55587"/>
    <w:rsid w:val="00A559FF"/>
    <w:rsid w:val="00A55E34"/>
    <w:rsid w:val="00A55FC9"/>
    <w:rsid w:val="00A56217"/>
    <w:rsid w:val="00A56330"/>
    <w:rsid w:val="00A5651F"/>
    <w:rsid w:val="00A56559"/>
    <w:rsid w:val="00A566A9"/>
    <w:rsid w:val="00A56DB7"/>
    <w:rsid w:val="00A56DF3"/>
    <w:rsid w:val="00A56E05"/>
    <w:rsid w:val="00A56FB1"/>
    <w:rsid w:val="00A5764B"/>
    <w:rsid w:val="00A57BB6"/>
    <w:rsid w:val="00A57CD7"/>
    <w:rsid w:val="00A57E29"/>
    <w:rsid w:val="00A57E97"/>
    <w:rsid w:val="00A60154"/>
    <w:rsid w:val="00A60282"/>
    <w:rsid w:val="00A60BA3"/>
    <w:rsid w:val="00A60C48"/>
    <w:rsid w:val="00A614C9"/>
    <w:rsid w:val="00A615B4"/>
    <w:rsid w:val="00A615F0"/>
    <w:rsid w:val="00A6178D"/>
    <w:rsid w:val="00A619A7"/>
    <w:rsid w:val="00A61BCF"/>
    <w:rsid w:val="00A61DB1"/>
    <w:rsid w:val="00A62C41"/>
    <w:rsid w:val="00A63897"/>
    <w:rsid w:val="00A63AAE"/>
    <w:rsid w:val="00A63BDD"/>
    <w:rsid w:val="00A63DC4"/>
    <w:rsid w:val="00A641C7"/>
    <w:rsid w:val="00A64439"/>
    <w:rsid w:val="00A64684"/>
    <w:rsid w:val="00A6477A"/>
    <w:rsid w:val="00A64B1D"/>
    <w:rsid w:val="00A64F5D"/>
    <w:rsid w:val="00A65139"/>
    <w:rsid w:val="00A65428"/>
    <w:rsid w:val="00A657DB"/>
    <w:rsid w:val="00A6580E"/>
    <w:rsid w:val="00A65F55"/>
    <w:rsid w:val="00A66547"/>
    <w:rsid w:val="00A66D39"/>
    <w:rsid w:val="00A66F5B"/>
    <w:rsid w:val="00A671F5"/>
    <w:rsid w:val="00A676B3"/>
    <w:rsid w:val="00A67807"/>
    <w:rsid w:val="00A702AE"/>
    <w:rsid w:val="00A703AE"/>
    <w:rsid w:val="00A7067D"/>
    <w:rsid w:val="00A7093E"/>
    <w:rsid w:val="00A70940"/>
    <w:rsid w:val="00A70965"/>
    <w:rsid w:val="00A70B67"/>
    <w:rsid w:val="00A71182"/>
    <w:rsid w:val="00A7142D"/>
    <w:rsid w:val="00A71710"/>
    <w:rsid w:val="00A71E3D"/>
    <w:rsid w:val="00A729EF"/>
    <w:rsid w:val="00A73133"/>
    <w:rsid w:val="00A738A2"/>
    <w:rsid w:val="00A740A1"/>
    <w:rsid w:val="00A7423E"/>
    <w:rsid w:val="00A744CF"/>
    <w:rsid w:val="00A7459E"/>
    <w:rsid w:val="00A74A25"/>
    <w:rsid w:val="00A74B55"/>
    <w:rsid w:val="00A74B6A"/>
    <w:rsid w:val="00A751AC"/>
    <w:rsid w:val="00A75975"/>
    <w:rsid w:val="00A7599D"/>
    <w:rsid w:val="00A75AA2"/>
    <w:rsid w:val="00A76293"/>
    <w:rsid w:val="00A7630E"/>
    <w:rsid w:val="00A76645"/>
    <w:rsid w:val="00A76AC7"/>
    <w:rsid w:val="00A76E92"/>
    <w:rsid w:val="00A76FDC"/>
    <w:rsid w:val="00A770AA"/>
    <w:rsid w:val="00A777C3"/>
    <w:rsid w:val="00A77BBB"/>
    <w:rsid w:val="00A77C9E"/>
    <w:rsid w:val="00A77DF6"/>
    <w:rsid w:val="00A803E5"/>
    <w:rsid w:val="00A8045D"/>
    <w:rsid w:val="00A80AFF"/>
    <w:rsid w:val="00A80FFA"/>
    <w:rsid w:val="00A810B3"/>
    <w:rsid w:val="00A811C9"/>
    <w:rsid w:val="00A812E9"/>
    <w:rsid w:val="00A81304"/>
    <w:rsid w:val="00A81381"/>
    <w:rsid w:val="00A8146A"/>
    <w:rsid w:val="00A816B6"/>
    <w:rsid w:val="00A81846"/>
    <w:rsid w:val="00A818D1"/>
    <w:rsid w:val="00A81CB8"/>
    <w:rsid w:val="00A81FA7"/>
    <w:rsid w:val="00A8255A"/>
    <w:rsid w:val="00A825C2"/>
    <w:rsid w:val="00A829F8"/>
    <w:rsid w:val="00A8333A"/>
    <w:rsid w:val="00A8354E"/>
    <w:rsid w:val="00A83BE6"/>
    <w:rsid w:val="00A83C54"/>
    <w:rsid w:val="00A83EF2"/>
    <w:rsid w:val="00A844A2"/>
    <w:rsid w:val="00A8470D"/>
    <w:rsid w:val="00A84762"/>
    <w:rsid w:val="00A85561"/>
    <w:rsid w:val="00A855A2"/>
    <w:rsid w:val="00A855C0"/>
    <w:rsid w:val="00A85A06"/>
    <w:rsid w:val="00A85CF4"/>
    <w:rsid w:val="00A85D6F"/>
    <w:rsid w:val="00A860C6"/>
    <w:rsid w:val="00A864EA"/>
    <w:rsid w:val="00A86674"/>
    <w:rsid w:val="00A87051"/>
    <w:rsid w:val="00A873CF"/>
    <w:rsid w:val="00A873F2"/>
    <w:rsid w:val="00A87F13"/>
    <w:rsid w:val="00A87F4D"/>
    <w:rsid w:val="00A87FD6"/>
    <w:rsid w:val="00A9007D"/>
    <w:rsid w:val="00A90090"/>
    <w:rsid w:val="00A90F88"/>
    <w:rsid w:val="00A91053"/>
    <w:rsid w:val="00A91395"/>
    <w:rsid w:val="00A919C3"/>
    <w:rsid w:val="00A91D3C"/>
    <w:rsid w:val="00A91D56"/>
    <w:rsid w:val="00A91F26"/>
    <w:rsid w:val="00A920FA"/>
    <w:rsid w:val="00A926FD"/>
    <w:rsid w:val="00A927E2"/>
    <w:rsid w:val="00A92E28"/>
    <w:rsid w:val="00A93564"/>
    <w:rsid w:val="00A9370F"/>
    <w:rsid w:val="00A93981"/>
    <w:rsid w:val="00A93C2E"/>
    <w:rsid w:val="00A93D18"/>
    <w:rsid w:val="00A94336"/>
    <w:rsid w:val="00A943DA"/>
    <w:rsid w:val="00A94D11"/>
    <w:rsid w:val="00A94F89"/>
    <w:rsid w:val="00A953DA"/>
    <w:rsid w:val="00A9542D"/>
    <w:rsid w:val="00A95DAB"/>
    <w:rsid w:val="00A9650E"/>
    <w:rsid w:val="00A96888"/>
    <w:rsid w:val="00A96BDB"/>
    <w:rsid w:val="00A96BEB"/>
    <w:rsid w:val="00A96CE4"/>
    <w:rsid w:val="00A974CB"/>
    <w:rsid w:val="00A97DFD"/>
    <w:rsid w:val="00AA0067"/>
    <w:rsid w:val="00AA00C6"/>
    <w:rsid w:val="00AA0292"/>
    <w:rsid w:val="00AA0632"/>
    <w:rsid w:val="00AA08B2"/>
    <w:rsid w:val="00AA135D"/>
    <w:rsid w:val="00AA1D60"/>
    <w:rsid w:val="00AA2038"/>
    <w:rsid w:val="00AA29B1"/>
    <w:rsid w:val="00AA2FFE"/>
    <w:rsid w:val="00AA32B8"/>
    <w:rsid w:val="00AA3784"/>
    <w:rsid w:val="00AA3C6B"/>
    <w:rsid w:val="00AA423A"/>
    <w:rsid w:val="00AA4411"/>
    <w:rsid w:val="00AA47FF"/>
    <w:rsid w:val="00AA5391"/>
    <w:rsid w:val="00AA5C4E"/>
    <w:rsid w:val="00AA6A4D"/>
    <w:rsid w:val="00AA6B33"/>
    <w:rsid w:val="00AA6DC1"/>
    <w:rsid w:val="00AA70DD"/>
    <w:rsid w:val="00AA7737"/>
    <w:rsid w:val="00AA7770"/>
    <w:rsid w:val="00AA7F7A"/>
    <w:rsid w:val="00AB001A"/>
    <w:rsid w:val="00AB06AA"/>
    <w:rsid w:val="00AB0826"/>
    <w:rsid w:val="00AB14D9"/>
    <w:rsid w:val="00AB17E8"/>
    <w:rsid w:val="00AB1C4C"/>
    <w:rsid w:val="00AB2384"/>
    <w:rsid w:val="00AB2476"/>
    <w:rsid w:val="00AB2540"/>
    <w:rsid w:val="00AB31A1"/>
    <w:rsid w:val="00AB3665"/>
    <w:rsid w:val="00AB3669"/>
    <w:rsid w:val="00AB3841"/>
    <w:rsid w:val="00AB3C56"/>
    <w:rsid w:val="00AB40C4"/>
    <w:rsid w:val="00AB43DE"/>
    <w:rsid w:val="00AB48A7"/>
    <w:rsid w:val="00AB51A3"/>
    <w:rsid w:val="00AB54BE"/>
    <w:rsid w:val="00AB5B6E"/>
    <w:rsid w:val="00AB5D77"/>
    <w:rsid w:val="00AB6618"/>
    <w:rsid w:val="00AB6C1B"/>
    <w:rsid w:val="00AB79A7"/>
    <w:rsid w:val="00AB7BCE"/>
    <w:rsid w:val="00AB7DF2"/>
    <w:rsid w:val="00AC002E"/>
    <w:rsid w:val="00AC0043"/>
    <w:rsid w:val="00AC066C"/>
    <w:rsid w:val="00AC112F"/>
    <w:rsid w:val="00AC14B9"/>
    <w:rsid w:val="00AC19A1"/>
    <w:rsid w:val="00AC1A77"/>
    <w:rsid w:val="00AC225F"/>
    <w:rsid w:val="00AC299B"/>
    <w:rsid w:val="00AC2A89"/>
    <w:rsid w:val="00AC2B0A"/>
    <w:rsid w:val="00AC2B58"/>
    <w:rsid w:val="00AC35AE"/>
    <w:rsid w:val="00AC39BB"/>
    <w:rsid w:val="00AC3C7A"/>
    <w:rsid w:val="00AC445A"/>
    <w:rsid w:val="00AC4FEF"/>
    <w:rsid w:val="00AC531C"/>
    <w:rsid w:val="00AC5CDA"/>
    <w:rsid w:val="00AC673C"/>
    <w:rsid w:val="00AC676B"/>
    <w:rsid w:val="00AC69FD"/>
    <w:rsid w:val="00AC6B3E"/>
    <w:rsid w:val="00AC6BAD"/>
    <w:rsid w:val="00AC6C9A"/>
    <w:rsid w:val="00AC6E0F"/>
    <w:rsid w:val="00AC6E79"/>
    <w:rsid w:val="00AC724B"/>
    <w:rsid w:val="00AC7659"/>
    <w:rsid w:val="00AC7984"/>
    <w:rsid w:val="00AC7C1D"/>
    <w:rsid w:val="00AD006D"/>
    <w:rsid w:val="00AD1340"/>
    <w:rsid w:val="00AD16B5"/>
    <w:rsid w:val="00AD21E0"/>
    <w:rsid w:val="00AD228A"/>
    <w:rsid w:val="00AD2666"/>
    <w:rsid w:val="00AD2948"/>
    <w:rsid w:val="00AD2D0D"/>
    <w:rsid w:val="00AD2E21"/>
    <w:rsid w:val="00AD2FE3"/>
    <w:rsid w:val="00AD3197"/>
    <w:rsid w:val="00AD36F0"/>
    <w:rsid w:val="00AD3AAD"/>
    <w:rsid w:val="00AD3BAC"/>
    <w:rsid w:val="00AD3D54"/>
    <w:rsid w:val="00AD4027"/>
    <w:rsid w:val="00AD4244"/>
    <w:rsid w:val="00AD4257"/>
    <w:rsid w:val="00AD456B"/>
    <w:rsid w:val="00AD4ACF"/>
    <w:rsid w:val="00AD5002"/>
    <w:rsid w:val="00AD5693"/>
    <w:rsid w:val="00AD593A"/>
    <w:rsid w:val="00AD5BB4"/>
    <w:rsid w:val="00AD5BDC"/>
    <w:rsid w:val="00AD5C1E"/>
    <w:rsid w:val="00AD632A"/>
    <w:rsid w:val="00AD664B"/>
    <w:rsid w:val="00AD6885"/>
    <w:rsid w:val="00AD6AC8"/>
    <w:rsid w:val="00AD6E4F"/>
    <w:rsid w:val="00AD70F2"/>
    <w:rsid w:val="00AD71C8"/>
    <w:rsid w:val="00AD7319"/>
    <w:rsid w:val="00AD7352"/>
    <w:rsid w:val="00AD7557"/>
    <w:rsid w:val="00AD770A"/>
    <w:rsid w:val="00AD79A4"/>
    <w:rsid w:val="00AE0010"/>
    <w:rsid w:val="00AE089D"/>
    <w:rsid w:val="00AE08E3"/>
    <w:rsid w:val="00AE0DD6"/>
    <w:rsid w:val="00AE1122"/>
    <w:rsid w:val="00AE133E"/>
    <w:rsid w:val="00AE1AB7"/>
    <w:rsid w:val="00AE1E70"/>
    <w:rsid w:val="00AE1EE5"/>
    <w:rsid w:val="00AE22EC"/>
    <w:rsid w:val="00AE264A"/>
    <w:rsid w:val="00AE2A3F"/>
    <w:rsid w:val="00AE2E8C"/>
    <w:rsid w:val="00AE2EDA"/>
    <w:rsid w:val="00AE3569"/>
    <w:rsid w:val="00AE37C2"/>
    <w:rsid w:val="00AE3F56"/>
    <w:rsid w:val="00AE3F6A"/>
    <w:rsid w:val="00AE40F9"/>
    <w:rsid w:val="00AE4480"/>
    <w:rsid w:val="00AE4A47"/>
    <w:rsid w:val="00AE4EAD"/>
    <w:rsid w:val="00AE536D"/>
    <w:rsid w:val="00AE53B5"/>
    <w:rsid w:val="00AE53C6"/>
    <w:rsid w:val="00AE544B"/>
    <w:rsid w:val="00AE5480"/>
    <w:rsid w:val="00AE54D8"/>
    <w:rsid w:val="00AE5637"/>
    <w:rsid w:val="00AE5B2A"/>
    <w:rsid w:val="00AE60A2"/>
    <w:rsid w:val="00AE6600"/>
    <w:rsid w:val="00AE686D"/>
    <w:rsid w:val="00AE6CC7"/>
    <w:rsid w:val="00AE6DEC"/>
    <w:rsid w:val="00AE72A6"/>
    <w:rsid w:val="00AE740F"/>
    <w:rsid w:val="00AE7510"/>
    <w:rsid w:val="00AE77BE"/>
    <w:rsid w:val="00AE78A4"/>
    <w:rsid w:val="00AE78B2"/>
    <w:rsid w:val="00AE7970"/>
    <w:rsid w:val="00AE7D14"/>
    <w:rsid w:val="00AE7D9E"/>
    <w:rsid w:val="00AE7E35"/>
    <w:rsid w:val="00AE7F43"/>
    <w:rsid w:val="00AF0071"/>
    <w:rsid w:val="00AF0F43"/>
    <w:rsid w:val="00AF1598"/>
    <w:rsid w:val="00AF15A2"/>
    <w:rsid w:val="00AF15BD"/>
    <w:rsid w:val="00AF220D"/>
    <w:rsid w:val="00AF223B"/>
    <w:rsid w:val="00AF29A5"/>
    <w:rsid w:val="00AF2E4E"/>
    <w:rsid w:val="00AF3353"/>
    <w:rsid w:val="00AF3382"/>
    <w:rsid w:val="00AF3696"/>
    <w:rsid w:val="00AF3752"/>
    <w:rsid w:val="00AF3817"/>
    <w:rsid w:val="00AF3873"/>
    <w:rsid w:val="00AF3D42"/>
    <w:rsid w:val="00AF3F48"/>
    <w:rsid w:val="00AF41D0"/>
    <w:rsid w:val="00AF486F"/>
    <w:rsid w:val="00AF50B7"/>
    <w:rsid w:val="00AF51D4"/>
    <w:rsid w:val="00AF5201"/>
    <w:rsid w:val="00AF57F0"/>
    <w:rsid w:val="00AF58C7"/>
    <w:rsid w:val="00AF5DE5"/>
    <w:rsid w:val="00AF5F6D"/>
    <w:rsid w:val="00AF60D1"/>
    <w:rsid w:val="00AF655B"/>
    <w:rsid w:val="00AF6860"/>
    <w:rsid w:val="00AF6A1E"/>
    <w:rsid w:val="00AF6A41"/>
    <w:rsid w:val="00AF6BF1"/>
    <w:rsid w:val="00AF7697"/>
    <w:rsid w:val="00AF79A0"/>
    <w:rsid w:val="00AF7F20"/>
    <w:rsid w:val="00B00E9A"/>
    <w:rsid w:val="00B01421"/>
    <w:rsid w:val="00B01A85"/>
    <w:rsid w:val="00B01C1C"/>
    <w:rsid w:val="00B01F15"/>
    <w:rsid w:val="00B01FF8"/>
    <w:rsid w:val="00B02643"/>
    <w:rsid w:val="00B0282C"/>
    <w:rsid w:val="00B02B84"/>
    <w:rsid w:val="00B02CD0"/>
    <w:rsid w:val="00B02E7C"/>
    <w:rsid w:val="00B02E90"/>
    <w:rsid w:val="00B03AD6"/>
    <w:rsid w:val="00B03B40"/>
    <w:rsid w:val="00B0461D"/>
    <w:rsid w:val="00B04946"/>
    <w:rsid w:val="00B054BF"/>
    <w:rsid w:val="00B057E6"/>
    <w:rsid w:val="00B05862"/>
    <w:rsid w:val="00B05BFF"/>
    <w:rsid w:val="00B06493"/>
    <w:rsid w:val="00B06B7E"/>
    <w:rsid w:val="00B06C12"/>
    <w:rsid w:val="00B06F75"/>
    <w:rsid w:val="00B070A3"/>
    <w:rsid w:val="00B0749C"/>
    <w:rsid w:val="00B074FC"/>
    <w:rsid w:val="00B077AA"/>
    <w:rsid w:val="00B07CEB"/>
    <w:rsid w:val="00B07FB0"/>
    <w:rsid w:val="00B10364"/>
    <w:rsid w:val="00B104AB"/>
    <w:rsid w:val="00B10881"/>
    <w:rsid w:val="00B1111C"/>
    <w:rsid w:val="00B11957"/>
    <w:rsid w:val="00B11972"/>
    <w:rsid w:val="00B11B84"/>
    <w:rsid w:val="00B12AAC"/>
    <w:rsid w:val="00B12D78"/>
    <w:rsid w:val="00B12D93"/>
    <w:rsid w:val="00B138B9"/>
    <w:rsid w:val="00B13BC8"/>
    <w:rsid w:val="00B13FF1"/>
    <w:rsid w:val="00B14078"/>
    <w:rsid w:val="00B14867"/>
    <w:rsid w:val="00B14891"/>
    <w:rsid w:val="00B149D2"/>
    <w:rsid w:val="00B149E9"/>
    <w:rsid w:val="00B14A46"/>
    <w:rsid w:val="00B14D5F"/>
    <w:rsid w:val="00B14F03"/>
    <w:rsid w:val="00B15384"/>
    <w:rsid w:val="00B1550C"/>
    <w:rsid w:val="00B15886"/>
    <w:rsid w:val="00B15C39"/>
    <w:rsid w:val="00B15E66"/>
    <w:rsid w:val="00B16189"/>
    <w:rsid w:val="00B161C9"/>
    <w:rsid w:val="00B163C4"/>
    <w:rsid w:val="00B164B3"/>
    <w:rsid w:val="00B16623"/>
    <w:rsid w:val="00B167E6"/>
    <w:rsid w:val="00B169DD"/>
    <w:rsid w:val="00B16B1F"/>
    <w:rsid w:val="00B1780C"/>
    <w:rsid w:val="00B1791A"/>
    <w:rsid w:val="00B17D2B"/>
    <w:rsid w:val="00B17ECF"/>
    <w:rsid w:val="00B20064"/>
    <w:rsid w:val="00B202C7"/>
    <w:rsid w:val="00B205EF"/>
    <w:rsid w:val="00B20933"/>
    <w:rsid w:val="00B20D87"/>
    <w:rsid w:val="00B2136D"/>
    <w:rsid w:val="00B214CE"/>
    <w:rsid w:val="00B2152C"/>
    <w:rsid w:val="00B21815"/>
    <w:rsid w:val="00B21992"/>
    <w:rsid w:val="00B219C3"/>
    <w:rsid w:val="00B21ACD"/>
    <w:rsid w:val="00B21E3D"/>
    <w:rsid w:val="00B21FF2"/>
    <w:rsid w:val="00B2260B"/>
    <w:rsid w:val="00B22DF4"/>
    <w:rsid w:val="00B2365F"/>
    <w:rsid w:val="00B23947"/>
    <w:rsid w:val="00B239D6"/>
    <w:rsid w:val="00B23A33"/>
    <w:rsid w:val="00B23E46"/>
    <w:rsid w:val="00B2451D"/>
    <w:rsid w:val="00B24728"/>
    <w:rsid w:val="00B24A5F"/>
    <w:rsid w:val="00B24A68"/>
    <w:rsid w:val="00B250C5"/>
    <w:rsid w:val="00B25978"/>
    <w:rsid w:val="00B26169"/>
    <w:rsid w:val="00B26535"/>
    <w:rsid w:val="00B26745"/>
    <w:rsid w:val="00B26875"/>
    <w:rsid w:val="00B26CC0"/>
    <w:rsid w:val="00B27C39"/>
    <w:rsid w:val="00B3010B"/>
    <w:rsid w:val="00B304E1"/>
    <w:rsid w:val="00B30819"/>
    <w:rsid w:val="00B30F65"/>
    <w:rsid w:val="00B3151E"/>
    <w:rsid w:val="00B31687"/>
    <w:rsid w:val="00B31D8D"/>
    <w:rsid w:val="00B32080"/>
    <w:rsid w:val="00B320C8"/>
    <w:rsid w:val="00B324A7"/>
    <w:rsid w:val="00B325B6"/>
    <w:rsid w:val="00B32632"/>
    <w:rsid w:val="00B327ED"/>
    <w:rsid w:val="00B327EF"/>
    <w:rsid w:val="00B328EB"/>
    <w:rsid w:val="00B32B09"/>
    <w:rsid w:val="00B32CBF"/>
    <w:rsid w:val="00B32D26"/>
    <w:rsid w:val="00B33181"/>
    <w:rsid w:val="00B33604"/>
    <w:rsid w:val="00B33635"/>
    <w:rsid w:val="00B33670"/>
    <w:rsid w:val="00B33915"/>
    <w:rsid w:val="00B3422B"/>
    <w:rsid w:val="00B34483"/>
    <w:rsid w:val="00B355B7"/>
    <w:rsid w:val="00B356EB"/>
    <w:rsid w:val="00B35700"/>
    <w:rsid w:val="00B3578C"/>
    <w:rsid w:val="00B35999"/>
    <w:rsid w:val="00B3624F"/>
    <w:rsid w:val="00B36339"/>
    <w:rsid w:val="00B36AF7"/>
    <w:rsid w:val="00B36B5A"/>
    <w:rsid w:val="00B36BD7"/>
    <w:rsid w:val="00B36D62"/>
    <w:rsid w:val="00B36E03"/>
    <w:rsid w:val="00B36F52"/>
    <w:rsid w:val="00B36F53"/>
    <w:rsid w:val="00B37499"/>
    <w:rsid w:val="00B377BC"/>
    <w:rsid w:val="00B37817"/>
    <w:rsid w:val="00B379BE"/>
    <w:rsid w:val="00B37BE8"/>
    <w:rsid w:val="00B37FDF"/>
    <w:rsid w:val="00B40A41"/>
    <w:rsid w:val="00B40E0E"/>
    <w:rsid w:val="00B40E20"/>
    <w:rsid w:val="00B40E6C"/>
    <w:rsid w:val="00B40F3E"/>
    <w:rsid w:val="00B411C7"/>
    <w:rsid w:val="00B4146B"/>
    <w:rsid w:val="00B41E79"/>
    <w:rsid w:val="00B421D5"/>
    <w:rsid w:val="00B423C6"/>
    <w:rsid w:val="00B42C1F"/>
    <w:rsid w:val="00B42CDD"/>
    <w:rsid w:val="00B42F38"/>
    <w:rsid w:val="00B42F71"/>
    <w:rsid w:val="00B434F2"/>
    <w:rsid w:val="00B43709"/>
    <w:rsid w:val="00B437BE"/>
    <w:rsid w:val="00B44183"/>
    <w:rsid w:val="00B445E0"/>
    <w:rsid w:val="00B44FB1"/>
    <w:rsid w:val="00B451D2"/>
    <w:rsid w:val="00B45438"/>
    <w:rsid w:val="00B454EB"/>
    <w:rsid w:val="00B46239"/>
    <w:rsid w:val="00B464EA"/>
    <w:rsid w:val="00B46636"/>
    <w:rsid w:val="00B46CEC"/>
    <w:rsid w:val="00B4757A"/>
    <w:rsid w:val="00B503B3"/>
    <w:rsid w:val="00B50541"/>
    <w:rsid w:val="00B50559"/>
    <w:rsid w:val="00B505EC"/>
    <w:rsid w:val="00B50FD7"/>
    <w:rsid w:val="00B51550"/>
    <w:rsid w:val="00B51AF7"/>
    <w:rsid w:val="00B5336F"/>
    <w:rsid w:val="00B5347C"/>
    <w:rsid w:val="00B53ACE"/>
    <w:rsid w:val="00B53E2B"/>
    <w:rsid w:val="00B53FF6"/>
    <w:rsid w:val="00B54412"/>
    <w:rsid w:val="00B548F3"/>
    <w:rsid w:val="00B549DC"/>
    <w:rsid w:val="00B54B51"/>
    <w:rsid w:val="00B54C54"/>
    <w:rsid w:val="00B55377"/>
    <w:rsid w:val="00B55454"/>
    <w:rsid w:val="00B5549E"/>
    <w:rsid w:val="00B56107"/>
    <w:rsid w:val="00B561A5"/>
    <w:rsid w:val="00B563E0"/>
    <w:rsid w:val="00B5657A"/>
    <w:rsid w:val="00B56AA7"/>
    <w:rsid w:val="00B57099"/>
    <w:rsid w:val="00B5777D"/>
    <w:rsid w:val="00B57785"/>
    <w:rsid w:val="00B57B24"/>
    <w:rsid w:val="00B603DF"/>
    <w:rsid w:val="00B60621"/>
    <w:rsid w:val="00B606AD"/>
    <w:rsid w:val="00B60923"/>
    <w:rsid w:val="00B60FC5"/>
    <w:rsid w:val="00B60FCF"/>
    <w:rsid w:val="00B615BD"/>
    <w:rsid w:val="00B616A1"/>
    <w:rsid w:val="00B61BBB"/>
    <w:rsid w:val="00B62043"/>
    <w:rsid w:val="00B62497"/>
    <w:rsid w:val="00B624DB"/>
    <w:rsid w:val="00B626D6"/>
    <w:rsid w:val="00B62B57"/>
    <w:rsid w:val="00B62D64"/>
    <w:rsid w:val="00B6339B"/>
    <w:rsid w:val="00B633AD"/>
    <w:rsid w:val="00B638A3"/>
    <w:rsid w:val="00B63F19"/>
    <w:rsid w:val="00B63F91"/>
    <w:rsid w:val="00B64238"/>
    <w:rsid w:val="00B64AF7"/>
    <w:rsid w:val="00B64B49"/>
    <w:rsid w:val="00B651E3"/>
    <w:rsid w:val="00B65324"/>
    <w:rsid w:val="00B65E0F"/>
    <w:rsid w:val="00B65F1C"/>
    <w:rsid w:val="00B661C4"/>
    <w:rsid w:val="00B6630A"/>
    <w:rsid w:val="00B668D9"/>
    <w:rsid w:val="00B67150"/>
    <w:rsid w:val="00B67C8C"/>
    <w:rsid w:val="00B67F22"/>
    <w:rsid w:val="00B7007F"/>
    <w:rsid w:val="00B7091C"/>
    <w:rsid w:val="00B70976"/>
    <w:rsid w:val="00B70BE9"/>
    <w:rsid w:val="00B71210"/>
    <w:rsid w:val="00B712C1"/>
    <w:rsid w:val="00B721DF"/>
    <w:rsid w:val="00B7260E"/>
    <w:rsid w:val="00B72985"/>
    <w:rsid w:val="00B72AFB"/>
    <w:rsid w:val="00B73941"/>
    <w:rsid w:val="00B7401C"/>
    <w:rsid w:val="00B7434B"/>
    <w:rsid w:val="00B749D9"/>
    <w:rsid w:val="00B7509C"/>
    <w:rsid w:val="00B7542E"/>
    <w:rsid w:val="00B75665"/>
    <w:rsid w:val="00B75856"/>
    <w:rsid w:val="00B759A0"/>
    <w:rsid w:val="00B75AA2"/>
    <w:rsid w:val="00B75C39"/>
    <w:rsid w:val="00B75C76"/>
    <w:rsid w:val="00B76246"/>
    <w:rsid w:val="00B76478"/>
    <w:rsid w:val="00B76677"/>
    <w:rsid w:val="00B76E98"/>
    <w:rsid w:val="00B76EEE"/>
    <w:rsid w:val="00B774F8"/>
    <w:rsid w:val="00B77714"/>
    <w:rsid w:val="00B777A9"/>
    <w:rsid w:val="00B77B85"/>
    <w:rsid w:val="00B77D09"/>
    <w:rsid w:val="00B8002E"/>
    <w:rsid w:val="00B806E0"/>
    <w:rsid w:val="00B80A78"/>
    <w:rsid w:val="00B819B3"/>
    <w:rsid w:val="00B81D93"/>
    <w:rsid w:val="00B81EB1"/>
    <w:rsid w:val="00B823BF"/>
    <w:rsid w:val="00B8241B"/>
    <w:rsid w:val="00B82F40"/>
    <w:rsid w:val="00B83369"/>
    <w:rsid w:val="00B83658"/>
    <w:rsid w:val="00B836E2"/>
    <w:rsid w:val="00B83855"/>
    <w:rsid w:val="00B83D79"/>
    <w:rsid w:val="00B84F42"/>
    <w:rsid w:val="00B85508"/>
    <w:rsid w:val="00B85E3A"/>
    <w:rsid w:val="00B860EC"/>
    <w:rsid w:val="00B86282"/>
    <w:rsid w:val="00B86BE5"/>
    <w:rsid w:val="00B87017"/>
    <w:rsid w:val="00B870F0"/>
    <w:rsid w:val="00B874DC"/>
    <w:rsid w:val="00B87B75"/>
    <w:rsid w:val="00B87C92"/>
    <w:rsid w:val="00B87F11"/>
    <w:rsid w:val="00B901A9"/>
    <w:rsid w:val="00B906E8"/>
    <w:rsid w:val="00B90BDA"/>
    <w:rsid w:val="00B90F93"/>
    <w:rsid w:val="00B91261"/>
    <w:rsid w:val="00B914C6"/>
    <w:rsid w:val="00B9156B"/>
    <w:rsid w:val="00B916DE"/>
    <w:rsid w:val="00B921DD"/>
    <w:rsid w:val="00B9255B"/>
    <w:rsid w:val="00B92686"/>
    <w:rsid w:val="00B92B5E"/>
    <w:rsid w:val="00B92C86"/>
    <w:rsid w:val="00B936F3"/>
    <w:rsid w:val="00B93C66"/>
    <w:rsid w:val="00B94958"/>
    <w:rsid w:val="00B94AF1"/>
    <w:rsid w:val="00B94EFE"/>
    <w:rsid w:val="00B960B2"/>
    <w:rsid w:val="00B962CF"/>
    <w:rsid w:val="00B96458"/>
    <w:rsid w:val="00B96B87"/>
    <w:rsid w:val="00B96C6B"/>
    <w:rsid w:val="00B96D70"/>
    <w:rsid w:val="00B97664"/>
    <w:rsid w:val="00B97778"/>
    <w:rsid w:val="00B978A8"/>
    <w:rsid w:val="00B979AC"/>
    <w:rsid w:val="00B97A8B"/>
    <w:rsid w:val="00B97A8E"/>
    <w:rsid w:val="00BA075D"/>
    <w:rsid w:val="00BA080E"/>
    <w:rsid w:val="00BA090A"/>
    <w:rsid w:val="00BA0D72"/>
    <w:rsid w:val="00BA0FA7"/>
    <w:rsid w:val="00BA1115"/>
    <w:rsid w:val="00BA1BB7"/>
    <w:rsid w:val="00BA2315"/>
    <w:rsid w:val="00BA2C6B"/>
    <w:rsid w:val="00BA2DA2"/>
    <w:rsid w:val="00BA3EBD"/>
    <w:rsid w:val="00BA3F60"/>
    <w:rsid w:val="00BA3FA6"/>
    <w:rsid w:val="00BA4331"/>
    <w:rsid w:val="00BA4FC1"/>
    <w:rsid w:val="00BA5491"/>
    <w:rsid w:val="00BA578B"/>
    <w:rsid w:val="00BA5939"/>
    <w:rsid w:val="00BA5A56"/>
    <w:rsid w:val="00BA61A8"/>
    <w:rsid w:val="00BA6816"/>
    <w:rsid w:val="00BA6AE5"/>
    <w:rsid w:val="00BA6D3A"/>
    <w:rsid w:val="00BA6EBD"/>
    <w:rsid w:val="00BA7152"/>
    <w:rsid w:val="00BA7516"/>
    <w:rsid w:val="00BA7989"/>
    <w:rsid w:val="00BA7E35"/>
    <w:rsid w:val="00BB0287"/>
    <w:rsid w:val="00BB04FC"/>
    <w:rsid w:val="00BB1178"/>
    <w:rsid w:val="00BB1643"/>
    <w:rsid w:val="00BB196D"/>
    <w:rsid w:val="00BB1AC6"/>
    <w:rsid w:val="00BB2356"/>
    <w:rsid w:val="00BB3193"/>
    <w:rsid w:val="00BB3846"/>
    <w:rsid w:val="00BB3889"/>
    <w:rsid w:val="00BB3E00"/>
    <w:rsid w:val="00BB4377"/>
    <w:rsid w:val="00BB46C5"/>
    <w:rsid w:val="00BB4E3E"/>
    <w:rsid w:val="00BB4F09"/>
    <w:rsid w:val="00BB541C"/>
    <w:rsid w:val="00BB590A"/>
    <w:rsid w:val="00BB604C"/>
    <w:rsid w:val="00BB6091"/>
    <w:rsid w:val="00BB6176"/>
    <w:rsid w:val="00BB645B"/>
    <w:rsid w:val="00BB6494"/>
    <w:rsid w:val="00BB64A4"/>
    <w:rsid w:val="00BB6740"/>
    <w:rsid w:val="00BB6AA6"/>
    <w:rsid w:val="00BB6BBC"/>
    <w:rsid w:val="00BB750B"/>
    <w:rsid w:val="00BB7591"/>
    <w:rsid w:val="00BB7F98"/>
    <w:rsid w:val="00BC0454"/>
    <w:rsid w:val="00BC0705"/>
    <w:rsid w:val="00BC0F9F"/>
    <w:rsid w:val="00BC120C"/>
    <w:rsid w:val="00BC2306"/>
    <w:rsid w:val="00BC2B74"/>
    <w:rsid w:val="00BC37B2"/>
    <w:rsid w:val="00BC38B0"/>
    <w:rsid w:val="00BC4189"/>
    <w:rsid w:val="00BC47D8"/>
    <w:rsid w:val="00BC4A28"/>
    <w:rsid w:val="00BC58E8"/>
    <w:rsid w:val="00BC590E"/>
    <w:rsid w:val="00BC5D57"/>
    <w:rsid w:val="00BC6170"/>
    <w:rsid w:val="00BC61DD"/>
    <w:rsid w:val="00BC64ED"/>
    <w:rsid w:val="00BC6BA8"/>
    <w:rsid w:val="00BC6C26"/>
    <w:rsid w:val="00BC6D07"/>
    <w:rsid w:val="00BC7019"/>
    <w:rsid w:val="00BC73F0"/>
    <w:rsid w:val="00BC7AA3"/>
    <w:rsid w:val="00BC7D33"/>
    <w:rsid w:val="00BC7E36"/>
    <w:rsid w:val="00BD0323"/>
    <w:rsid w:val="00BD0337"/>
    <w:rsid w:val="00BD0381"/>
    <w:rsid w:val="00BD0B96"/>
    <w:rsid w:val="00BD0F06"/>
    <w:rsid w:val="00BD0F0D"/>
    <w:rsid w:val="00BD1232"/>
    <w:rsid w:val="00BD1479"/>
    <w:rsid w:val="00BD1DED"/>
    <w:rsid w:val="00BD1E76"/>
    <w:rsid w:val="00BD244F"/>
    <w:rsid w:val="00BD2EAA"/>
    <w:rsid w:val="00BD378B"/>
    <w:rsid w:val="00BD379E"/>
    <w:rsid w:val="00BD3E1F"/>
    <w:rsid w:val="00BD3EB4"/>
    <w:rsid w:val="00BD3FE9"/>
    <w:rsid w:val="00BD470C"/>
    <w:rsid w:val="00BD4AE6"/>
    <w:rsid w:val="00BD502C"/>
    <w:rsid w:val="00BD55AE"/>
    <w:rsid w:val="00BD5CA2"/>
    <w:rsid w:val="00BD6070"/>
    <w:rsid w:val="00BD66FF"/>
    <w:rsid w:val="00BD6F12"/>
    <w:rsid w:val="00BD6FE8"/>
    <w:rsid w:val="00BD6FED"/>
    <w:rsid w:val="00BD76DE"/>
    <w:rsid w:val="00BD7B5B"/>
    <w:rsid w:val="00BD7C7F"/>
    <w:rsid w:val="00BD7D57"/>
    <w:rsid w:val="00BE00C7"/>
    <w:rsid w:val="00BE055B"/>
    <w:rsid w:val="00BE0657"/>
    <w:rsid w:val="00BE1131"/>
    <w:rsid w:val="00BE14F4"/>
    <w:rsid w:val="00BE1C47"/>
    <w:rsid w:val="00BE1F84"/>
    <w:rsid w:val="00BE208A"/>
    <w:rsid w:val="00BE21BA"/>
    <w:rsid w:val="00BE22DC"/>
    <w:rsid w:val="00BE2B51"/>
    <w:rsid w:val="00BE2B57"/>
    <w:rsid w:val="00BE2EA1"/>
    <w:rsid w:val="00BE2EF2"/>
    <w:rsid w:val="00BE3AA1"/>
    <w:rsid w:val="00BE3D47"/>
    <w:rsid w:val="00BE3E55"/>
    <w:rsid w:val="00BE40A9"/>
    <w:rsid w:val="00BE41D8"/>
    <w:rsid w:val="00BE5829"/>
    <w:rsid w:val="00BE589B"/>
    <w:rsid w:val="00BE5A16"/>
    <w:rsid w:val="00BE63B9"/>
    <w:rsid w:val="00BE64CB"/>
    <w:rsid w:val="00BE6A57"/>
    <w:rsid w:val="00BE6EF0"/>
    <w:rsid w:val="00BE77B7"/>
    <w:rsid w:val="00BE7894"/>
    <w:rsid w:val="00BE792C"/>
    <w:rsid w:val="00BE7BDD"/>
    <w:rsid w:val="00BE7E31"/>
    <w:rsid w:val="00BF005F"/>
    <w:rsid w:val="00BF0072"/>
    <w:rsid w:val="00BF088B"/>
    <w:rsid w:val="00BF0BCF"/>
    <w:rsid w:val="00BF1A2C"/>
    <w:rsid w:val="00BF1C9B"/>
    <w:rsid w:val="00BF20F5"/>
    <w:rsid w:val="00BF2915"/>
    <w:rsid w:val="00BF2AE8"/>
    <w:rsid w:val="00BF354F"/>
    <w:rsid w:val="00BF3912"/>
    <w:rsid w:val="00BF3C68"/>
    <w:rsid w:val="00BF43F2"/>
    <w:rsid w:val="00BF4697"/>
    <w:rsid w:val="00BF4B4F"/>
    <w:rsid w:val="00BF4EB7"/>
    <w:rsid w:val="00BF6178"/>
    <w:rsid w:val="00BF63F9"/>
    <w:rsid w:val="00BF672B"/>
    <w:rsid w:val="00BF6BD6"/>
    <w:rsid w:val="00BF72EF"/>
    <w:rsid w:val="00BF72FE"/>
    <w:rsid w:val="00BF7458"/>
    <w:rsid w:val="00BF7AB5"/>
    <w:rsid w:val="00BF7D20"/>
    <w:rsid w:val="00BF7E88"/>
    <w:rsid w:val="00C0054E"/>
    <w:rsid w:val="00C0153F"/>
    <w:rsid w:val="00C0161F"/>
    <w:rsid w:val="00C0258B"/>
    <w:rsid w:val="00C02A85"/>
    <w:rsid w:val="00C02DB7"/>
    <w:rsid w:val="00C031C5"/>
    <w:rsid w:val="00C03420"/>
    <w:rsid w:val="00C03515"/>
    <w:rsid w:val="00C03613"/>
    <w:rsid w:val="00C03830"/>
    <w:rsid w:val="00C03AB3"/>
    <w:rsid w:val="00C04183"/>
    <w:rsid w:val="00C04B78"/>
    <w:rsid w:val="00C04E00"/>
    <w:rsid w:val="00C05056"/>
    <w:rsid w:val="00C05208"/>
    <w:rsid w:val="00C05D70"/>
    <w:rsid w:val="00C06067"/>
    <w:rsid w:val="00C06501"/>
    <w:rsid w:val="00C0742E"/>
    <w:rsid w:val="00C076C1"/>
    <w:rsid w:val="00C07D14"/>
    <w:rsid w:val="00C07E6B"/>
    <w:rsid w:val="00C10BA5"/>
    <w:rsid w:val="00C10F02"/>
    <w:rsid w:val="00C1112D"/>
    <w:rsid w:val="00C11358"/>
    <w:rsid w:val="00C116AA"/>
    <w:rsid w:val="00C12025"/>
    <w:rsid w:val="00C12461"/>
    <w:rsid w:val="00C1266C"/>
    <w:rsid w:val="00C12750"/>
    <w:rsid w:val="00C12852"/>
    <w:rsid w:val="00C12BF9"/>
    <w:rsid w:val="00C13186"/>
    <w:rsid w:val="00C135AB"/>
    <w:rsid w:val="00C14274"/>
    <w:rsid w:val="00C146D0"/>
    <w:rsid w:val="00C1477C"/>
    <w:rsid w:val="00C149A3"/>
    <w:rsid w:val="00C149C2"/>
    <w:rsid w:val="00C14BBF"/>
    <w:rsid w:val="00C14C33"/>
    <w:rsid w:val="00C15166"/>
    <w:rsid w:val="00C15255"/>
    <w:rsid w:val="00C15A86"/>
    <w:rsid w:val="00C1603D"/>
    <w:rsid w:val="00C1607D"/>
    <w:rsid w:val="00C161E8"/>
    <w:rsid w:val="00C16DE4"/>
    <w:rsid w:val="00C17206"/>
    <w:rsid w:val="00C177A1"/>
    <w:rsid w:val="00C17C4F"/>
    <w:rsid w:val="00C17FDC"/>
    <w:rsid w:val="00C17FF6"/>
    <w:rsid w:val="00C20108"/>
    <w:rsid w:val="00C20600"/>
    <w:rsid w:val="00C20643"/>
    <w:rsid w:val="00C20C12"/>
    <w:rsid w:val="00C212A2"/>
    <w:rsid w:val="00C21BA1"/>
    <w:rsid w:val="00C21EA9"/>
    <w:rsid w:val="00C21F09"/>
    <w:rsid w:val="00C22057"/>
    <w:rsid w:val="00C220BA"/>
    <w:rsid w:val="00C223B8"/>
    <w:rsid w:val="00C225C6"/>
    <w:rsid w:val="00C22726"/>
    <w:rsid w:val="00C22B31"/>
    <w:rsid w:val="00C22CFB"/>
    <w:rsid w:val="00C22F1F"/>
    <w:rsid w:val="00C22F5E"/>
    <w:rsid w:val="00C2321A"/>
    <w:rsid w:val="00C232F8"/>
    <w:rsid w:val="00C2373D"/>
    <w:rsid w:val="00C237FD"/>
    <w:rsid w:val="00C2432B"/>
    <w:rsid w:val="00C246A5"/>
    <w:rsid w:val="00C253D7"/>
    <w:rsid w:val="00C255C9"/>
    <w:rsid w:val="00C25DFD"/>
    <w:rsid w:val="00C25E42"/>
    <w:rsid w:val="00C2600E"/>
    <w:rsid w:val="00C265AE"/>
    <w:rsid w:val="00C26678"/>
    <w:rsid w:val="00C268D5"/>
    <w:rsid w:val="00C269B9"/>
    <w:rsid w:val="00C26A10"/>
    <w:rsid w:val="00C26AC8"/>
    <w:rsid w:val="00C26C13"/>
    <w:rsid w:val="00C26F52"/>
    <w:rsid w:val="00C2715A"/>
    <w:rsid w:val="00C27276"/>
    <w:rsid w:val="00C276AB"/>
    <w:rsid w:val="00C3011A"/>
    <w:rsid w:val="00C3017E"/>
    <w:rsid w:val="00C30EDA"/>
    <w:rsid w:val="00C31086"/>
    <w:rsid w:val="00C317D3"/>
    <w:rsid w:val="00C31BFF"/>
    <w:rsid w:val="00C31C8F"/>
    <w:rsid w:val="00C31DBC"/>
    <w:rsid w:val="00C32388"/>
    <w:rsid w:val="00C32893"/>
    <w:rsid w:val="00C32EE4"/>
    <w:rsid w:val="00C3300A"/>
    <w:rsid w:val="00C3352E"/>
    <w:rsid w:val="00C3387E"/>
    <w:rsid w:val="00C33B79"/>
    <w:rsid w:val="00C3402D"/>
    <w:rsid w:val="00C34081"/>
    <w:rsid w:val="00C34891"/>
    <w:rsid w:val="00C34BC3"/>
    <w:rsid w:val="00C35326"/>
    <w:rsid w:val="00C356B7"/>
    <w:rsid w:val="00C35871"/>
    <w:rsid w:val="00C359A2"/>
    <w:rsid w:val="00C35C3E"/>
    <w:rsid w:val="00C35F9E"/>
    <w:rsid w:val="00C368CF"/>
    <w:rsid w:val="00C36F1B"/>
    <w:rsid w:val="00C403BA"/>
    <w:rsid w:val="00C40BEE"/>
    <w:rsid w:val="00C41CD9"/>
    <w:rsid w:val="00C42047"/>
    <w:rsid w:val="00C4216E"/>
    <w:rsid w:val="00C42203"/>
    <w:rsid w:val="00C423DC"/>
    <w:rsid w:val="00C42CE4"/>
    <w:rsid w:val="00C43355"/>
    <w:rsid w:val="00C437A9"/>
    <w:rsid w:val="00C43A76"/>
    <w:rsid w:val="00C43E6F"/>
    <w:rsid w:val="00C44302"/>
    <w:rsid w:val="00C4448F"/>
    <w:rsid w:val="00C45154"/>
    <w:rsid w:val="00C455F3"/>
    <w:rsid w:val="00C468D9"/>
    <w:rsid w:val="00C469E1"/>
    <w:rsid w:val="00C46B73"/>
    <w:rsid w:val="00C46E5E"/>
    <w:rsid w:val="00C473C4"/>
    <w:rsid w:val="00C4761E"/>
    <w:rsid w:val="00C47DE7"/>
    <w:rsid w:val="00C47EFB"/>
    <w:rsid w:val="00C5029B"/>
    <w:rsid w:val="00C50386"/>
    <w:rsid w:val="00C50462"/>
    <w:rsid w:val="00C5075C"/>
    <w:rsid w:val="00C50B60"/>
    <w:rsid w:val="00C50CF2"/>
    <w:rsid w:val="00C51148"/>
    <w:rsid w:val="00C51360"/>
    <w:rsid w:val="00C51682"/>
    <w:rsid w:val="00C51707"/>
    <w:rsid w:val="00C51873"/>
    <w:rsid w:val="00C5191D"/>
    <w:rsid w:val="00C51D8F"/>
    <w:rsid w:val="00C52268"/>
    <w:rsid w:val="00C523B3"/>
    <w:rsid w:val="00C5285B"/>
    <w:rsid w:val="00C52990"/>
    <w:rsid w:val="00C52AAE"/>
    <w:rsid w:val="00C52B3A"/>
    <w:rsid w:val="00C53388"/>
    <w:rsid w:val="00C53816"/>
    <w:rsid w:val="00C538B8"/>
    <w:rsid w:val="00C5395B"/>
    <w:rsid w:val="00C53C6C"/>
    <w:rsid w:val="00C5412E"/>
    <w:rsid w:val="00C5429D"/>
    <w:rsid w:val="00C549C7"/>
    <w:rsid w:val="00C54E65"/>
    <w:rsid w:val="00C551A3"/>
    <w:rsid w:val="00C556C6"/>
    <w:rsid w:val="00C55B04"/>
    <w:rsid w:val="00C568B2"/>
    <w:rsid w:val="00C56A41"/>
    <w:rsid w:val="00C5708A"/>
    <w:rsid w:val="00C57095"/>
    <w:rsid w:val="00C578BB"/>
    <w:rsid w:val="00C57D39"/>
    <w:rsid w:val="00C600C4"/>
    <w:rsid w:val="00C6016A"/>
    <w:rsid w:val="00C60813"/>
    <w:rsid w:val="00C60C38"/>
    <w:rsid w:val="00C61670"/>
    <w:rsid w:val="00C61859"/>
    <w:rsid w:val="00C61973"/>
    <w:rsid w:val="00C61D17"/>
    <w:rsid w:val="00C62684"/>
    <w:rsid w:val="00C62C7B"/>
    <w:rsid w:val="00C62F8A"/>
    <w:rsid w:val="00C62FAF"/>
    <w:rsid w:val="00C63368"/>
    <w:rsid w:val="00C63418"/>
    <w:rsid w:val="00C6356A"/>
    <w:rsid w:val="00C63769"/>
    <w:rsid w:val="00C63AFB"/>
    <w:rsid w:val="00C63C05"/>
    <w:rsid w:val="00C652A2"/>
    <w:rsid w:val="00C65812"/>
    <w:rsid w:val="00C6603C"/>
    <w:rsid w:val="00C660A2"/>
    <w:rsid w:val="00C666AC"/>
    <w:rsid w:val="00C6679B"/>
    <w:rsid w:val="00C67473"/>
    <w:rsid w:val="00C67D89"/>
    <w:rsid w:val="00C67E23"/>
    <w:rsid w:val="00C70417"/>
    <w:rsid w:val="00C704DC"/>
    <w:rsid w:val="00C70A6E"/>
    <w:rsid w:val="00C70B80"/>
    <w:rsid w:val="00C70CA8"/>
    <w:rsid w:val="00C7102C"/>
    <w:rsid w:val="00C7140D"/>
    <w:rsid w:val="00C714E4"/>
    <w:rsid w:val="00C71654"/>
    <w:rsid w:val="00C7172D"/>
    <w:rsid w:val="00C71DAA"/>
    <w:rsid w:val="00C72025"/>
    <w:rsid w:val="00C720BF"/>
    <w:rsid w:val="00C725F4"/>
    <w:rsid w:val="00C72AF7"/>
    <w:rsid w:val="00C7365E"/>
    <w:rsid w:val="00C73E97"/>
    <w:rsid w:val="00C74190"/>
    <w:rsid w:val="00C74364"/>
    <w:rsid w:val="00C74662"/>
    <w:rsid w:val="00C747F0"/>
    <w:rsid w:val="00C74B5E"/>
    <w:rsid w:val="00C74E32"/>
    <w:rsid w:val="00C754CC"/>
    <w:rsid w:val="00C75D48"/>
    <w:rsid w:val="00C76091"/>
    <w:rsid w:val="00C76193"/>
    <w:rsid w:val="00C76254"/>
    <w:rsid w:val="00C765CA"/>
    <w:rsid w:val="00C766E4"/>
    <w:rsid w:val="00C76940"/>
    <w:rsid w:val="00C76EB5"/>
    <w:rsid w:val="00C7758C"/>
    <w:rsid w:val="00C77625"/>
    <w:rsid w:val="00C77A76"/>
    <w:rsid w:val="00C802C3"/>
    <w:rsid w:val="00C803C3"/>
    <w:rsid w:val="00C80443"/>
    <w:rsid w:val="00C80A64"/>
    <w:rsid w:val="00C80EF0"/>
    <w:rsid w:val="00C80FB2"/>
    <w:rsid w:val="00C813E1"/>
    <w:rsid w:val="00C81677"/>
    <w:rsid w:val="00C81748"/>
    <w:rsid w:val="00C818F3"/>
    <w:rsid w:val="00C81B9E"/>
    <w:rsid w:val="00C81C13"/>
    <w:rsid w:val="00C81C24"/>
    <w:rsid w:val="00C81E50"/>
    <w:rsid w:val="00C8241E"/>
    <w:rsid w:val="00C827A9"/>
    <w:rsid w:val="00C82DBA"/>
    <w:rsid w:val="00C836FC"/>
    <w:rsid w:val="00C8394B"/>
    <w:rsid w:val="00C83DDE"/>
    <w:rsid w:val="00C845E0"/>
    <w:rsid w:val="00C84DBF"/>
    <w:rsid w:val="00C858C9"/>
    <w:rsid w:val="00C858FE"/>
    <w:rsid w:val="00C8604F"/>
    <w:rsid w:val="00C86400"/>
    <w:rsid w:val="00C864B0"/>
    <w:rsid w:val="00C86847"/>
    <w:rsid w:val="00C86B90"/>
    <w:rsid w:val="00C8745C"/>
    <w:rsid w:val="00C875D6"/>
    <w:rsid w:val="00C87781"/>
    <w:rsid w:val="00C87A81"/>
    <w:rsid w:val="00C87B89"/>
    <w:rsid w:val="00C9015E"/>
    <w:rsid w:val="00C902C7"/>
    <w:rsid w:val="00C90371"/>
    <w:rsid w:val="00C904E3"/>
    <w:rsid w:val="00C91207"/>
    <w:rsid w:val="00C91499"/>
    <w:rsid w:val="00C9179B"/>
    <w:rsid w:val="00C923E3"/>
    <w:rsid w:val="00C9266F"/>
    <w:rsid w:val="00C929CF"/>
    <w:rsid w:val="00C932E8"/>
    <w:rsid w:val="00C93850"/>
    <w:rsid w:val="00C9395F"/>
    <w:rsid w:val="00C93984"/>
    <w:rsid w:val="00C93B64"/>
    <w:rsid w:val="00C941F0"/>
    <w:rsid w:val="00C94B46"/>
    <w:rsid w:val="00C94FE4"/>
    <w:rsid w:val="00C9516B"/>
    <w:rsid w:val="00C959F7"/>
    <w:rsid w:val="00C96395"/>
    <w:rsid w:val="00C9671F"/>
    <w:rsid w:val="00C9688E"/>
    <w:rsid w:val="00C968F6"/>
    <w:rsid w:val="00C96B97"/>
    <w:rsid w:val="00C96E66"/>
    <w:rsid w:val="00C96FF9"/>
    <w:rsid w:val="00C97C53"/>
    <w:rsid w:val="00CA0116"/>
    <w:rsid w:val="00CA14B4"/>
    <w:rsid w:val="00CA20AB"/>
    <w:rsid w:val="00CA2705"/>
    <w:rsid w:val="00CA2738"/>
    <w:rsid w:val="00CA2B4F"/>
    <w:rsid w:val="00CA312D"/>
    <w:rsid w:val="00CA32D2"/>
    <w:rsid w:val="00CA3739"/>
    <w:rsid w:val="00CA392B"/>
    <w:rsid w:val="00CA3E71"/>
    <w:rsid w:val="00CA3E97"/>
    <w:rsid w:val="00CA416D"/>
    <w:rsid w:val="00CA43E3"/>
    <w:rsid w:val="00CA526C"/>
    <w:rsid w:val="00CA5321"/>
    <w:rsid w:val="00CA56C9"/>
    <w:rsid w:val="00CA6A33"/>
    <w:rsid w:val="00CA6B4D"/>
    <w:rsid w:val="00CA732D"/>
    <w:rsid w:val="00CA79D3"/>
    <w:rsid w:val="00CB131D"/>
    <w:rsid w:val="00CB17BE"/>
    <w:rsid w:val="00CB1AA5"/>
    <w:rsid w:val="00CB1C65"/>
    <w:rsid w:val="00CB268A"/>
    <w:rsid w:val="00CB26B6"/>
    <w:rsid w:val="00CB26F9"/>
    <w:rsid w:val="00CB2739"/>
    <w:rsid w:val="00CB2B7C"/>
    <w:rsid w:val="00CB2FBE"/>
    <w:rsid w:val="00CB3581"/>
    <w:rsid w:val="00CB3BBE"/>
    <w:rsid w:val="00CB3FD8"/>
    <w:rsid w:val="00CB41B0"/>
    <w:rsid w:val="00CB46DA"/>
    <w:rsid w:val="00CB4F0D"/>
    <w:rsid w:val="00CB50BB"/>
    <w:rsid w:val="00CB6602"/>
    <w:rsid w:val="00CB696C"/>
    <w:rsid w:val="00CB6A81"/>
    <w:rsid w:val="00CB6BD7"/>
    <w:rsid w:val="00CB71B5"/>
    <w:rsid w:val="00CB721C"/>
    <w:rsid w:val="00CB76A0"/>
    <w:rsid w:val="00CB7F65"/>
    <w:rsid w:val="00CB7F81"/>
    <w:rsid w:val="00CC0473"/>
    <w:rsid w:val="00CC0819"/>
    <w:rsid w:val="00CC088F"/>
    <w:rsid w:val="00CC0DFC"/>
    <w:rsid w:val="00CC121F"/>
    <w:rsid w:val="00CC1407"/>
    <w:rsid w:val="00CC1505"/>
    <w:rsid w:val="00CC223C"/>
    <w:rsid w:val="00CC230A"/>
    <w:rsid w:val="00CC253A"/>
    <w:rsid w:val="00CC2BC8"/>
    <w:rsid w:val="00CC37B1"/>
    <w:rsid w:val="00CC3B40"/>
    <w:rsid w:val="00CC43D7"/>
    <w:rsid w:val="00CC457E"/>
    <w:rsid w:val="00CC50D3"/>
    <w:rsid w:val="00CC634F"/>
    <w:rsid w:val="00CC6811"/>
    <w:rsid w:val="00CC76D9"/>
    <w:rsid w:val="00CC780A"/>
    <w:rsid w:val="00CC7CFF"/>
    <w:rsid w:val="00CD019B"/>
    <w:rsid w:val="00CD01BD"/>
    <w:rsid w:val="00CD0406"/>
    <w:rsid w:val="00CD0D14"/>
    <w:rsid w:val="00CD0E59"/>
    <w:rsid w:val="00CD110D"/>
    <w:rsid w:val="00CD11D0"/>
    <w:rsid w:val="00CD139E"/>
    <w:rsid w:val="00CD17A2"/>
    <w:rsid w:val="00CD19CC"/>
    <w:rsid w:val="00CD1B4D"/>
    <w:rsid w:val="00CD1CFF"/>
    <w:rsid w:val="00CD2394"/>
    <w:rsid w:val="00CD2B4B"/>
    <w:rsid w:val="00CD2B7D"/>
    <w:rsid w:val="00CD2ECD"/>
    <w:rsid w:val="00CD2FFF"/>
    <w:rsid w:val="00CD32FF"/>
    <w:rsid w:val="00CD364E"/>
    <w:rsid w:val="00CD46BE"/>
    <w:rsid w:val="00CD46FD"/>
    <w:rsid w:val="00CD4920"/>
    <w:rsid w:val="00CD4B1C"/>
    <w:rsid w:val="00CD4B38"/>
    <w:rsid w:val="00CD4B48"/>
    <w:rsid w:val="00CD4F57"/>
    <w:rsid w:val="00CD5425"/>
    <w:rsid w:val="00CD5728"/>
    <w:rsid w:val="00CD58E4"/>
    <w:rsid w:val="00CD5DC9"/>
    <w:rsid w:val="00CD61F1"/>
    <w:rsid w:val="00CD63FD"/>
    <w:rsid w:val="00CD662F"/>
    <w:rsid w:val="00CD6836"/>
    <w:rsid w:val="00CD68D8"/>
    <w:rsid w:val="00CD77AB"/>
    <w:rsid w:val="00CD7C33"/>
    <w:rsid w:val="00CE043D"/>
    <w:rsid w:val="00CE0483"/>
    <w:rsid w:val="00CE0A95"/>
    <w:rsid w:val="00CE10DB"/>
    <w:rsid w:val="00CE132D"/>
    <w:rsid w:val="00CE194F"/>
    <w:rsid w:val="00CE1E4E"/>
    <w:rsid w:val="00CE2960"/>
    <w:rsid w:val="00CE2B4C"/>
    <w:rsid w:val="00CE2B98"/>
    <w:rsid w:val="00CE2F19"/>
    <w:rsid w:val="00CE33DC"/>
    <w:rsid w:val="00CE354B"/>
    <w:rsid w:val="00CE3AFB"/>
    <w:rsid w:val="00CE3B3B"/>
    <w:rsid w:val="00CE3E2D"/>
    <w:rsid w:val="00CE3F12"/>
    <w:rsid w:val="00CE4CF4"/>
    <w:rsid w:val="00CE4F87"/>
    <w:rsid w:val="00CE5483"/>
    <w:rsid w:val="00CE592F"/>
    <w:rsid w:val="00CE5949"/>
    <w:rsid w:val="00CE5E95"/>
    <w:rsid w:val="00CE707F"/>
    <w:rsid w:val="00CE73AA"/>
    <w:rsid w:val="00CE7B35"/>
    <w:rsid w:val="00CF055B"/>
    <w:rsid w:val="00CF05F9"/>
    <w:rsid w:val="00CF06A8"/>
    <w:rsid w:val="00CF074A"/>
    <w:rsid w:val="00CF0863"/>
    <w:rsid w:val="00CF08B3"/>
    <w:rsid w:val="00CF2214"/>
    <w:rsid w:val="00CF3595"/>
    <w:rsid w:val="00CF3EC5"/>
    <w:rsid w:val="00CF440B"/>
    <w:rsid w:val="00CF4463"/>
    <w:rsid w:val="00CF497E"/>
    <w:rsid w:val="00CF4BF1"/>
    <w:rsid w:val="00CF4CA3"/>
    <w:rsid w:val="00CF53C2"/>
    <w:rsid w:val="00CF5A19"/>
    <w:rsid w:val="00CF5D26"/>
    <w:rsid w:val="00CF5E98"/>
    <w:rsid w:val="00CF5F35"/>
    <w:rsid w:val="00CF69B0"/>
    <w:rsid w:val="00CF6F0D"/>
    <w:rsid w:val="00CF6FEE"/>
    <w:rsid w:val="00CF71A1"/>
    <w:rsid w:val="00CF71F2"/>
    <w:rsid w:val="00CF7350"/>
    <w:rsid w:val="00CF77CE"/>
    <w:rsid w:val="00CF7F17"/>
    <w:rsid w:val="00D00225"/>
    <w:rsid w:val="00D01264"/>
    <w:rsid w:val="00D019A3"/>
    <w:rsid w:val="00D01AAD"/>
    <w:rsid w:val="00D02740"/>
    <w:rsid w:val="00D02967"/>
    <w:rsid w:val="00D02BD2"/>
    <w:rsid w:val="00D02D60"/>
    <w:rsid w:val="00D03326"/>
    <w:rsid w:val="00D03817"/>
    <w:rsid w:val="00D03A55"/>
    <w:rsid w:val="00D03A99"/>
    <w:rsid w:val="00D03E98"/>
    <w:rsid w:val="00D04120"/>
    <w:rsid w:val="00D04237"/>
    <w:rsid w:val="00D04BF9"/>
    <w:rsid w:val="00D04E73"/>
    <w:rsid w:val="00D052D4"/>
    <w:rsid w:val="00D053D0"/>
    <w:rsid w:val="00D058D3"/>
    <w:rsid w:val="00D05CA3"/>
    <w:rsid w:val="00D062D3"/>
    <w:rsid w:val="00D06404"/>
    <w:rsid w:val="00D06461"/>
    <w:rsid w:val="00D06691"/>
    <w:rsid w:val="00D066D3"/>
    <w:rsid w:val="00D06AE8"/>
    <w:rsid w:val="00D06B2E"/>
    <w:rsid w:val="00D0710C"/>
    <w:rsid w:val="00D07122"/>
    <w:rsid w:val="00D0720B"/>
    <w:rsid w:val="00D077C3"/>
    <w:rsid w:val="00D0796A"/>
    <w:rsid w:val="00D07A5B"/>
    <w:rsid w:val="00D07E13"/>
    <w:rsid w:val="00D103C8"/>
    <w:rsid w:val="00D10640"/>
    <w:rsid w:val="00D109F6"/>
    <w:rsid w:val="00D11283"/>
    <w:rsid w:val="00D11367"/>
    <w:rsid w:val="00D11B84"/>
    <w:rsid w:val="00D11B97"/>
    <w:rsid w:val="00D11F2A"/>
    <w:rsid w:val="00D12021"/>
    <w:rsid w:val="00D13321"/>
    <w:rsid w:val="00D13897"/>
    <w:rsid w:val="00D1395A"/>
    <w:rsid w:val="00D13AA2"/>
    <w:rsid w:val="00D13BDF"/>
    <w:rsid w:val="00D13E6D"/>
    <w:rsid w:val="00D141E7"/>
    <w:rsid w:val="00D143A6"/>
    <w:rsid w:val="00D1464B"/>
    <w:rsid w:val="00D1479B"/>
    <w:rsid w:val="00D14966"/>
    <w:rsid w:val="00D14BCB"/>
    <w:rsid w:val="00D14D35"/>
    <w:rsid w:val="00D14DB4"/>
    <w:rsid w:val="00D14EEB"/>
    <w:rsid w:val="00D14F67"/>
    <w:rsid w:val="00D1520F"/>
    <w:rsid w:val="00D15803"/>
    <w:rsid w:val="00D16580"/>
    <w:rsid w:val="00D173FC"/>
    <w:rsid w:val="00D17673"/>
    <w:rsid w:val="00D17734"/>
    <w:rsid w:val="00D17BE3"/>
    <w:rsid w:val="00D2126C"/>
    <w:rsid w:val="00D212B2"/>
    <w:rsid w:val="00D21605"/>
    <w:rsid w:val="00D217DC"/>
    <w:rsid w:val="00D21804"/>
    <w:rsid w:val="00D21857"/>
    <w:rsid w:val="00D21CE4"/>
    <w:rsid w:val="00D22477"/>
    <w:rsid w:val="00D224A5"/>
    <w:rsid w:val="00D22AA7"/>
    <w:rsid w:val="00D22B46"/>
    <w:rsid w:val="00D23594"/>
    <w:rsid w:val="00D23B0C"/>
    <w:rsid w:val="00D23BAF"/>
    <w:rsid w:val="00D244FB"/>
    <w:rsid w:val="00D24AC4"/>
    <w:rsid w:val="00D24B2A"/>
    <w:rsid w:val="00D251F6"/>
    <w:rsid w:val="00D2538D"/>
    <w:rsid w:val="00D25C9E"/>
    <w:rsid w:val="00D2646B"/>
    <w:rsid w:val="00D26597"/>
    <w:rsid w:val="00D266DD"/>
    <w:rsid w:val="00D268BB"/>
    <w:rsid w:val="00D26976"/>
    <w:rsid w:val="00D26B5D"/>
    <w:rsid w:val="00D2715F"/>
    <w:rsid w:val="00D27349"/>
    <w:rsid w:val="00D275B2"/>
    <w:rsid w:val="00D27625"/>
    <w:rsid w:val="00D27EE0"/>
    <w:rsid w:val="00D30562"/>
    <w:rsid w:val="00D30630"/>
    <w:rsid w:val="00D3079E"/>
    <w:rsid w:val="00D30F07"/>
    <w:rsid w:val="00D31008"/>
    <w:rsid w:val="00D313F5"/>
    <w:rsid w:val="00D31FD3"/>
    <w:rsid w:val="00D32132"/>
    <w:rsid w:val="00D32725"/>
    <w:rsid w:val="00D330AA"/>
    <w:rsid w:val="00D336A0"/>
    <w:rsid w:val="00D336DE"/>
    <w:rsid w:val="00D3382F"/>
    <w:rsid w:val="00D3385D"/>
    <w:rsid w:val="00D338DD"/>
    <w:rsid w:val="00D339F0"/>
    <w:rsid w:val="00D33D4C"/>
    <w:rsid w:val="00D34709"/>
    <w:rsid w:val="00D3483E"/>
    <w:rsid w:val="00D34ABF"/>
    <w:rsid w:val="00D34B43"/>
    <w:rsid w:val="00D34C96"/>
    <w:rsid w:val="00D34ED2"/>
    <w:rsid w:val="00D35658"/>
    <w:rsid w:val="00D3589B"/>
    <w:rsid w:val="00D3597D"/>
    <w:rsid w:val="00D35B45"/>
    <w:rsid w:val="00D35C8A"/>
    <w:rsid w:val="00D35F46"/>
    <w:rsid w:val="00D36256"/>
    <w:rsid w:val="00D364D4"/>
    <w:rsid w:val="00D374DF"/>
    <w:rsid w:val="00D37B18"/>
    <w:rsid w:val="00D37E1F"/>
    <w:rsid w:val="00D40B39"/>
    <w:rsid w:val="00D40BEF"/>
    <w:rsid w:val="00D410BF"/>
    <w:rsid w:val="00D410EA"/>
    <w:rsid w:val="00D4188F"/>
    <w:rsid w:val="00D419B3"/>
    <w:rsid w:val="00D41A20"/>
    <w:rsid w:val="00D41E06"/>
    <w:rsid w:val="00D42695"/>
    <w:rsid w:val="00D42860"/>
    <w:rsid w:val="00D429CA"/>
    <w:rsid w:val="00D42A5D"/>
    <w:rsid w:val="00D42AB2"/>
    <w:rsid w:val="00D42B69"/>
    <w:rsid w:val="00D43084"/>
    <w:rsid w:val="00D431E2"/>
    <w:rsid w:val="00D434AE"/>
    <w:rsid w:val="00D43C24"/>
    <w:rsid w:val="00D448AE"/>
    <w:rsid w:val="00D44D33"/>
    <w:rsid w:val="00D45184"/>
    <w:rsid w:val="00D45677"/>
    <w:rsid w:val="00D45D8B"/>
    <w:rsid w:val="00D45D9E"/>
    <w:rsid w:val="00D460F7"/>
    <w:rsid w:val="00D465AF"/>
    <w:rsid w:val="00D46662"/>
    <w:rsid w:val="00D46966"/>
    <w:rsid w:val="00D46F66"/>
    <w:rsid w:val="00D46FC3"/>
    <w:rsid w:val="00D473D4"/>
    <w:rsid w:val="00D47D28"/>
    <w:rsid w:val="00D47EDA"/>
    <w:rsid w:val="00D506DF"/>
    <w:rsid w:val="00D50902"/>
    <w:rsid w:val="00D50B8F"/>
    <w:rsid w:val="00D50B91"/>
    <w:rsid w:val="00D50CAC"/>
    <w:rsid w:val="00D5127E"/>
    <w:rsid w:val="00D513D0"/>
    <w:rsid w:val="00D51971"/>
    <w:rsid w:val="00D51C49"/>
    <w:rsid w:val="00D51FB3"/>
    <w:rsid w:val="00D5214A"/>
    <w:rsid w:val="00D526EC"/>
    <w:rsid w:val="00D529F4"/>
    <w:rsid w:val="00D52C31"/>
    <w:rsid w:val="00D53497"/>
    <w:rsid w:val="00D53ADD"/>
    <w:rsid w:val="00D53C18"/>
    <w:rsid w:val="00D53E5B"/>
    <w:rsid w:val="00D5424D"/>
    <w:rsid w:val="00D5445D"/>
    <w:rsid w:val="00D548E3"/>
    <w:rsid w:val="00D55203"/>
    <w:rsid w:val="00D55206"/>
    <w:rsid w:val="00D554B8"/>
    <w:rsid w:val="00D556D1"/>
    <w:rsid w:val="00D55795"/>
    <w:rsid w:val="00D55823"/>
    <w:rsid w:val="00D560E4"/>
    <w:rsid w:val="00D56143"/>
    <w:rsid w:val="00D56516"/>
    <w:rsid w:val="00D566CC"/>
    <w:rsid w:val="00D569F1"/>
    <w:rsid w:val="00D572BD"/>
    <w:rsid w:val="00D574AF"/>
    <w:rsid w:val="00D57734"/>
    <w:rsid w:val="00D57DA5"/>
    <w:rsid w:val="00D57E2A"/>
    <w:rsid w:val="00D57ECD"/>
    <w:rsid w:val="00D61AF9"/>
    <w:rsid w:val="00D6225B"/>
    <w:rsid w:val="00D622CC"/>
    <w:rsid w:val="00D62C14"/>
    <w:rsid w:val="00D6330F"/>
    <w:rsid w:val="00D63462"/>
    <w:rsid w:val="00D639A4"/>
    <w:rsid w:val="00D63E42"/>
    <w:rsid w:val="00D64075"/>
    <w:rsid w:val="00D641F7"/>
    <w:rsid w:val="00D6464E"/>
    <w:rsid w:val="00D6493D"/>
    <w:rsid w:val="00D64FCC"/>
    <w:rsid w:val="00D6538B"/>
    <w:rsid w:val="00D65C2D"/>
    <w:rsid w:val="00D65C44"/>
    <w:rsid w:val="00D65FA3"/>
    <w:rsid w:val="00D66091"/>
    <w:rsid w:val="00D66B11"/>
    <w:rsid w:val="00D66C9F"/>
    <w:rsid w:val="00D67463"/>
    <w:rsid w:val="00D6768A"/>
    <w:rsid w:val="00D67693"/>
    <w:rsid w:val="00D67C27"/>
    <w:rsid w:val="00D71AE1"/>
    <w:rsid w:val="00D71AEC"/>
    <w:rsid w:val="00D72972"/>
    <w:rsid w:val="00D729F4"/>
    <w:rsid w:val="00D72B7F"/>
    <w:rsid w:val="00D73146"/>
    <w:rsid w:val="00D736C9"/>
    <w:rsid w:val="00D737C3"/>
    <w:rsid w:val="00D739CA"/>
    <w:rsid w:val="00D741F1"/>
    <w:rsid w:val="00D74426"/>
    <w:rsid w:val="00D7442C"/>
    <w:rsid w:val="00D7468C"/>
    <w:rsid w:val="00D748B4"/>
    <w:rsid w:val="00D74A4E"/>
    <w:rsid w:val="00D74C3A"/>
    <w:rsid w:val="00D74D20"/>
    <w:rsid w:val="00D752AD"/>
    <w:rsid w:val="00D75968"/>
    <w:rsid w:val="00D75980"/>
    <w:rsid w:val="00D759AD"/>
    <w:rsid w:val="00D75AE7"/>
    <w:rsid w:val="00D7643A"/>
    <w:rsid w:val="00D768D1"/>
    <w:rsid w:val="00D76DFA"/>
    <w:rsid w:val="00D76EF8"/>
    <w:rsid w:val="00D77485"/>
    <w:rsid w:val="00D77F44"/>
    <w:rsid w:val="00D802F5"/>
    <w:rsid w:val="00D8048F"/>
    <w:rsid w:val="00D80BAC"/>
    <w:rsid w:val="00D80CAE"/>
    <w:rsid w:val="00D80F7B"/>
    <w:rsid w:val="00D81160"/>
    <w:rsid w:val="00D812D7"/>
    <w:rsid w:val="00D8149F"/>
    <w:rsid w:val="00D81992"/>
    <w:rsid w:val="00D81CBA"/>
    <w:rsid w:val="00D821CF"/>
    <w:rsid w:val="00D821FF"/>
    <w:rsid w:val="00D82BB1"/>
    <w:rsid w:val="00D82C12"/>
    <w:rsid w:val="00D82CC1"/>
    <w:rsid w:val="00D832BC"/>
    <w:rsid w:val="00D83A1A"/>
    <w:rsid w:val="00D84A04"/>
    <w:rsid w:val="00D855C8"/>
    <w:rsid w:val="00D85FDC"/>
    <w:rsid w:val="00D86816"/>
    <w:rsid w:val="00D8688A"/>
    <w:rsid w:val="00D86E04"/>
    <w:rsid w:val="00D87491"/>
    <w:rsid w:val="00D9063D"/>
    <w:rsid w:val="00D90EE6"/>
    <w:rsid w:val="00D90F5C"/>
    <w:rsid w:val="00D9166D"/>
    <w:rsid w:val="00D91E91"/>
    <w:rsid w:val="00D9208F"/>
    <w:rsid w:val="00D92130"/>
    <w:rsid w:val="00D92B58"/>
    <w:rsid w:val="00D93373"/>
    <w:rsid w:val="00D9364A"/>
    <w:rsid w:val="00D93802"/>
    <w:rsid w:val="00D93887"/>
    <w:rsid w:val="00D93A1E"/>
    <w:rsid w:val="00D94175"/>
    <w:rsid w:val="00D947DF"/>
    <w:rsid w:val="00D94D16"/>
    <w:rsid w:val="00D94EE8"/>
    <w:rsid w:val="00D9608A"/>
    <w:rsid w:val="00D96AA4"/>
    <w:rsid w:val="00D96AB8"/>
    <w:rsid w:val="00D96DEF"/>
    <w:rsid w:val="00D97AE2"/>
    <w:rsid w:val="00DA030C"/>
    <w:rsid w:val="00DA03A7"/>
    <w:rsid w:val="00DA0F79"/>
    <w:rsid w:val="00DA108F"/>
    <w:rsid w:val="00DA1564"/>
    <w:rsid w:val="00DA15EA"/>
    <w:rsid w:val="00DA1677"/>
    <w:rsid w:val="00DA294E"/>
    <w:rsid w:val="00DA2C02"/>
    <w:rsid w:val="00DA2E74"/>
    <w:rsid w:val="00DA3788"/>
    <w:rsid w:val="00DA3870"/>
    <w:rsid w:val="00DA4469"/>
    <w:rsid w:val="00DA44DE"/>
    <w:rsid w:val="00DA473F"/>
    <w:rsid w:val="00DA53A1"/>
    <w:rsid w:val="00DA5719"/>
    <w:rsid w:val="00DA576D"/>
    <w:rsid w:val="00DA5891"/>
    <w:rsid w:val="00DA625D"/>
    <w:rsid w:val="00DA6BEB"/>
    <w:rsid w:val="00DA708F"/>
    <w:rsid w:val="00DA7269"/>
    <w:rsid w:val="00DA77F3"/>
    <w:rsid w:val="00DB017F"/>
    <w:rsid w:val="00DB05A0"/>
    <w:rsid w:val="00DB0781"/>
    <w:rsid w:val="00DB149E"/>
    <w:rsid w:val="00DB1BAB"/>
    <w:rsid w:val="00DB1F1F"/>
    <w:rsid w:val="00DB24BF"/>
    <w:rsid w:val="00DB2D1F"/>
    <w:rsid w:val="00DB2D36"/>
    <w:rsid w:val="00DB2ED8"/>
    <w:rsid w:val="00DB32FE"/>
    <w:rsid w:val="00DB349F"/>
    <w:rsid w:val="00DB3619"/>
    <w:rsid w:val="00DB38C6"/>
    <w:rsid w:val="00DB3920"/>
    <w:rsid w:val="00DB3A9D"/>
    <w:rsid w:val="00DB402D"/>
    <w:rsid w:val="00DB44E0"/>
    <w:rsid w:val="00DB4730"/>
    <w:rsid w:val="00DB47A5"/>
    <w:rsid w:val="00DB4D1C"/>
    <w:rsid w:val="00DB4E93"/>
    <w:rsid w:val="00DB52D0"/>
    <w:rsid w:val="00DB54A7"/>
    <w:rsid w:val="00DB568B"/>
    <w:rsid w:val="00DB58BC"/>
    <w:rsid w:val="00DB60C1"/>
    <w:rsid w:val="00DB6284"/>
    <w:rsid w:val="00DB6FF8"/>
    <w:rsid w:val="00DB71DB"/>
    <w:rsid w:val="00DB770D"/>
    <w:rsid w:val="00DB794E"/>
    <w:rsid w:val="00DB7BF1"/>
    <w:rsid w:val="00DB7D77"/>
    <w:rsid w:val="00DC0276"/>
    <w:rsid w:val="00DC0748"/>
    <w:rsid w:val="00DC09B5"/>
    <w:rsid w:val="00DC0EAE"/>
    <w:rsid w:val="00DC15A1"/>
    <w:rsid w:val="00DC15EA"/>
    <w:rsid w:val="00DC1EA4"/>
    <w:rsid w:val="00DC24A2"/>
    <w:rsid w:val="00DC286F"/>
    <w:rsid w:val="00DC2877"/>
    <w:rsid w:val="00DC2AA9"/>
    <w:rsid w:val="00DC2E15"/>
    <w:rsid w:val="00DC314F"/>
    <w:rsid w:val="00DC31F6"/>
    <w:rsid w:val="00DC3426"/>
    <w:rsid w:val="00DC3430"/>
    <w:rsid w:val="00DC3579"/>
    <w:rsid w:val="00DC3D49"/>
    <w:rsid w:val="00DC3DB2"/>
    <w:rsid w:val="00DC40EE"/>
    <w:rsid w:val="00DC4137"/>
    <w:rsid w:val="00DC4CF8"/>
    <w:rsid w:val="00DC4E50"/>
    <w:rsid w:val="00DC4F7B"/>
    <w:rsid w:val="00DC55FF"/>
    <w:rsid w:val="00DC5BCE"/>
    <w:rsid w:val="00DC5F30"/>
    <w:rsid w:val="00DC611E"/>
    <w:rsid w:val="00DC6169"/>
    <w:rsid w:val="00DC6909"/>
    <w:rsid w:val="00DC6B07"/>
    <w:rsid w:val="00DC6E83"/>
    <w:rsid w:val="00DC6F88"/>
    <w:rsid w:val="00DC71B2"/>
    <w:rsid w:val="00DC74B4"/>
    <w:rsid w:val="00DC7FE2"/>
    <w:rsid w:val="00DD05F9"/>
    <w:rsid w:val="00DD097C"/>
    <w:rsid w:val="00DD0CF0"/>
    <w:rsid w:val="00DD0F64"/>
    <w:rsid w:val="00DD0F8D"/>
    <w:rsid w:val="00DD12A3"/>
    <w:rsid w:val="00DD171A"/>
    <w:rsid w:val="00DD1C7A"/>
    <w:rsid w:val="00DD1D03"/>
    <w:rsid w:val="00DD1E3A"/>
    <w:rsid w:val="00DD221C"/>
    <w:rsid w:val="00DD244B"/>
    <w:rsid w:val="00DD2616"/>
    <w:rsid w:val="00DD299A"/>
    <w:rsid w:val="00DD29C7"/>
    <w:rsid w:val="00DD2A5F"/>
    <w:rsid w:val="00DD3181"/>
    <w:rsid w:val="00DD3598"/>
    <w:rsid w:val="00DD3B39"/>
    <w:rsid w:val="00DD3F63"/>
    <w:rsid w:val="00DD3FA4"/>
    <w:rsid w:val="00DD485E"/>
    <w:rsid w:val="00DD4ADE"/>
    <w:rsid w:val="00DD4DF1"/>
    <w:rsid w:val="00DD508D"/>
    <w:rsid w:val="00DD569A"/>
    <w:rsid w:val="00DD59FF"/>
    <w:rsid w:val="00DD5BB3"/>
    <w:rsid w:val="00DD5D48"/>
    <w:rsid w:val="00DD5F39"/>
    <w:rsid w:val="00DD6166"/>
    <w:rsid w:val="00DD6DD2"/>
    <w:rsid w:val="00DD7065"/>
    <w:rsid w:val="00DD7B22"/>
    <w:rsid w:val="00DE00A4"/>
    <w:rsid w:val="00DE06B8"/>
    <w:rsid w:val="00DE0E7C"/>
    <w:rsid w:val="00DE136F"/>
    <w:rsid w:val="00DE173A"/>
    <w:rsid w:val="00DE17F4"/>
    <w:rsid w:val="00DE21DA"/>
    <w:rsid w:val="00DE2477"/>
    <w:rsid w:val="00DE258F"/>
    <w:rsid w:val="00DE286F"/>
    <w:rsid w:val="00DE292E"/>
    <w:rsid w:val="00DE2DD4"/>
    <w:rsid w:val="00DE344C"/>
    <w:rsid w:val="00DE3CAC"/>
    <w:rsid w:val="00DE3DCA"/>
    <w:rsid w:val="00DE3F6A"/>
    <w:rsid w:val="00DE49F4"/>
    <w:rsid w:val="00DE502C"/>
    <w:rsid w:val="00DE5156"/>
    <w:rsid w:val="00DE5172"/>
    <w:rsid w:val="00DE51FD"/>
    <w:rsid w:val="00DE5665"/>
    <w:rsid w:val="00DE58DA"/>
    <w:rsid w:val="00DE5A88"/>
    <w:rsid w:val="00DE5DCA"/>
    <w:rsid w:val="00DE6063"/>
    <w:rsid w:val="00DE61DC"/>
    <w:rsid w:val="00DE678D"/>
    <w:rsid w:val="00DE6D66"/>
    <w:rsid w:val="00DE6ECF"/>
    <w:rsid w:val="00DE727E"/>
    <w:rsid w:val="00DE750F"/>
    <w:rsid w:val="00DE7560"/>
    <w:rsid w:val="00DE7BEF"/>
    <w:rsid w:val="00DE7FCF"/>
    <w:rsid w:val="00DF063C"/>
    <w:rsid w:val="00DF0F83"/>
    <w:rsid w:val="00DF1756"/>
    <w:rsid w:val="00DF199A"/>
    <w:rsid w:val="00DF2320"/>
    <w:rsid w:val="00DF2A61"/>
    <w:rsid w:val="00DF2BD1"/>
    <w:rsid w:val="00DF2E11"/>
    <w:rsid w:val="00DF2F63"/>
    <w:rsid w:val="00DF36D3"/>
    <w:rsid w:val="00DF39B7"/>
    <w:rsid w:val="00DF41D2"/>
    <w:rsid w:val="00DF420E"/>
    <w:rsid w:val="00DF434F"/>
    <w:rsid w:val="00DF4639"/>
    <w:rsid w:val="00DF4691"/>
    <w:rsid w:val="00DF50D3"/>
    <w:rsid w:val="00DF52D4"/>
    <w:rsid w:val="00DF5FCF"/>
    <w:rsid w:val="00DF6542"/>
    <w:rsid w:val="00DF6EC5"/>
    <w:rsid w:val="00DF72A7"/>
    <w:rsid w:val="00DF73FF"/>
    <w:rsid w:val="00DF75C0"/>
    <w:rsid w:val="00DF7982"/>
    <w:rsid w:val="00DF7D9B"/>
    <w:rsid w:val="00E00262"/>
    <w:rsid w:val="00E00547"/>
    <w:rsid w:val="00E00645"/>
    <w:rsid w:val="00E00762"/>
    <w:rsid w:val="00E00787"/>
    <w:rsid w:val="00E00BE5"/>
    <w:rsid w:val="00E0199B"/>
    <w:rsid w:val="00E019BB"/>
    <w:rsid w:val="00E01FA2"/>
    <w:rsid w:val="00E021F9"/>
    <w:rsid w:val="00E02CE1"/>
    <w:rsid w:val="00E02E16"/>
    <w:rsid w:val="00E02E67"/>
    <w:rsid w:val="00E03585"/>
    <w:rsid w:val="00E03723"/>
    <w:rsid w:val="00E03D25"/>
    <w:rsid w:val="00E03D66"/>
    <w:rsid w:val="00E042B0"/>
    <w:rsid w:val="00E044CA"/>
    <w:rsid w:val="00E0496F"/>
    <w:rsid w:val="00E04B46"/>
    <w:rsid w:val="00E04B4F"/>
    <w:rsid w:val="00E04E55"/>
    <w:rsid w:val="00E05029"/>
    <w:rsid w:val="00E053B6"/>
    <w:rsid w:val="00E05BD1"/>
    <w:rsid w:val="00E05D97"/>
    <w:rsid w:val="00E05E18"/>
    <w:rsid w:val="00E06340"/>
    <w:rsid w:val="00E06406"/>
    <w:rsid w:val="00E069DC"/>
    <w:rsid w:val="00E06BEA"/>
    <w:rsid w:val="00E0703F"/>
    <w:rsid w:val="00E071EC"/>
    <w:rsid w:val="00E07304"/>
    <w:rsid w:val="00E0788A"/>
    <w:rsid w:val="00E07DFF"/>
    <w:rsid w:val="00E07F63"/>
    <w:rsid w:val="00E1015C"/>
    <w:rsid w:val="00E10721"/>
    <w:rsid w:val="00E10A02"/>
    <w:rsid w:val="00E10E84"/>
    <w:rsid w:val="00E10F15"/>
    <w:rsid w:val="00E1183E"/>
    <w:rsid w:val="00E119DE"/>
    <w:rsid w:val="00E1212C"/>
    <w:rsid w:val="00E1213C"/>
    <w:rsid w:val="00E1218B"/>
    <w:rsid w:val="00E123E4"/>
    <w:rsid w:val="00E124E4"/>
    <w:rsid w:val="00E126F3"/>
    <w:rsid w:val="00E12D2F"/>
    <w:rsid w:val="00E135C3"/>
    <w:rsid w:val="00E138F8"/>
    <w:rsid w:val="00E13E93"/>
    <w:rsid w:val="00E13F67"/>
    <w:rsid w:val="00E14136"/>
    <w:rsid w:val="00E14779"/>
    <w:rsid w:val="00E151E1"/>
    <w:rsid w:val="00E15A03"/>
    <w:rsid w:val="00E15E94"/>
    <w:rsid w:val="00E1632B"/>
    <w:rsid w:val="00E16F00"/>
    <w:rsid w:val="00E1703F"/>
    <w:rsid w:val="00E1778E"/>
    <w:rsid w:val="00E1796D"/>
    <w:rsid w:val="00E179E6"/>
    <w:rsid w:val="00E17CE1"/>
    <w:rsid w:val="00E205EA"/>
    <w:rsid w:val="00E20945"/>
    <w:rsid w:val="00E20BC1"/>
    <w:rsid w:val="00E20DDD"/>
    <w:rsid w:val="00E21376"/>
    <w:rsid w:val="00E214B9"/>
    <w:rsid w:val="00E21629"/>
    <w:rsid w:val="00E21C22"/>
    <w:rsid w:val="00E21CD5"/>
    <w:rsid w:val="00E21F6E"/>
    <w:rsid w:val="00E222AC"/>
    <w:rsid w:val="00E225E1"/>
    <w:rsid w:val="00E225F4"/>
    <w:rsid w:val="00E228AF"/>
    <w:rsid w:val="00E229F7"/>
    <w:rsid w:val="00E229FB"/>
    <w:rsid w:val="00E22B29"/>
    <w:rsid w:val="00E22C9F"/>
    <w:rsid w:val="00E22CDC"/>
    <w:rsid w:val="00E22D2D"/>
    <w:rsid w:val="00E2335A"/>
    <w:rsid w:val="00E233E9"/>
    <w:rsid w:val="00E239BE"/>
    <w:rsid w:val="00E246C4"/>
    <w:rsid w:val="00E248C6"/>
    <w:rsid w:val="00E24AA8"/>
    <w:rsid w:val="00E24E31"/>
    <w:rsid w:val="00E252D3"/>
    <w:rsid w:val="00E26024"/>
    <w:rsid w:val="00E261AE"/>
    <w:rsid w:val="00E26412"/>
    <w:rsid w:val="00E2643D"/>
    <w:rsid w:val="00E26A1E"/>
    <w:rsid w:val="00E26B54"/>
    <w:rsid w:val="00E2710F"/>
    <w:rsid w:val="00E27984"/>
    <w:rsid w:val="00E27B74"/>
    <w:rsid w:val="00E30FF7"/>
    <w:rsid w:val="00E3129D"/>
    <w:rsid w:val="00E31602"/>
    <w:rsid w:val="00E31E35"/>
    <w:rsid w:val="00E3227D"/>
    <w:rsid w:val="00E32782"/>
    <w:rsid w:val="00E330D4"/>
    <w:rsid w:val="00E334F4"/>
    <w:rsid w:val="00E337FE"/>
    <w:rsid w:val="00E338B8"/>
    <w:rsid w:val="00E33DDB"/>
    <w:rsid w:val="00E33FA2"/>
    <w:rsid w:val="00E3486D"/>
    <w:rsid w:val="00E34980"/>
    <w:rsid w:val="00E34B24"/>
    <w:rsid w:val="00E34C08"/>
    <w:rsid w:val="00E34C18"/>
    <w:rsid w:val="00E34F83"/>
    <w:rsid w:val="00E35616"/>
    <w:rsid w:val="00E35CED"/>
    <w:rsid w:val="00E35D07"/>
    <w:rsid w:val="00E3620D"/>
    <w:rsid w:val="00E36540"/>
    <w:rsid w:val="00E36870"/>
    <w:rsid w:val="00E369C7"/>
    <w:rsid w:val="00E36A9F"/>
    <w:rsid w:val="00E36BFC"/>
    <w:rsid w:val="00E3740B"/>
    <w:rsid w:val="00E37658"/>
    <w:rsid w:val="00E37916"/>
    <w:rsid w:val="00E37936"/>
    <w:rsid w:val="00E37E09"/>
    <w:rsid w:val="00E40903"/>
    <w:rsid w:val="00E40CC2"/>
    <w:rsid w:val="00E40E95"/>
    <w:rsid w:val="00E41653"/>
    <w:rsid w:val="00E41BD9"/>
    <w:rsid w:val="00E41CAA"/>
    <w:rsid w:val="00E41E1A"/>
    <w:rsid w:val="00E421CE"/>
    <w:rsid w:val="00E42487"/>
    <w:rsid w:val="00E42C84"/>
    <w:rsid w:val="00E42CC0"/>
    <w:rsid w:val="00E42E3F"/>
    <w:rsid w:val="00E43056"/>
    <w:rsid w:val="00E430DB"/>
    <w:rsid w:val="00E43202"/>
    <w:rsid w:val="00E43836"/>
    <w:rsid w:val="00E438CC"/>
    <w:rsid w:val="00E43AAE"/>
    <w:rsid w:val="00E43E25"/>
    <w:rsid w:val="00E43E2E"/>
    <w:rsid w:val="00E43F34"/>
    <w:rsid w:val="00E44532"/>
    <w:rsid w:val="00E449A6"/>
    <w:rsid w:val="00E44C90"/>
    <w:rsid w:val="00E450D9"/>
    <w:rsid w:val="00E4590F"/>
    <w:rsid w:val="00E45CD6"/>
    <w:rsid w:val="00E45D5C"/>
    <w:rsid w:val="00E45E89"/>
    <w:rsid w:val="00E4623C"/>
    <w:rsid w:val="00E46357"/>
    <w:rsid w:val="00E468AA"/>
    <w:rsid w:val="00E46907"/>
    <w:rsid w:val="00E46CE9"/>
    <w:rsid w:val="00E46D2E"/>
    <w:rsid w:val="00E46DED"/>
    <w:rsid w:val="00E47134"/>
    <w:rsid w:val="00E4743B"/>
    <w:rsid w:val="00E47521"/>
    <w:rsid w:val="00E47853"/>
    <w:rsid w:val="00E478E1"/>
    <w:rsid w:val="00E47B55"/>
    <w:rsid w:val="00E47FEC"/>
    <w:rsid w:val="00E502F0"/>
    <w:rsid w:val="00E503D2"/>
    <w:rsid w:val="00E50449"/>
    <w:rsid w:val="00E504A3"/>
    <w:rsid w:val="00E51103"/>
    <w:rsid w:val="00E51490"/>
    <w:rsid w:val="00E51529"/>
    <w:rsid w:val="00E51834"/>
    <w:rsid w:val="00E51A1B"/>
    <w:rsid w:val="00E51A71"/>
    <w:rsid w:val="00E51E02"/>
    <w:rsid w:val="00E51F69"/>
    <w:rsid w:val="00E51F95"/>
    <w:rsid w:val="00E52399"/>
    <w:rsid w:val="00E529ED"/>
    <w:rsid w:val="00E52FE0"/>
    <w:rsid w:val="00E53457"/>
    <w:rsid w:val="00E536EC"/>
    <w:rsid w:val="00E54176"/>
    <w:rsid w:val="00E54A93"/>
    <w:rsid w:val="00E54B82"/>
    <w:rsid w:val="00E55B9B"/>
    <w:rsid w:val="00E55D39"/>
    <w:rsid w:val="00E56030"/>
    <w:rsid w:val="00E560A7"/>
    <w:rsid w:val="00E56299"/>
    <w:rsid w:val="00E5638D"/>
    <w:rsid w:val="00E56CC3"/>
    <w:rsid w:val="00E56E7C"/>
    <w:rsid w:val="00E5731C"/>
    <w:rsid w:val="00E57337"/>
    <w:rsid w:val="00E57F76"/>
    <w:rsid w:val="00E60118"/>
    <w:rsid w:val="00E60657"/>
    <w:rsid w:val="00E6079E"/>
    <w:rsid w:val="00E607DF"/>
    <w:rsid w:val="00E60E46"/>
    <w:rsid w:val="00E610FD"/>
    <w:rsid w:val="00E61535"/>
    <w:rsid w:val="00E61543"/>
    <w:rsid w:val="00E6195E"/>
    <w:rsid w:val="00E62625"/>
    <w:rsid w:val="00E63423"/>
    <w:rsid w:val="00E634AC"/>
    <w:rsid w:val="00E63678"/>
    <w:rsid w:val="00E644AF"/>
    <w:rsid w:val="00E647A1"/>
    <w:rsid w:val="00E65194"/>
    <w:rsid w:val="00E65838"/>
    <w:rsid w:val="00E6591E"/>
    <w:rsid w:val="00E65A12"/>
    <w:rsid w:val="00E65C6D"/>
    <w:rsid w:val="00E65E1F"/>
    <w:rsid w:val="00E661F5"/>
    <w:rsid w:val="00E66377"/>
    <w:rsid w:val="00E668CF"/>
    <w:rsid w:val="00E67060"/>
    <w:rsid w:val="00E67163"/>
    <w:rsid w:val="00E67503"/>
    <w:rsid w:val="00E67605"/>
    <w:rsid w:val="00E700DE"/>
    <w:rsid w:val="00E70457"/>
    <w:rsid w:val="00E70CDB"/>
    <w:rsid w:val="00E70DCA"/>
    <w:rsid w:val="00E70E8A"/>
    <w:rsid w:val="00E71449"/>
    <w:rsid w:val="00E719B4"/>
    <w:rsid w:val="00E719C7"/>
    <w:rsid w:val="00E71BE0"/>
    <w:rsid w:val="00E71D7C"/>
    <w:rsid w:val="00E71E7C"/>
    <w:rsid w:val="00E72658"/>
    <w:rsid w:val="00E72FF3"/>
    <w:rsid w:val="00E73038"/>
    <w:rsid w:val="00E73AB1"/>
    <w:rsid w:val="00E73D0E"/>
    <w:rsid w:val="00E74969"/>
    <w:rsid w:val="00E75281"/>
    <w:rsid w:val="00E75319"/>
    <w:rsid w:val="00E75605"/>
    <w:rsid w:val="00E7569A"/>
    <w:rsid w:val="00E7648D"/>
    <w:rsid w:val="00E76544"/>
    <w:rsid w:val="00E7709B"/>
    <w:rsid w:val="00E77232"/>
    <w:rsid w:val="00E773F2"/>
    <w:rsid w:val="00E776A8"/>
    <w:rsid w:val="00E77A55"/>
    <w:rsid w:val="00E77E22"/>
    <w:rsid w:val="00E80483"/>
    <w:rsid w:val="00E80948"/>
    <w:rsid w:val="00E80D51"/>
    <w:rsid w:val="00E81030"/>
    <w:rsid w:val="00E8189A"/>
    <w:rsid w:val="00E81998"/>
    <w:rsid w:val="00E82800"/>
    <w:rsid w:val="00E8298B"/>
    <w:rsid w:val="00E82AEC"/>
    <w:rsid w:val="00E82D4A"/>
    <w:rsid w:val="00E83024"/>
    <w:rsid w:val="00E836B2"/>
    <w:rsid w:val="00E838D2"/>
    <w:rsid w:val="00E839C2"/>
    <w:rsid w:val="00E84144"/>
    <w:rsid w:val="00E846E3"/>
    <w:rsid w:val="00E8484F"/>
    <w:rsid w:val="00E857C0"/>
    <w:rsid w:val="00E85B2D"/>
    <w:rsid w:val="00E85BB8"/>
    <w:rsid w:val="00E85E35"/>
    <w:rsid w:val="00E862D4"/>
    <w:rsid w:val="00E866C7"/>
    <w:rsid w:val="00E86B83"/>
    <w:rsid w:val="00E86BD4"/>
    <w:rsid w:val="00E8702C"/>
    <w:rsid w:val="00E8706C"/>
    <w:rsid w:val="00E87315"/>
    <w:rsid w:val="00E8788C"/>
    <w:rsid w:val="00E878D3"/>
    <w:rsid w:val="00E87B3C"/>
    <w:rsid w:val="00E87F86"/>
    <w:rsid w:val="00E903D2"/>
    <w:rsid w:val="00E904A7"/>
    <w:rsid w:val="00E90A9A"/>
    <w:rsid w:val="00E90F69"/>
    <w:rsid w:val="00E91FBF"/>
    <w:rsid w:val="00E92AD4"/>
    <w:rsid w:val="00E92C1D"/>
    <w:rsid w:val="00E92E9E"/>
    <w:rsid w:val="00E933EC"/>
    <w:rsid w:val="00E93A84"/>
    <w:rsid w:val="00E93B42"/>
    <w:rsid w:val="00E941AE"/>
    <w:rsid w:val="00E945EC"/>
    <w:rsid w:val="00E94FE5"/>
    <w:rsid w:val="00E95466"/>
    <w:rsid w:val="00E9555B"/>
    <w:rsid w:val="00E95852"/>
    <w:rsid w:val="00E95873"/>
    <w:rsid w:val="00E95E93"/>
    <w:rsid w:val="00E96250"/>
    <w:rsid w:val="00E9666B"/>
    <w:rsid w:val="00E96DDD"/>
    <w:rsid w:val="00E974DC"/>
    <w:rsid w:val="00E97E3D"/>
    <w:rsid w:val="00EA012F"/>
    <w:rsid w:val="00EA0319"/>
    <w:rsid w:val="00EA08FE"/>
    <w:rsid w:val="00EA103A"/>
    <w:rsid w:val="00EA148B"/>
    <w:rsid w:val="00EA1A47"/>
    <w:rsid w:val="00EA1AD7"/>
    <w:rsid w:val="00EA1B05"/>
    <w:rsid w:val="00EA1E52"/>
    <w:rsid w:val="00EA21FA"/>
    <w:rsid w:val="00EA2863"/>
    <w:rsid w:val="00EA2B80"/>
    <w:rsid w:val="00EA2F3D"/>
    <w:rsid w:val="00EA33CC"/>
    <w:rsid w:val="00EA3B1A"/>
    <w:rsid w:val="00EA3CD2"/>
    <w:rsid w:val="00EA3EB5"/>
    <w:rsid w:val="00EA4397"/>
    <w:rsid w:val="00EA4A78"/>
    <w:rsid w:val="00EA548A"/>
    <w:rsid w:val="00EA5542"/>
    <w:rsid w:val="00EA58E4"/>
    <w:rsid w:val="00EA5BA2"/>
    <w:rsid w:val="00EA679D"/>
    <w:rsid w:val="00EA688D"/>
    <w:rsid w:val="00EA6B1F"/>
    <w:rsid w:val="00EA6C12"/>
    <w:rsid w:val="00EA70BE"/>
    <w:rsid w:val="00EA7482"/>
    <w:rsid w:val="00EA76F8"/>
    <w:rsid w:val="00EA7755"/>
    <w:rsid w:val="00EA7A78"/>
    <w:rsid w:val="00EB0208"/>
    <w:rsid w:val="00EB08ED"/>
    <w:rsid w:val="00EB1561"/>
    <w:rsid w:val="00EB1876"/>
    <w:rsid w:val="00EB1AA6"/>
    <w:rsid w:val="00EB1D4A"/>
    <w:rsid w:val="00EB1F97"/>
    <w:rsid w:val="00EB219C"/>
    <w:rsid w:val="00EB2D8C"/>
    <w:rsid w:val="00EB3F6C"/>
    <w:rsid w:val="00EB4553"/>
    <w:rsid w:val="00EB4812"/>
    <w:rsid w:val="00EB4FD5"/>
    <w:rsid w:val="00EB504C"/>
    <w:rsid w:val="00EB541B"/>
    <w:rsid w:val="00EB5476"/>
    <w:rsid w:val="00EB57C6"/>
    <w:rsid w:val="00EB5A9F"/>
    <w:rsid w:val="00EB5E01"/>
    <w:rsid w:val="00EB617C"/>
    <w:rsid w:val="00EB62C7"/>
    <w:rsid w:val="00EB6336"/>
    <w:rsid w:val="00EB685C"/>
    <w:rsid w:val="00EB68EB"/>
    <w:rsid w:val="00EB6FAA"/>
    <w:rsid w:val="00EB77B1"/>
    <w:rsid w:val="00EB7949"/>
    <w:rsid w:val="00EC001B"/>
    <w:rsid w:val="00EC0AE4"/>
    <w:rsid w:val="00EC0B1A"/>
    <w:rsid w:val="00EC14E3"/>
    <w:rsid w:val="00EC20D7"/>
    <w:rsid w:val="00EC2343"/>
    <w:rsid w:val="00EC27C4"/>
    <w:rsid w:val="00EC27C9"/>
    <w:rsid w:val="00EC286A"/>
    <w:rsid w:val="00EC2B9A"/>
    <w:rsid w:val="00EC2C45"/>
    <w:rsid w:val="00EC2E32"/>
    <w:rsid w:val="00EC31B1"/>
    <w:rsid w:val="00EC3A87"/>
    <w:rsid w:val="00EC4469"/>
    <w:rsid w:val="00EC4819"/>
    <w:rsid w:val="00EC4A0B"/>
    <w:rsid w:val="00EC4BDF"/>
    <w:rsid w:val="00EC4DAA"/>
    <w:rsid w:val="00EC501F"/>
    <w:rsid w:val="00EC51D0"/>
    <w:rsid w:val="00EC548D"/>
    <w:rsid w:val="00EC554F"/>
    <w:rsid w:val="00EC578B"/>
    <w:rsid w:val="00EC5915"/>
    <w:rsid w:val="00EC5A41"/>
    <w:rsid w:val="00EC5B8D"/>
    <w:rsid w:val="00EC5BF5"/>
    <w:rsid w:val="00EC5C12"/>
    <w:rsid w:val="00EC5E99"/>
    <w:rsid w:val="00EC6084"/>
    <w:rsid w:val="00EC621A"/>
    <w:rsid w:val="00EC6620"/>
    <w:rsid w:val="00EC6A64"/>
    <w:rsid w:val="00EC6AF6"/>
    <w:rsid w:val="00EC6C89"/>
    <w:rsid w:val="00EC6FB4"/>
    <w:rsid w:val="00EC6FE9"/>
    <w:rsid w:val="00EC779E"/>
    <w:rsid w:val="00EC7DB7"/>
    <w:rsid w:val="00ED0004"/>
    <w:rsid w:val="00ED00F1"/>
    <w:rsid w:val="00ED0C45"/>
    <w:rsid w:val="00ED1158"/>
    <w:rsid w:val="00ED1238"/>
    <w:rsid w:val="00ED19CB"/>
    <w:rsid w:val="00ED1DA3"/>
    <w:rsid w:val="00ED21EB"/>
    <w:rsid w:val="00ED24C4"/>
    <w:rsid w:val="00ED2E74"/>
    <w:rsid w:val="00ED3243"/>
    <w:rsid w:val="00ED37C5"/>
    <w:rsid w:val="00ED3C1C"/>
    <w:rsid w:val="00ED3D04"/>
    <w:rsid w:val="00ED3DC8"/>
    <w:rsid w:val="00ED4C3B"/>
    <w:rsid w:val="00ED4D3D"/>
    <w:rsid w:val="00ED4F36"/>
    <w:rsid w:val="00ED5523"/>
    <w:rsid w:val="00ED5605"/>
    <w:rsid w:val="00ED5DE9"/>
    <w:rsid w:val="00ED5F64"/>
    <w:rsid w:val="00ED6551"/>
    <w:rsid w:val="00ED6788"/>
    <w:rsid w:val="00ED6EF7"/>
    <w:rsid w:val="00ED7044"/>
    <w:rsid w:val="00ED7443"/>
    <w:rsid w:val="00ED75E5"/>
    <w:rsid w:val="00ED77B2"/>
    <w:rsid w:val="00ED7825"/>
    <w:rsid w:val="00EE03A3"/>
    <w:rsid w:val="00EE0483"/>
    <w:rsid w:val="00EE0838"/>
    <w:rsid w:val="00EE0BDB"/>
    <w:rsid w:val="00EE0DB6"/>
    <w:rsid w:val="00EE1416"/>
    <w:rsid w:val="00EE1747"/>
    <w:rsid w:val="00EE2061"/>
    <w:rsid w:val="00EE28A9"/>
    <w:rsid w:val="00EE28EC"/>
    <w:rsid w:val="00EE2937"/>
    <w:rsid w:val="00EE39BA"/>
    <w:rsid w:val="00EE464B"/>
    <w:rsid w:val="00EE4C29"/>
    <w:rsid w:val="00EE4E6C"/>
    <w:rsid w:val="00EE5646"/>
    <w:rsid w:val="00EE59C8"/>
    <w:rsid w:val="00EE5F79"/>
    <w:rsid w:val="00EE609E"/>
    <w:rsid w:val="00EE6984"/>
    <w:rsid w:val="00EE6D3A"/>
    <w:rsid w:val="00EE765F"/>
    <w:rsid w:val="00EF0629"/>
    <w:rsid w:val="00EF13CF"/>
    <w:rsid w:val="00EF1A75"/>
    <w:rsid w:val="00EF286D"/>
    <w:rsid w:val="00EF2B27"/>
    <w:rsid w:val="00EF41C8"/>
    <w:rsid w:val="00EF431B"/>
    <w:rsid w:val="00EF45F9"/>
    <w:rsid w:val="00EF5147"/>
    <w:rsid w:val="00EF52D4"/>
    <w:rsid w:val="00EF5A79"/>
    <w:rsid w:val="00EF6797"/>
    <w:rsid w:val="00EF6E9F"/>
    <w:rsid w:val="00EF70A4"/>
    <w:rsid w:val="00EF7208"/>
    <w:rsid w:val="00EF73E0"/>
    <w:rsid w:val="00EF74D1"/>
    <w:rsid w:val="00EF74E6"/>
    <w:rsid w:val="00EF783B"/>
    <w:rsid w:val="00EF7E45"/>
    <w:rsid w:val="00F00133"/>
    <w:rsid w:val="00F004DE"/>
    <w:rsid w:val="00F00793"/>
    <w:rsid w:val="00F0081E"/>
    <w:rsid w:val="00F00E2C"/>
    <w:rsid w:val="00F0109A"/>
    <w:rsid w:val="00F01F00"/>
    <w:rsid w:val="00F01FB6"/>
    <w:rsid w:val="00F021BC"/>
    <w:rsid w:val="00F03556"/>
    <w:rsid w:val="00F036AB"/>
    <w:rsid w:val="00F044A9"/>
    <w:rsid w:val="00F04711"/>
    <w:rsid w:val="00F0489D"/>
    <w:rsid w:val="00F05015"/>
    <w:rsid w:val="00F05CF6"/>
    <w:rsid w:val="00F06353"/>
    <w:rsid w:val="00F06DCC"/>
    <w:rsid w:val="00F0722E"/>
    <w:rsid w:val="00F07585"/>
    <w:rsid w:val="00F0778B"/>
    <w:rsid w:val="00F1074A"/>
    <w:rsid w:val="00F109CD"/>
    <w:rsid w:val="00F10C4C"/>
    <w:rsid w:val="00F11753"/>
    <w:rsid w:val="00F11C1F"/>
    <w:rsid w:val="00F1205F"/>
    <w:rsid w:val="00F120D4"/>
    <w:rsid w:val="00F1211B"/>
    <w:rsid w:val="00F1220C"/>
    <w:rsid w:val="00F12377"/>
    <w:rsid w:val="00F1285D"/>
    <w:rsid w:val="00F12ADA"/>
    <w:rsid w:val="00F12DF3"/>
    <w:rsid w:val="00F131B5"/>
    <w:rsid w:val="00F138B1"/>
    <w:rsid w:val="00F13FEC"/>
    <w:rsid w:val="00F14205"/>
    <w:rsid w:val="00F14F5D"/>
    <w:rsid w:val="00F151DC"/>
    <w:rsid w:val="00F15899"/>
    <w:rsid w:val="00F15D63"/>
    <w:rsid w:val="00F15DBD"/>
    <w:rsid w:val="00F15FF4"/>
    <w:rsid w:val="00F163EA"/>
    <w:rsid w:val="00F16429"/>
    <w:rsid w:val="00F16849"/>
    <w:rsid w:val="00F17003"/>
    <w:rsid w:val="00F17FDC"/>
    <w:rsid w:val="00F20537"/>
    <w:rsid w:val="00F2096D"/>
    <w:rsid w:val="00F2108D"/>
    <w:rsid w:val="00F21167"/>
    <w:rsid w:val="00F21204"/>
    <w:rsid w:val="00F21341"/>
    <w:rsid w:val="00F2183F"/>
    <w:rsid w:val="00F21873"/>
    <w:rsid w:val="00F219C3"/>
    <w:rsid w:val="00F21B76"/>
    <w:rsid w:val="00F21C90"/>
    <w:rsid w:val="00F21CFC"/>
    <w:rsid w:val="00F22585"/>
    <w:rsid w:val="00F226B8"/>
    <w:rsid w:val="00F226E0"/>
    <w:rsid w:val="00F228F8"/>
    <w:rsid w:val="00F23D67"/>
    <w:rsid w:val="00F23DD6"/>
    <w:rsid w:val="00F23FC9"/>
    <w:rsid w:val="00F2401C"/>
    <w:rsid w:val="00F244E0"/>
    <w:rsid w:val="00F249E2"/>
    <w:rsid w:val="00F24C3F"/>
    <w:rsid w:val="00F24DF4"/>
    <w:rsid w:val="00F255D1"/>
    <w:rsid w:val="00F258B9"/>
    <w:rsid w:val="00F25BC7"/>
    <w:rsid w:val="00F25E90"/>
    <w:rsid w:val="00F25FB2"/>
    <w:rsid w:val="00F26711"/>
    <w:rsid w:val="00F267C0"/>
    <w:rsid w:val="00F26987"/>
    <w:rsid w:val="00F26C9F"/>
    <w:rsid w:val="00F26FDF"/>
    <w:rsid w:val="00F27163"/>
    <w:rsid w:val="00F272F2"/>
    <w:rsid w:val="00F27415"/>
    <w:rsid w:val="00F275E2"/>
    <w:rsid w:val="00F279F6"/>
    <w:rsid w:val="00F27D07"/>
    <w:rsid w:val="00F27E6F"/>
    <w:rsid w:val="00F302B9"/>
    <w:rsid w:val="00F306E3"/>
    <w:rsid w:val="00F3099B"/>
    <w:rsid w:val="00F30E84"/>
    <w:rsid w:val="00F3158A"/>
    <w:rsid w:val="00F31637"/>
    <w:rsid w:val="00F31C81"/>
    <w:rsid w:val="00F31E32"/>
    <w:rsid w:val="00F32381"/>
    <w:rsid w:val="00F327E0"/>
    <w:rsid w:val="00F33A50"/>
    <w:rsid w:val="00F33DF9"/>
    <w:rsid w:val="00F33E7D"/>
    <w:rsid w:val="00F341D0"/>
    <w:rsid w:val="00F3487B"/>
    <w:rsid w:val="00F348E7"/>
    <w:rsid w:val="00F34A17"/>
    <w:rsid w:val="00F3540A"/>
    <w:rsid w:val="00F3591A"/>
    <w:rsid w:val="00F36261"/>
    <w:rsid w:val="00F36397"/>
    <w:rsid w:val="00F363E5"/>
    <w:rsid w:val="00F365DB"/>
    <w:rsid w:val="00F36B40"/>
    <w:rsid w:val="00F36EF7"/>
    <w:rsid w:val="00F37012"/>
    <w:rsid w:val="00F37693"/>
    <w:rsid w:val="00F376BE"/>
    <w:rsid w:val="00F37923"/>
    <w:rsid w:val="00F37EF6"/>
    <w:rsid w:val="00F401E4"/>
    <w:rsid w:val="00F40619"/>
    <w:rsid w:val="00F40FB0"/>
    <w:rsid w:val="00F41344"/>
    <w:rsid w:val="00F41BBE"/>
    <w:rsid w:val="00F41C20"/>
    <w:rsid w:val="00F42302"/>
    <w:rsid w:val="00F423DB"/>
    <w:rsid w:val="00F42732"/>
    <w:rsid w:val="00F42806"/>
    <w:rsid w:val="00F4320B"/>
    <w:rsid w:val="00F4337C"/>
    <w:rsid w:val="00F435A6"/>
    <w:rsid w:val="00F438F7"/>
    <w:rsid w:val="00F4409E"/>
    <w:rsid w:val="00F4413E"/>
    <w:rsid w:val="00F44A26"/>
    <w:rsid w:val="00F44AEC"/>
    <w:rsid w:val="00F44BD6"/>
    <w:rsid w:val="00F44C06"/>
    <w:rsid w:val="00F44F3B"/>
    <w:rsid w:val="00F4542B"/>
    <w:rsid w:val="00F457E9"/>
    <w:rsid w:val="00F4592A"/>
    <w:rsid w:val="00F45BEA"/>
    <w:rsid w:val="00F46669"/>
    <w:rsid w:val="00F46674"/>
    <w:rsid w:val="00F46D1C"/>
    <w:rsid w:val="00F46E97"/>
    <w:rsid w:val="00F471CF"/>
    <w:rsid w:val="00F47861"/>
    <w:rsid w:val="00F47AA8"/>
    <w:rsid w:val="00F47D9F"/>
    <w:rsid w:val="00F47DD6"/>
    <w:rsid w:val="00F502D9"/>
    <w:rsid w:val="00F50CAD"/>
    <w:rsid w:val="00F50D50"/>
    <w:rsid w:val="00F510FE"/>
    <w:rsid w:val="00F512E6"/>
    <w:rsid w:val="00F514DF"/>
    <w:rsid w:val="00F5175F"/>
    <w:rsid w:val="00F51E6B"/>
    <w:rsid w:val="00F52029"/>
    <w:rsid w:val="00F523B7"/>
    <w:rsid w:val="00F52664"/>
    <w:rsid w:val="00F52713"/>
    <w:rsid w:val="00F52EF9"/>
    <w:rsid w:val="00F53475"/>
    <w:rsid w:val="00F53764"/>
    <w:rsid w:val="00F5378D"/>
    <w:rsid w:val="00F53CE0"/>
    <w:rsid w:val="00F54536"/>
    <w:rsid w:val="00F54540"/>
    <w:rsid w:val="00F5488E"/>
    <w:rsid w:val="00F54B09"/>
    <w:rsid w:val="00F55018"/>
    <w:rsid w:val="00F5553F"/>
    <w:rsid w:val="00F5557A"/>
    <w:rsid w:val="00F55657"/>
    <w:rsid w:val="00F557AB"/>
    <w:rsid w:val="00F557BA"/>
    <w:rsid w:val="00F55BC9"/>
    <w:rsid w:val="00F55D38"/>
    <w:rsid w:val="00F55EF1"/>
    <w:rsid w:val="00F55F34"/>
    <w:rsid w:val="00F56C71"/>
    <w:rsid w:val="00F56E68"/>
    <w:rsid w:val="00F57723"/>
    <w:rsid w:val="00F57C42"/>
    <w:rsid w:val="00F57EBC"/>
    <w:rsid w:val="00F57FD3"/>
    <w:rsid w:val="00F604E7"/>
    <w:rsid w:val="00F6087A"/>
    <w:rsid w:val="00F60A01"/>
    <w:rsid w:val="00F60E0A"/>
    <w:rsid w:val="00F611BA"/>
    <w:rsid w:val="00F61B7E"/>
    <w:rsid w:val="00F61CBE"/>
    <w:rsid w:val="00F61D44"/>
    <w:rsid w:val="00F61E76"/>
    <w:rsid w:val="00F61FED"/>
    <w:rsid w:val="00F626C4"/>
    <w:rsid w:val="00F62C08"/>
    <w:rsid w:val="00F62D96"/>
    <w:rsid w:val="00F638FD"/>
    <w:rsid w:val="00F6393A"/>
    <w:rsid w:val="00F63C4B"/>
    <w:rsid w:val="00F64367"/>
    <w:rsid w:val="00F644F4"/>
    <w:rsid w:val="00F64869"/>
    <w:rsid w:val="00F6489F"/>
    <w:rsid w:val="00F64958"/>
    <w:rsid w:val="00F64E1C"/>
    <w:rsid w:val="00F651C5"/>
    <w:rsid w:val="00F65C50"/>
    <w:rsid w:val="00F6602B"/>
    <w:rsid w:val="00F66739"/>
    <w:rsid w:val="00F66769"/>
    <w:rsid w:val="00F66DEE"/>
    <w:rsid w:val="00F67055"/>
    <w:rsid w:val="00F67892"/>
    <w:rsid w:val="00F67EBB"/>
    <w:rsid w:val="00F707C0"/>
    <w:rsid w:val="00F70956"/>
    <w:rsid w:val="00F70A74"/>
    <w:rsid w:val="00F70A89"/>
    <w:rsid w:val="00F70DCA"/>
    <w:rsid w:val="00F70EAC"/>
    <w:rsid w:val="00F7137A"/>
    <w:rsid w:val="00F71BBE"/>
    <w:rsid w:val="00F71C03"/>
    <w:rsid w:val="00F71F84"/>
    <w:rsid w:val="00F72150"/>
    <w:rsid w:val="00F72162"/>
    <w:rsid w:val="00F722F8"/>
    <w:rsid w:val="00F7247D"/>
    <w:rsid w:val="00F72490"/>
    <w:rsid w:val="00F72921"/>
    <w:rsid w:val="00F72D1F"/>
    <w:rsid w:val="00F72F39"/>
    <w:rsid w:val="00F72FDD"/>
    <w:rsid w:val="00F731B7"/>
    <w:rsid w:val="00F73869"/>
    <w:rsid w:val="00F74204"/>
    <w:rsid w:val="00F74846"/>
    <w:rsid w:val="00F74A71"/>
    <w:rsid w:val="00F74EA3"/>
    <w:rsid w:val="00F7544D"/>
    <w:rsid w:val="00F75451"/>
    <w:rsid w:val="00F758E1"/>
    <w:rsid w:val="00F75A8B"/>
    <w:rsid w:val="00F75D1A"/>
    <w:rsid w:val="00F764F9"/>
    <w:rsid w:val="00F7665F"/>
    <w:rsid w:val="00F76799"/>
    <w:rsid w:val="00F767E3"/>
    <w:rsid w:val="00F77511"/>
    <w:rsid w:val="00F77687"/>
    <w:rsid w:val="00F77891"/>
    <w:rsid w:val="00F80115"/>
    <w:rsid w:val="00F802BF"/>
    <w:rsid w:val="00F80A83"/>
    <w:rsid w:val="00F80C12"/>
    <w:rsid w:val="00F80DAE"/>
    <w:rsid w:val="00F810F9"/>
    <w:rsid w:val="00F810FF"/>
    <w:rsid w:val="00F817AC"/>
    <w:rsid w:val="00F81824"/>
    <w:rsid w:val="00F81E2A"/>
    <w:rsid w:val="00F8263C"/>
    <w:rsid w:val="00F82ED4"/>
    <w:rsid w:val="00F82FA4"/>
    <w:rsid w:val="00F83360"/>
    <w:rsid w:val="00F835D6"/>
    <w:rsid w:val="00F83614"/>
    <w:rsid w:val="00F83B00"/>
    <w:rsid w:val="00F83B2D"/>
    <w:rsid w:val="00F84348"/>
    <w:rsid w:val="00F84458"/>
    <w:rsid w:val="00F846BC"/>
    <w:rsid w:val="00F84FB2"/>
    <w:rsid w:val="00F85253"/>
    <w:rsid w:val="00F85491"/>
    <w:rsid w:val="00F8588A"/>
    <w:rsid w:val="00F858CE"/>
    <w:rsid w:val="00F85E95"/>
    <w:rsid w:val="00F85FAF"/>
    <w:rsid w:val="00F86387"/>
    <w:rsid w:val="00F8641F"/>
    <w:rsid w:val="00F8697C"/>
    <w:rsid w:val="00F86C20"/>
    <w:rsid w:val="00F8760D"/>
    <w:rsid w:val="00F87A78"/>
    <w:rsid w:val="00F90204"/>
    <w:rsid w:val="00F90440"/>
    <w:rsid w:val="00F904D5"/>
    <w:rsid w:val="00F90CAE"/>
    <w:rsid w:val="00F914F4"/>
    <w:rsid w:val="00F916EB"/>
    <w:rsid w:val="00F91C9A"/>
    <w:rsid w:val="00F9288F"/>
    <w:rsid w:val="00F93020"/>
    <w:rsid w:val="00F93108"/>
    <w:rsid w:val="00F93263"/>
    <w:rsid w:val="00F93633"/>
    <w:rsid w:val="00F93B52"/>
    <w:rsid w:val="00F93E0F"/>
    <w:rsid w:val="00F94147"/>
    <w:rsid w:val="00F941A4"/>
    <w:rsid w:val="00F94210"/>
    <w:rsid w:val="00F942DB"/>
    <w:rsid w:val="00F9444D"/>
    <w:rsid w:val="00F94627"/>
    <w:rsid w:val="00F95200"/>
    <w:rsid w:val="00F95406"/>
    <w:rsid w:val="00F954C5"/>
    <w:rsid w:val="00F955BB"/>
    <w:rsid w:val="00F95C45"/>
    <w:rsid w:val="00F962F6"/>
    <w:rsid w:val="00F96A23"/>
    <w:rsid w:val="00F96CB1"/>
    <w:rsid w:val="00F97043"/>
    <w:rsid w:val="00F97974"/>
    <w:rsid w:val="00FA09BA"/>
    <w:rsid w:val="00FA1670"/>
    <w:rsid w:val="00FA1A59"/>
    <w:rsid w:val="00FA2341"/>
    <w:rsid w:val="00FA2BC9"/>
    <w:rsid w:val="00FA3651"/>
    <w:rsid w:val="00FA38D6"/>
    <w:rsid w:val="00FA3902"/>
    <w:rsid w:val="00FA3EE7"/>
    <w:rsid w:val="00FA459B"/>
    <w:rsid w:val="00FA4D42"/>
    <w:rsid w:val="00FA4DF2"/>
    <w:rsid w:val="00FA4FC2"/>
    <w:rsid w:val="00FA5A04"/>
    <w:rsid w:val="00FA5DE1"/>
    <w:rsid w:val="00FA61D3"/>
    <w:rsid w:val="00FA62E2"/>
    <w:rsid w:val="00FA682A"/>
    <w:rsid w:val="00FA6D7A"/>
    <w:rsid w:val="00FA6D7F"/>
    <w:rsid w:val="00FA701E"/>
    <w:rsid w:val="00FA72AE"/>
    <w:rsid w:val="00FA72FD"/>
    <w:rsid w:val="00FA7B4C"/>
    <w:rsid w:val="00FA7ED7"/>
    <w:rsid w:val="00FA7F1F"/>
    <w:rsid w:val="00FA7F7B"/>
    <w:rsid w:val="00FB007A"/>
    <w:rsid w:val="00FB087F"/>
    <w:rsid w:val="00FB0BC5"/>
    <w:rsid w:val="00FB0C37"/>
    <w:rsid w:val="00FB0D66"/>
    <w:rsid w:val="00FB12E1"/>
    <w:rsid w:val="00FB1390"/>
    <w:rsid w:val="00FB1A27"/>
    <w:rsid w:val="00FB23C7"/>
    <w:rsid w:val="00FB253F"/>
    <w:rsid w:val="00FB2B44"/>
    <w:rsid w:val="00FB2C7B"/>
    <w:rsid w:val="00FB2FC1"/>
    <w:rsid w:val="00FB38BC"/>
    <w:rsid w:val="00FB3D74"/>
    <w:rsid w:val="00FB3E9C"/>
    <w:rsid w:val="00FB4131"/>
    <w:rsid w:val="00FB4593"/>
    <w:rsid w:val="00FB4E3D"/>
    <w:rsid w:val="00FB5417"/>
    <w:rsid w:val="00FB5563"/>
    <w:rsid w:val="00FB5D83"/>
    <w:rsid w:val="00FB60D6"/>
    <w:rsid w:val="00FB61D3"/>
    <w:rsid w:val="00FB6F0B"/>
    <w:rsid w:val="00FB701F"/>
    <w:rsid w:val="00FB702B"/>
    <w:rsid w:val="00FB70F3"/>
    <w:rsid w:val="00FB71ED"/>
    <w:rsid w:val="00FB7868"/>
    <w:rsid w:val="00FB7962"/>
    <w:rsid w:val="00FC0037"/>
    <w:rsid w:val="00FC032A"/>
    <w:rsid w:val="00FC0D99"/>
    <w:rsid w:val="00FC13DE"/>
    <w:rsid w:val="00FC15EA"/>
    <w:rsid w:val="00FC1716"/>
    <w:rsid w:val="00FC17D0"/>
    <w:rsid w:val="00FC194C"/>
    <w:rsid w:val="00FC19E5"/>
    <w:rsid w:val="00FC211E"/>
    <w:rsid w:val="00FC215E"/>
    <w:rsid w:val="00FC27FC"/>
    <w:rsid w:val="00FC2C5B"/>
    <w:rsid w:val="00FC2F1A"/>
    <w:rsid w:val="00FC2F91"/>
    <w:rsid w:val="00FC3276"/>
    <w:rsid w:val="00FC350F"/>
    <w:rsid w:val="00FC35D8"/>
    <w:rsid w:val="00FC3661"/>
    <w:rsid w:val="00FC3691"/>
    <w:rsid w:val="00FC36B1"/>
    <w:rsid w:val="00FC38D3"/>
    <w:rsid w:val="00FC4058"/>
    <w:rsid w:val="00FC410C"/>
    <w:rsid w:val="00FC458D"/>
    <w:rsid w:val="00FC4942"/>
    <w:rsid w:val="00FC4C87"/>
    <w:rsid w:val="00FC4D83"/>
    <w:rsid w:val="00FC4E8D"/>
    <w:rsid w:val="00FC5019"/>
    <w:rsid w:val="00FC5743"/>
    <w:rsid w:val="00FC5AC3"/>
    <w:rsid w:val="00FC5D62"/>
    <w:rsid w:val="00FC5F5E"/>
    <w:rsid w:val="00FC6185"/>
    <w:rsid w:val="00FC65AB"/>
    <w:rsid w:val="00FC6838"/>
    <w:rsid w:val="00FC6C36"/>
    <w:rsid w:val="00FC7431"/>
    <w:rsid w:val="00FC7D6D"/>
    <w:rsid w:val="00FC7D77"/>
    <w:rsid w:val="00FC7DD4"/>
    <w:rsid w:val="00FC7E92"/>
    <w:rsid w:val="00FC7F65"/>
    <w:rsid w:val="00FD0255"/>
    <w:rsid w:val="00FD0696"/>
    <w:rsid w:val="00FD0CB7"/>
    <w:rsid w:val="00FD13A0"/>
    <w:rsid w:val="00FD155D"/>
    <w:rsid w:val="00FD1C87"/>
    <w:rsid w:val="00FD1CE8"/>
    <w:rsid w:val="00FD20FD"/>
    <w:rsid w:val="00FD21DC"/>
    <w:rsid w:val="00FD225E"/>
    <w:rsid w:val="00FD2730"/>
    <w:rsid w:val="00FD2AED"/>
    <w:rsid w:val="00FD2E33"/>
    <w:rsid w:val="00FD3523"/>
    <w:rsid w:val="00FD39C7"/>
    <w:rsid w:val="00FD3F04"/>
    <w:rsid w:val="00FD3FFE"/>
    <w:rsid w:val="00FD4181"/>
    <w:rsid w:val="00FD4238"/>
    <w:rsid w:val="00FD477C"/>
    <w:rsid w:val="00FD4A41"/>
    <w:rsid w:val="00FD4B75"/>
    <w:rsid w:val="00FD4E0F"/>
    <w:rsid w:val="00FD4E7A"/>
    <w:rsid w:val="00FD4E7D"/>
    <w:rsid w:val="00FD5351"/>
    <w:rsid w:val="00FD53F8"/>
    <w:rsid w:val="00FD5646"/>
    <w:rsid w:val="00FD5865"/>
    <w:rsid w:val="00FD5DF7"/>
    <w:rsid w:val="00FD5F54"/>
    <w:rsid w:val="00FD6371"/>
    <w:rsid w:val="00FD6688"/>
    <w:rsid w:val="00FD6DFE"/>
    <w:rsid w:val="00FD6F8D"/>
    <w:rsid w:val="00FD706D"/>
    <w:rsid w:val="00FD721E"/>
    <w:rsid w:val="00FD77AE"/>
    <w:rsid w:val="00FD7906"/>
    <w:rsid w:val="00FD79C4"/>
    <w:rsid w:val="00FD79CE"/>
    <w:rsid w:val="00FD7CE8"/>
    <w:rsid w:val="00FD7DE3"/>
    <w:rsid w:val="00FD7FF4"/>
    <w:rsid w:val="00FE0812"/>
    <w:rsid w:val="00FE0A79"/>
    <w:rsid w:val="00FE0D3D"/>
    <w:rsid w:val="00FE0D7F"/>
    <w:rsid w:val="00FE0E41"/>
    <w:rsid w:val="00FE1149"/>
    <w:rsid w:val="00FE17A0"/>
    <w:rsid w:val="00FE1A6B"/>
    <w:rsid w:val="00FE1FA1"/>
    <w:rsid w:val="00FE3DD9"/>
    <w:rsid w:val="00FE3E35"/>
    <w:rsid w:val="00FE3F38"/>
    <w:rsid w:val="00FE458A"/>
    <w:rsid w:val="00FE4918"/>
    <w:rsid w:val="00FE4956"/>
    <w:rsid w:val="00FE4A4C"/>
    <w:rsid w:val="00FE4BC7"/>
    <w:rsid w:val="00FE5241"/>
    <w:rsid w:val="00FE5402"/>
    <w:rsid w:val="00FE571A"/>
    <w:rsid w:val="00FE5B0E"/>
    <w:rsid w:val="00FE5D21"/>
    <w:rsid w:val="00FE5F53"/>
    <w:rsid w:val="00FE6EC4"/>
    <w:rsid w:val="00FE6FD0"/>
    <w:rsid w:val="00FF02F7"/>
    <w:rsid w:val="00FF037A"/>
    <w:rsid w:val="00FF05D0"/>
    <w:rsid w:val="00FF0BB4"/>
    <w:rsid w:val="00FF0BF1"/>
    <w:rsid w:val="00FF0FF0"/>
    <w:rsid w:val="00FF1108"/>
    <w:rsid w:val="00FF136C"/>
    <w:rsid w:val="00FF1BF1"/>
    <w:rsid w:val="00FF2293"/>
    <w:rsid w:val="00FF289B"/>
    <w:rsid w:val="00FF35DC"/>
    <w:rsid w:val="00FF3BD8"/>
    <w:rsid w:val="00FF3DB6"/>
    <w:rsid w:val="00FF402B"/>
    <w:rsid w:val="00FF4566"/>
    <w:rsid w:val="00FF48BE"/>
    <w:rsid w:val="00FF51E8"/>
    <w:rsid w:val="00FF53D1"/>
    <w:rsid w:val="00FF54ED"/>
    <w:rsid w:val="00FF55EF"/>
    <w:rsid w:val="00FF5621"/>
    <w:rsid w:val="00FF58AF"/>
    <w:rsid w:val="00FF59B0"/>
    <w:rsid w:val="00FF6726"/>
    <w:rsid w:val="00FF69E9"/>
    <w:rsid w:val="00FF6A4F"/>
    <w:rsid w:val="00FF6F54"/>
    <w:rsid w:val="00FF73AD"/>
    <w:rsid w:val="00FF73E0"/>
    <w:rsid w:val="00FF750E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7242EC-CEA9-474D-80EC-956DBF25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1F97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AD7352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AD735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0"/>
    <w:next w:val="a0"/>
    <w:link w:val="30"/>
    <w:uiPriority w:val="99"/>
    <w:qFormat/>
    <w:rsid w:val="00AD7352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nhideWhenUsed/>
    <w:qFormat/>
    <w:rsid w:val="00AD73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AD735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AD73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AD735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AD7352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nhideWhenUsed/>
    <w:qFormat/>
    <w:rsid w:val="00AD735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rsid w:val="0062127C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2"/>
    <w:uiPriority w:val="39"/>
    <w:rsid w:val="00456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"/>
    <w:basedOn w:val="a0"/>
    <w:rsid w:val="00EC2C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ody Text Indent"/>
    <w:basedOn w:val="a0"/>
    <w:link w:val="a7"/>
    <w:rsid w:val="00EC2C45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link w:val="a6"/>
    <w:rsid w:val="00AD7352"/>
    <w:rPr>
      <w:sz w:val="28"/>
    </w:rPr>
  </w:style>
  <w:style w:type="paragraph" w:styleId="21">
    <w:name w:val="Body Text 2"/>
    <w:basedOn w:val="a0"/>
    <w:link w:val="22"/>
    <w:rsid w:val="00EC2C45"/>
    <w:pPr>
      <w:spacing w:after="120" w:line="480" w:lineRule="auto"/>
    </w:pPr>
    <w:rPr>
      <w:sz w:val="28"/>
      <w:szCs w:val="28"/>
    </w:rPr>
  </w:style>
  <w:style w:type="paragraph" w:customStyle="1" w:styleId="13">
    <w:name w:val="Знак1 Знак Знак Знак Знак Знак Знак"/>
    <w:basedOn w:val="a0"/>
    <w:rsid w:val="00EC2C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0"/>
    <w:link w:val="a9"/>
    <w:uiPriority w:val="99"/>
    <w:rsid w:val="00EC2C45"/>
    <w:pPr>
      <w:spacing w:after="120"/>
    </w:pPr>
  </w:style>
  <w:style w:type="paragraph" w:styleId="31">
    <w:name w:val="Body Text Indent 3"/>
    <w:basedOn w:val="a0"/>
    <w:link w:val="32"/>
    <w:rsid w:val="00EC2C45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E233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CC08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73">
    <w:name w:val="Font Style73"/>
    <w:rsid w:val="005440D5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0"/>
    <w:rsid w:val="005440D5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6">
    <w:name w:val="Style6"/>
    <w:basedOn w:val="a0"/>
    <w:rsid w:val="005440D5"/>
    <w:pPr>
      <w:widowControl w:val="0"/>
      <w:autoSpaceDE w:val="0"/>
      <w:autoSpaceDN w:val="0"/>
      <w:adjustRightInd w:val="0"/>
      <w:spacing w:line="269" w:lineRule="exact"/>
    </w:pPr>
    <w:rPr>
      <w:rFonts w:eastAsia="Calibri"/>
    </w:rPr>
  </w:style>
  <w:style w:type="paragraph" w:customStyle="1" w:styleId="Style10">
    <w:name w:val="Style10"/>
    <w:basedOn w:val="a0"/>
    <w:rsid w:val="005440D5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ConsPlusCell">
    <w:name w:val="ConsPlusCell"/>
    <w:link w:val="ConsPlusCell0"/>
    <w:uiPriority w:val="99"/>
    <w:rsid w:val="005440D5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ConsPlusCell0">
    <w:name w:val="ConsPlusCell Знак"/>
    <w:link w:val="ConsPlusCell"/>
    <w:locked/>
    <w:rsid w:val="00FF750E"/>
    <w:rPr>
      <w:rFonts w:ascii="Arial" w:eastAsia="Calibri" w:hAnsi="Arial" w:cs="Arial"/>
      <w:lang w:val="ru-RU" w:eastAsia="ru-RU" w:bidi="ar-SA"/>
    </w:rPr>
  </w:style>
  <w:style w:type="paragraph" w:customStyle="1" w:styleId="ConsPlusTitle">
    <w:name w:val="ConsPlusTitle"/>
    <w:rsid w:val="002C48AC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Style11">
    <w:name w:val="Style11"/>
    <w:basedOn w:val="a0"/>
    <w:rsid w:val="002C48AC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="Calibri"/>
    </w:rPr>
  </w:style>
  <w:style w:type="paragraph" w:styleId="aa">
    <w:name w:val="Title"/>
    <w:basedOn w:val="a0"/>
    <w:link w:val="ab"/>
    <w:qFormat/>
    <w:rsid w:val="006652DE"/>
    <w:pPr>
      <w:jc w:val="center"/>
    </w:pPr>
    <w:rPr>
      <w:b/>
      <w:bCs/>
      <w:sz w:val="32"/>
    </w:rPr>
  </w:style>
  <w:style w:type="character" w:customStyle="1" w:styleId="ab">
    <w:name w:val="Название Знак"/>
    <w:link w:val="aa"/>
    <w:rsid w:val="00AD7352"/>
    <w:rPr>
      <w:b/>
      <w:bCs/>
      <w:sz w:val="32"/>
      <w:szCs w:val="24"/>
    </w:rPr>
  </w:style>
  <w:style w:type="paragraph" w:styleId="ac">
    <w:name w:val="footer"/>
    <w:basedOn w:val="a0"/>
    <w:uiPriority w:val="99"/>
    <w:rsid w:val="00FC5743"/>
    <w:pPr>
      <w:tabs>
        <w:tab w:val="center" w:pos="4677"/>
        <w:tab w:val="right" w:pos="9355"/>
      </w:tabs>
    </w:pPr>
  </w:style>
  <w:style w:type="character" w:styleId="ad">
    <w:name w:val="page number"/>
    <w:basedOn w:val="a1"/>
    <w:uiPriority w:val="99"/>
    <w:rsid w:val="00FC5743"/>
  </w:style>
  <w:style w:type="paragraph" w:customStyle="1" w:styleId="ConsPlusNormal">
    <w:name w:val="ConsPlusNormal"/>
    <w:rsid w:val="00BD2E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0"/>
    <w:link w:val="af"/>
    <w:uiPriority w:val="99"/>
    <w:rsid w:val="00F6676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uiPriority w:val="99"/>
    <w:rsid w:val="00F66769"/>
    <w:rPr>
      <w:rFonts w:eastAsia="Calibri"/>
      <w:sz w:val="24"/>
      <w:szCs w:val="24"/>
    </w:rPr>
  </w:style>
  <w:style w:type="paragraph" w:customStyle="1" w:styleId="14">
    <w:name w:val="Абзац списка1"/>
    <w:basedOn w:val="a0"/>
    <w:rsid w:val="004F36DB"/>
    <w:pPr>
      <w:ind w:left="720"/>
      <w:contextualSpacing/>
    </w:pPr>
    <w:rPr>
      <w:rFonts w:eastAsia="Calibri"/>
    </w:rPr>
  </w:style>
  <w:style w:type="paragraph" w:styleId="af0">
    <w:name w:val="footnote text"/>
    <w:basedOn w:val="a0"/>
    <w:link w:val="af1"/>
    <w:rsid w:val="00851341"/>
    <w:rPr>
      <w:sz w:val="20"/>
      <w:szCs w:val="20"/>
    </w:rPr>
  </w:style>
  <w:style w:type="character" w:customStyle="1" w:styleId="af1">
    <w:name w:val="Текст сноски Знак"/>
    <w:basedOn w:val="a1"/>
    <w:link w:val="af0"/>
    <w:rsid w:val="00851341"/>
  </w:style>
  <w:style w:type="character" w:styleId="af2">
    <w:name w:val="footnote reference"/>
    <w:rsid w:val="00851341"/>
    <w:rPr>
      <w:vertAlign w:val="superscript"/>
    </w:rPr>
  </w:style>
  <w:style w:type="character" w:styleId="af3">
    <w:name w:val="Strong"/>
    <w:qFormat/>
    <w:rsid w:val="00D572BD"/>
    <w:rPr>
      <w:rFonts w:cs="Times New Roman"/>
      <w:b/>
      <w:bCs/>
    </w:rPr>
  </w:style>
  <w:style w:type="paragraph" w:styleId="af4">
    <w:name w:val="Balloon Text"/>
    <w:basedOn w:val="a0"/>
    <w:link w:val="af5"/>
    <w:uiPriority w:val="99"/>
    <w:rsid w:val="004369DD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4369DD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920C8E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0"/>
    <w:rsid w:val="00920C8E"/>
    <w:pPr>
      <w:widowControl w:val="0"/>
      <w:autoSpaceDE w:val="0"/>
      <w:autoSpaceDN w:val="0"/>
      <w:adjustRightInd w:val="0"/>
      <w:spacing w:line="245" w:lineRule="exact"/>
      <w:ind w:firstLine="130"/>
    </w:pPr>
  </w:style>
  <w:style w:type="paragraph" w:customStyle="1" w:styleId="Style8">
    <w:name w:val="Style8"/>
    <w:basedOn w:val="a0"/>
    <w:rsid w:val="00920C8E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3">
    <w:name w:val="Style3"/>
    <w:basedOn w:val="a0"/>
    <w:rsid w:val="00920C8E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920C8E"/>
    <w:rPr>
      <w:rFonts w:ascii="Franklin Gothic Book" w:hAnsi="Franklin Gothic Book" w:cs="Franklin Gothic Book"/>
      <w:b/>
      <w:bCs/>
      <w:sz w:val="8"/>
      <w:szCs w:val="8"/>
    </w:rPr>
  </w:style>
  <w:style w:type="paragraph" w:styleId="af6">
    <w:name w:val="List Paragraph"/>
    <w:basedOn w:val="a0"/>
    <w:uiPriority w:val="34"/>
    <w:qFormat/>
    <w:rsid w:val="00D66C9F"/>
    <w:pPr>
      <w:ind w:left="720" w:hanging="357"/>
      <w:contextualSpacing/>
      <w:jc w:val="both"/>
    </w:pPr>
    <w:rPr>
      <w:rFonts w:ascii="Calibri" w:hAnsi="Calibri"/>
      <w:sz w:val="22"/>
      <w:szCs w:val="22"/>
    </w:rPr>
  </w:style>
  <w:style w:type="character" w:customStyle="1" w:styleId="11">
    <w:name w:val="Заголовок 1 Знак"/>
    <w:link w:val="10"/>
    <w:rsid w:val="00AD7352"/>
    <w:rPr>
      <w:b/>
      <w:bCs/>
      <w:sz w:val="28"/>
      <w:szCs w:val="24"/>
    </w:rPr>
  </w:style>
  <w:style w:type="character" w:customStyle="1" w:styleId="20">
    <w:name w:val="Заголовок 2 Знак"/>
    <w:link w:val="2"/>
    <w:rsid w:val="00AD7352"/>
    <w:rPr>
      <w:b/>
      <w:bCs/>
      <w:sz w:val="28"/>
      <w:szCs w:val="24"/>
    </w:rPr>
  </w:style>
  <w:style w:type="character" w:customStyle="1" w:styleId="30">
    <w:name w:val="Заголовок 3 Знак"/>
    <w:link w:val="3"/>
    <w:uiPriority w:val="99"/>
    <w:rsid w:val="00AD7352"/>
    <w:rPr>
      <w:sz w:val="28"/>
      <w:szCs w:val="24"/>
    </w:rPr>
  </w:style>
  <w:style w:type="character" w:customStyle="1" w:styleId="40">
    <w:name w:val="Заголовок 4 Знак"/>
    <w:link w:val="4"/>
    <w:rsid w:val="00AD735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D735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AD735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AD735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rsid w:val="00AD735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AD7352"/>
    <w:rPr>
      <w:rFonts w:ascii="Cambria" w:eastAsia="Times New Roman" w:hAnsi="Cambria" w:cs="Times New Roman"/>
      <w:sz w:val="22"/>
      <w:szCs w:val="22"/>
    </w:rPr>
  </w:style>
  <w:style w:type="paragraph" w:styleId="af7">
    <w:name w:val="No Spacing"/>
    <w:link w:val="af8"/>
    <w:uiPriority w:val="1"/>
    <w:qFormat/>
    <w:rsid w:val="00AD7352"/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AD7352"/>
    <w:rPr>
      <w:sz w:val="24"/>
      <w:szCs w:val="24"/>
      <w:lang w:val="ru-RU" w:eastAsia="ru-RU" w:bidi="ar-SA"/>
    </w:rPr>
  </w:style>
  <w:style w:type="character" w:customStyle="1" w:styleId="af9">
    <w:name w:val="Подзаголовок Знак"/>
    <w:link w:val="afa"/>
    <w:rsid w:val="00AD7352"/>
    <w:rPr>
      <w:rFonts w:ascii="Cambria" w:eastAsia="Times New Roman" w:hAnsi="Cambria" w:cs="Times New Roman"/>
      <w:sz w:val="24"/>
      <w:szCs w:val="24"/>
    </w:rPr>
  </w:style>
  <w:style w:type="paragraph" w:styleId="afa">
    <w:name w:val="Subtitle"/>
    <w:basedOn w:val="a0"/>
    <w:link w:val="af9"/>
    <w:qFormat/>
    <w:rsid w:val="00AD7352"/>
    <w:pPr>
      <w:spacing w:after="60"/>
      <w:jc w:val="center"/>
      <w:outlineLvl w:val="1"/>
    </w:pPr>
    <w:rPr>
      <w:rFonts w:ascii="Cambria" w:hAnsi="Cambria"/>
    </w:rPr>
  </w:style>
  <w:style w:type="character" w:customStyle="1" w:styleId="HTML">
    <w:name w:val="Стандартный HTML Знак"/>
    <w:link w:val="HTML0"/>
    <w:rsid w:val="00AD7352"/>
    <w:rPr>
      <w:rFonts w:ascii="Courier New" w:hAnsi="Courier New" w:cs="Courier New"/>
    </w:rPr>
  </w:style>
  <w:style w:type="paragraph" w:styleId="HTML0">
    <w:name w:val="HTML Preformatted"/>
    <w:basedOn w:val="a0"/>
    <w:link w:val="HTML"/>
    <w:rsid w:val="00AD73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9pt">
    <w:name w:val="Основной текст + 9 pt"/>
    <w:aliases w:val="Полужирный5,Интервал 0 pt7"/>
    <w:link w:val="afb"/>
    <w:locked/>
    <w:rsid w:val="00194AD3"/>
    <w:rPr>
      <w:b/>
      <w:bCs/>
      <w:spacing w:val="-2"/>
      <w:sz w:val="18"/>
      <w:szCs w:val="18"/>
      <w:shd w:val="clear" w:color="auto" w:fill="FFFFFF"/>
    </w:rPr>
  </w:style>
  <w:style w:type="paragraph" w:customStyle="1" w:styleId="afb">
    <w:name w:val="Подпись к таблице"/>
    <w:basedOn w:val="a0"/>
    <w:link w:val="9pt"/>
    <w:rsid w:val="00194AD3"/>
    <w:pPr>
      <w:widowControl w:val="0"/>
      <w:shd w:val="clear" w:color="auto" w:fill="FFFFFF"/>
      <w:spacing w:line="240" w:lineRule="atLeast"/>
    </w:pPr>
    <w:rPr>
      <w:b/>
      <w:bCs/>
      <w:spacing w:val="-2"/>
      <w:sz w:val="18"/>
      <w:szCs w:val="18"/>
    </w:rPr>
  </w:style>
  <w:style w:type="paragraph" w:customStyle="1" w:styleId="15">
    <w:name w:val="Абзац списка1"/>
    <w:basedOn w:val="a0"/>
    <w:rsid w:val="001650D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3">
    <w:name w:val="Абзац списка2"/>
    <w:basedOn w:val="a0"/>
    <w:rsid w:val="00A116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22">
    <w:name w:val="Основной текст 2 Знак"/>
    <w:link w:val="21"/>
    <w:locked/>
    <w:rsid w:val="002557FE"/>
    <w:rPr>
      <w:sz w:val="28"/>
      <w:szCs w:val="28"/>
    </w:rPr>
  </w:style>
  <w:style w:type="paragraph" w:customStyle="1" w:styleId="Heading">
    <w:name w:val="Heading"/>
    <w:rsid w:val="00A011A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6">
    <w:name w:val="Нижний колонтитул1"/>
    <w:basedOn w:val="a0"/>
    <w:next w:val="ac"/>
    <w:link w:val="afc"/>
    <w:unhideWhenUsed/>
    <w:rsid w:val="009C1193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fc">
    <w:name w:val="Нижний колонтитул Знак"/>
    <w:link w:val="16"/>
    <w:uiPriority w:val="99"/>
    <w:rsid w:val="009C1193"/>
  </w:style>
  <w:style w:type="character" w:customStyle="1" w:styleId="a9">
    <w:name w:val="Основной текст Знак"/>
    <w:link w:val="a8"/>
    <w:uiPriority w:val="99"/>
    <w:rsid w:val="00547B18"/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547B18"/>
    <w:rPr>
      <w:rFonts w:ascii="Verdana" w:hAnsi="Verdana" w:cs="Verdana"/>
      <w:lang w:eastAsia="en-US"/>
    </w:rPr>
  </w:style>
  <w:style w:type="character" w:customStyle="1" w:styleId="32">
    <w:name w:val="Основной текст с отступом 3 Знак"/>
    <w:link w:val="31"/>
    <w:rsid w:val="00547B18"/>
    <w:rPr>
      <w:sz w:val="16"/>
      <w:szCs w:val="16"/>
    </w:rPr>
  </w:style>
  <w:style w:type="paragraph" w:customStyle="1" w:styleId="17">
    <w:name w:val="марк список 1"/>
    <w:basedOn w:val="a0"/>
    <w:rsid w:val="00547B18"/>
    <w:pPr>
      <w:adjustRightInd w:val="0"/>
      <w:spacing w:before="120" w:after="120" w:line="360" w:lineRule="atLeast"/>
      <w:jc w:val="both"/>
      <w:textAlignment w:val="baseline"/>
    </w:pPr>
    <w:rPr>
      <w:lang w:eastAsia="en-US"/>
    </w:rPr>
  </w:style>
  <w:style w:type="paragraph" w:customStyle="1" w:styleId="1">
    <w:name w:val="нум список 1"/>
    <w:basedOn w:val="17"/>
    <w:rsid w:val="00547B18"/>
    <w:pPr>
      <w:numPr>
        <w:numId w:val="1"/>
      </w:numPr>
    </w:pPr>
  </w:style>
  <w:style w:type="paragraph" w:customStyle="1" w:styleId="a">
    <w:name w:val="Номер таблицы"/>
    <w:basedOn w:val="a0"/>
    <w:rsid w:val="00547B18"/>
    <w:pPr>
      <w:widowControl w:val="0"/>
      <w:numPr>
        <w:numId w:val="2"/>
      </w:numPr>
      <w:adjustRightInd w:val="0"/>
      <w:spacing w:before="120" w:after="120" w:line="360" w:lineRule="atLeast"/>
      <w:jc w:val="right"/>
      <w:textAlignment w:val="baseline"/>
    </w:pPr>
    <w:rPr>
      <w:rFonts w:ascii="Arial Narrow" w:hAnsi="Arial Narrow" w:cs="Arial Narrow"/>
      <w:b/>
      <w:bCs/>
      <w:sz w:val="20"/>
      <w:szCs w:val="20"/>
    </w:rPr>
  </w:style>
  <w:style w:type="paragraph" w:styleId="24">
    <w:name w:val="Body Text Indent 2"/>
    <w:basedOn w:val="a0"/>
    <w:link w:val="25"/>
    <w:rsid w:val="00547B1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547B18"/>
    <w:rPr>
      <w:sz w:val="24"/>
      <w:szCs w:val="24"/>
    </w:rPr>
  </w:style>
  <w:style w:type="character" w:styleId="afe">
    <w:name w:val="Hyperlink"/>
    <w:uiPriority w:val="99"/>
    <w:rsid w:val="00547B18"/>
    <w:rPr>
      <w:rFonts w:ascii="Arial" w:hAnsi="Arial" w:cs="Arial"/>
      <w:i/>
      <w:iCs/>
      <w:sz w:val="18"/>
      <w:szCs w:val="18"/>
    </w:rPr>
  </w:style>
  <w:style w:type="paragraph" w:styleId="aff">
    <w:name w:val="Plain Text"/>
    <w:basedOn w:val="a0"/>
    <w:link w:val="aff0"/>
    <w:rsid w:val="00547B18"/>
    <w:rPr>
      <w:rFonts w:ascii="Courier New" w:hAnsi="Courier New"/>
      <w:sz w:val="20"/>
      <w:szCs w:val="20"/>
    </w:rPr>
  </w:style>
  <w:style w:type="character" w:customStyle="1" w:styleId="aff0">
    <w:name w:val="Текст Знак"/>
    <w:link w:val="aff"/>
    <w:rsid w:val="00547B18"/>
    <w:rPr>
      <w:rFonts w:ascii="Courier New" w:hAnsi="Courier New"/>
    </w:rPr>
  </w:style>
  <w:style w:type="paragraph" w:customStyle="1" w:styleId="ConsNormal">
    <w:name w:val="ConsNormal"/>
    <w:rsid w:val="00547B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otnoteTextChar">
    <w:name w:val="Footnote Text Char"/>
    <w:locked/>
    <w:rsid w:val="00547B18"/>
    <w:rPr>
      <w:rFonts w:ascii="Arial" w:hAnsi="Arial" w:cs="Arial"/>
      <w:lang w:val="ru-RU" w:eastAsia="ru-RU" w:bidi="ar-SA"/>
    </w:rPr>
  </w:style>
  <w:style w:type="paragraph" w:customStyle="1" w:styleId="ConsPlusDocList">
    <w:name w:val="ConsPlusDocList"/>
    <w:rsid w:val="00547B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3">
    <w:name w:val="Style13"/>
    <w:basedOn w:val="a0"/>
    <w:rsid w:val="00547B18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0"/>
    <w:rsid w:val="00547B18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74">
    <w:name w:val="Font Style74"/>
    <w:rsid w:val="00547B18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0"/>
    <w:rsid w:val="00547B18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0"/>
    <w:rsid w:val="00547B18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91">
    <w:name w:val="Знак Знак9"/>
    <w:locked/>
    <w:rsid w:val="00547B18"/>
    <w:rPr>
      <w:b/>
      <w:spacing w:val="90"/>
      <w:sz w:val="64"/>
      <w:szCs w:val="64"/>
      <w:lang w:val="ru-RU" w:eastAsia="ru-RU" w:bidi="ar-SA"/>
    </w:rPr>
  </w:style>
  <w:style w:type="character" w:customStyle="1" w:styleId="81">
    <w:name w:val="Знак Знак8"/>
    <w:locked/>
    <w:rsid w:val="00547B18"/>
    <w:rPr>
      <w:b/>
      <w:bCs/>
      <w:sz w:val="18"/>
      <w:szCs w:val="18"/>
      <w:lang w:val="ru-RU" w:eastAsia="ru-RU" w:bidi="ar-SA"/>
    </w:rPr>
  </w:style>
  <w:style w:type="character" w:customStyle="1" w:styleId="71">
    <w:name w:val="Знак Знак7"/>
    <w:rsid w:val="00547B18"/>
    <w:rPr>
      <w:b/>
      <w:bCs/>
      <w:sz w:val="28"/>
      <w:szCs w:val="28"/>
      <w:lang w:val="ru-RU" w:eastAsia="ru-RU" w:bidi="ar-SA"/>
    </w:rPr>
  </w:style>
  <w:style w:type="character" w:customStyle="1" w:styleId="61">
    <w:name w:val="Знак Знак6"/>
    <w:locked/>
    <w:rsid w:val="00547B1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51">
    <w:name w:val="Знак Знак5"/>
    <w:locked/>
    <w:rsid w:val="00547B18"/>
    <w:rPr>
      <w:sz w:val="24"/>
      <w:szCs w:val="24"/>
      <w:lang w:val="ru-RU" w:eastAsia="ru-RU" w:bidi="ar-SA"/>
    </w:rPr>
  </w:style>
  <w:style w:type="character" w:customStyle="1" w:styleId="41">
    <w:name w:val="Знак Знак4"/>
    <w:locked/>
    <w:rsid w:val="00547B18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33">
    <w:name w:val="Знак Знак3"/>
    <w:locked/>
    <w:rsid w:val="00547B18"/>
    <w:rPr>
      <w:sz w:val="16"/>
      <w:szCs w:val="16"/>
      <w:lang w:val="ru-RU" w:eastAsia="ru-RU" w:bidi="ar-SA"/>
    </w:rPr>
  </w:style>
  <w:style w:type="character" w:customStyle="1" w:styleId="26">
    <w:name w:val="Знак Знак2"/>
    <w:locked/>
    <w:rsid w:val="00547B18"/>
    <w:rPr>
      <w:rFonts w:eastAsia="Calibri"/>
      <w:sz w:val="24"/>
      <w:szCs w:val="24"/>
      <w:lang w:val="ru-RU" w:eastAsia="ru-RU" w:bidi="ar-SA"/>
    </w:rPr>
  </w:style>
  <w:style w:type="character" w:customStyle="1" w:styleId="92">
    <w:name w:val="Знак Знак9"/>
    <w:locked/>
    <w:rsid w:val="00547B18"/>
    <w:rPr>
      <w:b/>
      <w:spacing w:val="90"/>
      <w:sz w:val="64"/>
      <w:szCs w:val="64"/>
      <w:lang w:val="ru-RU" w:eastAsia="ru-RU" w:bidi="ar-SA"/>
    </w:rPr>
  </w:style>
  <w:style w:type="character" w:customStyle="1" w:styleId="82">
    <w:name w:val="Знак Знак8"/>
    <w:locked/>
    <w:rsid w:val="00547B18"/>
    <w:rPr>
      <w:b/>
      <w:bCs/>
      <w:sz w:val="18"/>
      <w:szCs w:val="18"/>
      <w:lang w:val="ru-RU" w:eastAsia="ru-RU" w:bidi="ar-SA"/>
    </w:rPr>
  </w:style>
  <w:style w:type="character" w:customStyle="1" w:styleId="72">
    <w:name w:val="Знак Знак7"/>
    <w:rsid w:val="00547B18"/>
    <w:rPr>
      <w:b/>
      <w:bCs/>
      <w:sz w:val="28"/>
      <w:szCs w:val="28"/>
      <w:lang w:val="ru-RU" w:eastAsia="ru-RU" w:bidi="ar-SA"/>
    </w:rPr>
  </w:style>
  <w:style w:type="character" w:customStyle="1" w:styleId="62">
    <w:name w:val="Знак Знак6"/>
    <w:locked/>
    <w:rsid w:val="00547B1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52">
    <w:name w:val="Знак Знак5"/>
    <w:locked/>
    <w:rsid w:val="00547B18"/>
    <w:rPr>
      <w:sz w:val="24"/>
      <w:szCs w:val="24"/>
      <w:lang w:val="ru-RU" w:eastAsia="ru-RU" w:bidi="ar-SA"/>
    </w:rPr>
  </w:style>
  <w:style w:type="character" w:customStyle="1" w:styleId="42">
    <w:name w:val="Знак Знак4"/>
    <w:locked/>
    <w:rsid w:val="00547B18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34">
    <w:name w:val="Знак Знак3"/>
    <w:locked/>
    <w:rsid w:val="00547B18"/>
    <w:rPr>
      <w:sz w:val="16"/>
      <w:szCs w:val="16"/>
      <w:lang w:val="ru-RU" w:eastAsia="ru-RU" w:bidi="ar-SA"/>
    </w:rPr>
  </w:style>
  <w:style w:type="character" w:customStyle="1" w:styleId="27">
    <w:name w:val="Знак Знак2"/>
    <w:locked/>
    <w:rsid w:val="00547B18"/>
    <w:rPr>
      <w:rFonts w:eastAsia="Calibri"/>
      <w:sz w:val="24"/>
      <w:szCs w:val="24"/>
      <w:lang w:val="ru-RU" w:eastAsia="ru-RU" w:bidi="ar-SA"/>
    </w:rPr>
  </w:style>
  <w:style w:type="character" w:styleId="aff1">
    <w:name w:val="FollowedHyperlink"/>
    <w:uiPriority w:val="99"/>
    <w:unhideWhenUsed/>
    <w:rsid w:val="004824F6"/>
    <w:rPr>
      <w:color w:val="800080"/>
      <w:u w:val="single"/>
    </w:rPr>
  </w:style>
  <w:style w:type="paragraph" w:customStyle="1" w:styleId="xl66">
    <w:name w:val="xl6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68">
    <w:name w:val="xl6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9">
    <w:name w:val="xl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1">
    <w:name w:val="xl71"/>
    <w:basedOn w:val="a0"/>
    <w:rsid w:val="004824F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6">
    <w:name w:val="xl7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7">
    <w:name w:val="xl7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8">
    <w:name w:val="xl7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9">
    <w:name w:val="xl7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0"/>
    <w:rsid w:val="004824F6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3">
    <w:name w:val="xl8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5">
    <w:name w:val="xl85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93">
    <w:name w:val="xl9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4">
    <w:name w:val="xl9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5">
    <w:name w:val="xl9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6">
    <w:name w:val="xl9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97">
    <w:name w:val="xl9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98">
    <w:name w:val="xl9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8">
    <w:name w:val="xl10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9">
    <w:name w:val="xl10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0">
    <w:name w:val="xl11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2">
    <w:name w:val="xl11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3">
    <w:name w:val="xl11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5">
    <w:name w:val="xl11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8"/>
      <w:szCs w:val="28"/>
    </w:rPr>
  </w:style>
  <w:style w:type="paragraph" w:customStyle="1" w:styleId="xl116">
    <w:name w:val="xl11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17">
    <w:name w:val="xl11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18">
    <w:name w:val="xl11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19">
    <w:name w:val="xl11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20">
    <w:name w:val="xl12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21">
    <w:name w:val="xl121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22">
    <w:name w:val="xl122"/>
    <w:basedOn w:val="a0"/>
    <w:rsid w:val="004824F6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23">
    <w:name w:val="xl12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24">
    <w:name w:val="xl12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126">
    <w:name w:val="xl12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8">
    <w:name w:val="xl12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29">
    <w:name w:val="xl12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0">
    <w:name w:val="xl13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1">
    <w:name w:val="xl13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2">
    <w:name w:val="xl132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3">
    <w:name w:val="xl13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34">
    <w:name w:val="xl13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5">
    <w:name w:val="xl13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6">
    <w:name w:val="xl136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37">
    <w:name w:val="xl13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38">
    <w:name w:val="xl138"/>
    <w:basedOn w:val="a0"/>
    <w:rsid w:val="004824F6"/>
    <w:pP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141">
    <w:name w:val="xl14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142">
    <w:name w:val="xl14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8"/>
      <w:szCs w:val="28"/>
    </w:rPr>
  </w:style>
  <w:style w:type="paragraph" w:customStyle="1" w:styleId="xl143">
    <w:name w:val="xl14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4">
    <w:name w:val="xl144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5">
    <w:name w:val="xl14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6">
    <w:name w:val="xl146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47">
    <w:name w:val="xl14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48">
    <w:name w:val="xl148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9">
    <w:name w:val="xl14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0">
    <w:name w:val="xl15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1">
    <w:name w:val="xl15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2">
    <w:name w:val="xl152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53">
    <w:name w:val="xl15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4">
    <w:name w:val="xl15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8"/>
      <w:szCs w:val="28"/>
    </w:rPr>
  </w:style>
  <w:style w:type="paragraph" w:customStyle="1" w:styleId="xl155">
    <w:name w:val="xl15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6">
    <w:name w:val="xl156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7">
    <w:name w:val="xl15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8">
    <w:name w:val="xl158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59">
    <w:name w:val="xl159"/>
    <w:basedOn w:val="a0"/>
    <w:rsid w:val="004824F6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0">
    <w:name w:val="xl160"/>
    <w:basedOn w:val="a0"/>
    <w:rsid w:val="004824F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1">
    <w:name w:val="xl161"/>
    <w:basedOn w:val="a0"/>
    <w:rsid w:val="004824F6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2">
    <w:name w:val="xl16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3">
    <w:name w:val="xl16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4">
    <w:name w:val="xl16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5">
    <w:name w:val="xl16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6">
    <w:name w:val="xl16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7">
    <w:name w:val="xl16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8">
    <w:name w:val="xl16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69">
    <w:name w:val="xl1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70">
    <w:name w:val="xl17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2">
    <w:name w:val="xl17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4">
    <w:name w:val="xl17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5">
    <w:name w:val="xl17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76">
    <w:name w:val="xl17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7">
    <w:name w:val="xl17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8">
    <w:name w:val="xl17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9">
    <w:name w:val="xl17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0">
    <w:name w:val="xl18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1">
    <w:name w:val="xl18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82">
    <w:name w:val="xl182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83">
    <w:name w:val="xl18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84">
    <w:name w:val="xl18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85">
    <w:name w:val="xl18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90">
    <w:name w:val="xl190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91">
    <w:name w:val="xl191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2">
    <w:name w:val="xl19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3">
    <w:name w:val="xl19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4">
    <w:name w:val="xl194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5">
    <w:name w:val="xl195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6">
    <w:name w:val="xl19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7">
    <w:name w:val="xl19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8">
    <w:name w:val="xl19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9">
    <w:name w:val="xl199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0">
    <w:name w:val="xl20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1">
    <w:name w:val="xl20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2">
    <w:name w:val="xl20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03">
    <w:name w:val="xl20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04">
    <w:name w:val="xl20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05">
    <w:name w:val="xl20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6">
    <w:name w:val="xl20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7">
    <w:name w:val="xl207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08">
    <w:name w:val="xl20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9">
    <w:name w:val="xl20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10">
    <w:name w:val="xl21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11">
    <w:name w:val="xl211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2">
    <w:name w:val="xl212"/>
    <w:basedOn w:val="a0"/>
    <w:rsid w:val="004824F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15">
    <w:name w:val="xl21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6">
    <w:name w:val="xl21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7">
    <w:name w:val="xl21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8">
    <w:name w:val="xl21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19">
    <w:name w:val="xl219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0">
    <w:name w:val="xl220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1">
    <w:name w:val="xl221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2">
    <w:name w:val="xl22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223">
    <w:name w:val="xl223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24">
    <w:name w:val="xl224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25">
    <w:name w:val="xl22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6">
    <w:name w:val="xl22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7">
    <w:name w:val="xl22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8">
    <w:name w:val="xl22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9">
    <w:name w:val="xl22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0">
    <w:name w:val="xl230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1">
    <w:name w:val="xl231"/>
    <w:basedOn w:val="a0"/>
    <w:rsid w:val="004824F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2">
    <w:name w:val="xl232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33">
    <w:name w:val="xl23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4">
    <w:name w:val="xl23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5">
    <w:name w:val="xl23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36">
    <w:name w:val="xl236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37">
    <w:name w:val="xl237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38">
    <w:name w:val="xl238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39">
    <w:name w:val="xl239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40">
    <w:name w:val="xl24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1">
    <w:name w:val="xl241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2">
    <w:name w:val="xl242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3">
    <w:name w:val="xl24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4">
    <w:name w:val="xl244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5">
    <w:name w:val="xl245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46">
    <w:name w:val="xl24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7">
    <w:name w:val="xl24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48">
    <w:name w:val="xl248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50">
    <w:name w:val="xl250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1">
    <w:name w:val="xl251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2">
    <w:name w:val="xl252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3">
    <w:name w:val="xl253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4">
    <w:name w:val="xl25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55">
    <w:name w:val="xl25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8"/>
      <w:szCs w:val="28"/>
    </w:rPr>
  </w:style>
  <w:style w:type="paragraph" w:customStyle="1" w:styleId="xl256">
    <w:name w:val="xl256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8"/>
      <w:szCs w:val="28"/>
    </w:rPr>
  </w:style>
  <w:style w:type="paragraph" w:customStyle="1" w:styleId="xl257">
    <w:name w:val="xl257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8">
    <w:name w:val="xl258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9">
    <w:name w:val="xl259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0">
    <w:name w:val="xl260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1">
    <w:name w:val="xl26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62">
    <w:name w:val="xl26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3">
    <w:name w:val="xl26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4">
    <w:name w:val="xl26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FF0000"/>
      <w:sz w:val="28"/>
      <w:szCs w:val="28"/>
    </w:rPr>
  </w:style>
  <w:style w:type="paragraph" w:customStyle="1" w:styleId="xl265">
    <w:name w:val="xl265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6">
    <w:name w:val="xl266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7">
    <w:name w:val="xl267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8">
    <w:name w:val="xl26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69">
    <w:name w:val="xl269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70">
    <w:name w:val="xl270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271">
    <w:name w:val="xl271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72">
    <w:name w:val="xl272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73">
    <w:name w:val="xl273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74">
    <w:name w:val="xl274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75">
    <w:name w:val="xl275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76">
    <w:name w:val="xl276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77">
    <w:name w:val="xl277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78">
    <w:name w:val="xl278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79">
    <w:name w:val="xl279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80">
    <w:name w:val="xl280"/>
    <w:basedOn w:val="a0"/>
    <w:rsid w:val="004824F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81">
    <w:name w:val="xl281"/>
    <w:basedOn w:val="a0"/>
    <w:rsid w:val="004824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82">
    <w:name w:val="xl28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3">
    <w:name w:val="xl283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4">
    <w:name w:val="xl284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5">
    <w:name w:val="xl285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6">
    <w:name w:val="xl286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7">
    <w:name w:val="xl287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8">
    <w:name w:val="xl288"/>
    <w:basedOn w:val="a0"/>
    <w:rsid w:val="00482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89">
    <w:name w:val="xl289"/>
    <w:basedOn w:val="a0"/>
    <w:rsid w:val="00482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90">
    <w:name w:val="xl290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91">
    <w:name w:val="xl291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292">
    <w:name w:val="xl292"/>
    <w:basedOn w:val="a0"/>
    <w:rsid w:val="004824F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3">
    <w:name w:val="xl293"/>
    <w:basedOn w:val="a0"/>
    <w:rsid w:val="004824F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4">
    <w:name w:val="xl294"/>
    <w:basedOn w:val="a0"/>
    <w:rsid w:val="004824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95">
    <w:name w:val="xl295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296">
    <w:name w:val="xl296"/>
    <w:basedOn w:val="a0"/>
    <w:rsid w:val="00482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297">
    <w:name w:val="xl297"/>
    <w:basedOn w:val="a0"/>
    <w:rsid w:val="004824F6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98">
    <w:name w:val="xl298"/>
    <w:basedOn w:val="a0"/>
    <w:rsid w:val="004824F6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99">
    <w:name w:val="xl299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00">
    <w:name w:val="xl300"/>
    <w:basedOn w:val="a0"/>
    <w:rsid w:val="004824F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1">
    <w:name w:val="xl301"/>
    <w:basedOn w:val="a0"/>
    <w:rsid w:val="004824F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2">
    <w:name w:val="xl302"/>
    <w:basedOn w:val="a0"/>
    <w:rsid w:val="004824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3">
    <w:name w:val="xl303"/>
    <w:basedOn w:val="a0"/>
    <w:rsid w:val="004824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4">
    <w:name w:val="xl304"/>
    <w:basedOn w:val="a0"/>
    <w:rsid w:val="004824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Normal1">
    <w:name w:val="Normal1"/>
    <w:uiPriority w:val="99"/>
    <w:semiHidden/>
    <w:rsid w:val="00BB6494"/>
    <w:pPr>
      <w:spacing w:before="100" w:after="100"/>
    </w:pPr>
    <w:rPr>
      <w:rFonts w:eastAsia="Calibri"/>
      <w:sz w:val="24"/>
    </w:rPr>
  </w:style>
  <w:style w:type="paragraph" w:customStyle="1" w:styleId="18">
    <w:name w:val="Без интервала1"/>
    <w:basedOn w:val="a0"/>
    <w:rsid w:val="00BB6494"/>
    <w:rPr>
      <w:rFonts w:eastAsia="Calibri"/>
      <w:sz w:val="22"/>
      <w:szCs w:val="22"/>
      <w:lang w:val="en-US" w:eastAsia="en-US"/>
    </w:rPr>
  </w:style>
  <w:style w:type="paragraph" w:customStyle="1" w:styleId="ListParagraph1">
    <w:name w:val="List Paragraph1"/>
    <w:basedOn w:val="a0"/>
    <w:uiPriority w:val="99"/>
    <w:rsid w:val="00BB6494"/>
    <w:pPr>
      <w:ind w:left="720"/>
      <w:contextualSpacing/>
    </w:pPr>
    <w:rPr>
      <w:rFonts w:eastAsia="Calibri"/>
    </w:rPr>
  </w:style>
  <w:style w:type="paragraph" w:styleId="aff2">
    <w:name w:val="Normal (Web)"/>
    <w:basedOn w:val="a0"/>
    <w:rsid w:val="00BB6494"/>
    <w:pPr>
      <w:spacing w:before="100" w:beforeAutospacing="1" w:after="100" w:afterAutospacing="1"/>
    </w:pPr>
  </w:style>
  <w:style w:type="numbering" w:customStyle="1" w:styleId="19">
    <w:name w:val="Нет списка1"/>
    <w:next w:val="a3"/>
    <w:semiHidden/>
    <w:unhideWhenUsed/>
    <w:rsid w:val="00BB6494"/>
  </w:style>
  <w:style w:type="paragraph" w:customStyle="1" w:styleId="aff3">
    <w:name w:val="Знак Знак"/>
    <w:basedOn w:val="a0"/>
    <w:rsid w:val="00BB6494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a">
    <w:name w:val="Знак Знак1"/>
    <w:basedOn w:val="a0"/>
    <w:rsid w:val="00BB6494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table" w:customStyle="1" w:styleId="TableGrid">
    <w:name w:val="TableGrid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uiPriority w:val="99"/>
    <w:semiHidden/>
    <w:locked/>
    <w:rsid w:val="00BB6494"/>
    <w:rPr>
      <w:rFonts w:ascii="Calibri" w:hAnsi="Calibri" w:cs="Times New Roman"/>
      <w:b/>
      <w:bCs/>
      <w:sz w:val="28"/>
      <w:szCs w:val="28"/>
    </w:rPr>
  </w:style>
  <w:style w:type="paragraph" w:styleId="aff4">
    <w:name w:val="Block Text"/>
    <w:basedOn w:val="a0"/>
    <w:rsid w:val="00BB6494"/>
    <w:pPr>
      <w:spacing w:line="360" w:lineRule="auto"/>
      <w:ind w:left="57" w:right="57" w:firstLine="708"/>
      <w:jc w:val="both"/>
    </w:pPr>
    <w:rPr>
      <w:sz w:val="28"/>
    </w:rPr>
  </w:style>
  <w:style w:type="table" w:customStyle="1" w:styleId="TableGrid1">
    <w:name w:val="TableGrid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annotation reference"/>
    <w:unhideWhenUsed/>
    <w:rsid w:val="00BB6494"/>
    <w:rPr>
      <w:sz w:val="16"/>
      <w:szCs w:val="16"/>
    </w:rPr>
  </w:style>
  <w:style w:type="paragraph" w:styleId="aff6">
    <w:name w:val="annotation text"/>
    <w:basedOn w:val="a0"/>
    <w:link w:val="aff7"/>
    <w:unhideWhenUsed/>
    <w:rsid w:val="00BB649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BB6494"/>
    <w:rPr>
      <w:rFonts w:ascii="Calibri" w:eastAsia="Calibri" w:hAnsi="Calibri"/>
      <w:lang w:eastAsia="en-US"/>
    </w:rPr>
  </w:style>
  <w:style w:type="paragraph" w:styleId="aff8">
    <w:name w:val="annotation subject"/>
    <w:basedOn w:val="aff6"/>
    <w:next w:val="aff6"/>
    <w:link w:val="aff9"/>
    <w:unhideWhenUsed/>
    <w:rsid w:val="00BB6494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BB6494"/>
    <w:rPr>
      <w:rFonts w:ascii="Calibri" w:eastAsia="Calibri" w:hAnsi="Calibri"/>
      <w:b/>
      <w:bCs/>
      <w:lang w:eastAsia="en-US"/>
    </w:rPr>
  </w:style>
  <w:style w:type="numbering" w:customStyle="1" w:styleId="28">
    <w:name w:val="Нет списка2"/>
    <w:next w:val="a3"/>
    <w:semiHidden/>
    <w:unhideWhenUsed/>
    <w:rsid w:val="00BB6494"/>
  </w:style>
  <w:style w:type="table" w:customStyle="1" w:styleId="1b">
    <w:name w:val="Сетка таблицы1"/>
    <w:basedOn w:val="a2"/>
    <w:next w:val="a5"/>
    <w:uiPriority w:val="39"/>
    <w:rsid w:val="00BB64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BB6494"/>
  </w:style>
  <w:style w:type="table" w:customStyle="1" w:styleId="111">
    <w:name w:val="Сетка таблицы11"/>
    <w:basedOn w:val="a2"/>
    <w:next w:val="a5"/>
    <w:rsid w:val="00BB6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3"/>
    <w:semiHidden/>
    <w:unhideWhenUsed/>
    <w:rsid w:val="00BB6494"/>
  </w:style>
  <w:style w:type="table" w:customStyle="1" w:styleId="TableGrid3">
    <w:name w:val="TableGrid3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BB649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">
    <w:name w:val="Нет списка1111"/>
    <w:next w:val="a3"/>
    <w:semiHidden/>
    <w:unhideWhenUsed/>
    <w:rsid w:val="00BB6494"/>
  </w:style>
  <w:style w:type="numbering" w:customStyle="1" w:styleId="210">
    <w:name w:val="Нет списка21"/>
    <w:next w:val="a3"/>
    <w:semiHidden/>
    <w:rsid w:val="00BB6494"/>
  </w:style>
  <w:style w:type="numbering" w:customStyle="1" w:styleId="120">
    <w:name w:val="Нет списка12"/>
    <w:next w:val="a3"/>
    <w:semiHidden/>
    <w:unhideWhenUsed/>
    <w:rsid w:val="00BB6494"/>
  </w:style>
  <w:style w:type="table" w:customStyle="1" w:styleId="121">
    <w:name w:val="Сетка таблицы12"/>
    <w:basedOn w:val="a2"/>
    <w:next w:val="a5"/>
    <w:rsid w:val="00BB6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текст (5)_"/>
    <w:link w:val="510"/>
    <w:rsid w:val="00BB6494"/>
    <w:rPr>
      <w:b/>
      <w:bCs/>
      <w:sz w:val="26"/>
      <w:szCs w:val="26"/>
      <w:shd w:val="clear" w:color="auto" w:fill="FFFFFF"/>
    </w:rPr>
  </w:style>
  <w:style w:type="paragraph" w:customStyle="1" w:styleId="510">
    <w:name w:val="Основной текст (5)1"/>
    <w:basedOn w:val="a0"/>
    <w:link w:val="53"/>
    <w:rsid w:val="00BB6494"/>
    <w:pPr>
      <w:widowControl w:val="0"/>
      <w:shd w:val="clear" w:color="auto" w:fill="FFFFFF"/>
      <w:spacing w:before="300" w:after="300" w:line="322" w:lineRule="exact"/>
    </w:pPr>
    <w:rPr>
      <w:b/>
      <w:bCs/>
      <w:sz w:val="26"/>
      <w:szCs w:val="26"/>
    </w:rPr>
  </w:style>
  <w:style w:type="paragraph" w:customStyle="1" w:styleId="xl65">
    <w:name w:val="xl65"/>
    <w:basedOn w:val="a0"/>
    <w:rsid w:val="00BB64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rmattexttopleveltext">
    <w:name w:val="formattext topleveltext"/>
    <w:basedOn w:val="a0"/>
    <w:rsid w:val="00BB64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a">
    <w:name w:val="endnote text"/>
    <w:basedOn w:val="a0"/>
    <w:link w:val="affb"/>
    <w:rsid w:val="00BB6494"/>
    <w:rPr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rsid w:val="00BB6494"/>
  </w:style>
  <w:style w:type="character" w:styleId="affc">
    <w:name w:val="endnote reference"/>
    <w:rsid w:val="00BB6494"/>
    <w:rPr>
      <w:vertAlign w:val="superscript"/>
    </w:rPr>
  </w:style>
  <w:style w:type="paragraph" w:customStyle="1" w:styleId="xl63">
    <w:name w:val="xl63"/>
    <w:basedOn w:val="a0"/>
    <w:rsid w:val="00B454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4">
    <w:name w:val="xl64"/>
    <w:basedOn w:val="a0"/>
    <w:rsid w:val="00B454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5">
    <w:name w:val="font5"/>
    <w:basedOn w:val="a0"/>
    <w:rsid w:val="00C12750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0"/>
    <w:rsid w:val="00C12750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0"/>
    <w:rsid w:val="009659C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305">
    <w:name w:val="xl305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306">
    <w:name w:val="xl306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307">
    <w:name w:val="xl307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8">
    <w:name w:val="xl308"/>
    <w:basedOn w:val="a0"/>
    <w:rsid w:val="00965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9">
    <w:name w:val="xl309"/>
    <w:basedOn w:val="a0"/>
    <w:rsid w:val="009659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0">
    <w:name w:val="xl310"/>
    <w:basedOn w:val="a0"/>
    <w:rsid w:val="009659C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1">
    <w:name w:val="xl311"/>
    <w:basedOn w:val="a0"/>
    <w:rsid w:val="009659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2">
    <w:name w:val="xl312"/>
    <w:basedOn w:val="a0"/>
    <w:rsid w:val="009659C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3">
    <w:name w:val="xl313"/>
    <w:basedOn w:val="a0"/>
    <w:rsid w:val="009659CC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4">
    <w:name w:val="xl314"/>
    <w:basedOn w:val="a0"/>
    <w:rsid w:val="009659C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5">
    <w:name w:val="xl315"/>
    <w:basedOn w:val="a0"/>
    <w:rsid w:val="009659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6">
    <w:name w:val="xl316"/>
    <w:basedOn w:val="a0"/>
    <w:rsid w:val="009659C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7">
    <w:name w:val="xl317"/>
    <w:basedOn w:val="a0"/>
    <w:rsid w:val="009659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8">
    <w:name w:val="xl318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19">
    <w:name w:val="xl319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0">
    <w:name w:val="xl320"/>
    <w:basedOn w:val="a0"/>
    <w:rsid w:val="00624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1">
    <w:name w:val="xl321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2">
    <w:name w:val="xl322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23">
    <w:name w:val="xl323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4">
    <w:name w:val="xl324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325">
    <w:name w:val="xl325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6">
    <w:name w:val="xl326"/>
    <w:basedOn w:val="a0"/>
    <w:rsid w:val="00624C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7">
    <w:name w:val="xl327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28">
    <w:name w:val="xl328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329">
    <w:name w:val="xl329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0">
    <w:name w:val="xl330"/>
    <w:basedOn w:val="a0"/>
    <w:rsid w:val="00624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1">
    <w:name w:val="xl331"/>
    <w:basedOn w:val="a0"/>
    <w:rsid w:val="00624C72"/>
    <w:pPr>
      <w:spacing w:before="100" w:beforeAutospacing="1" w:after="100" w:afterAutospacing="1"/>
    </w:pPr>
    <w:rPr>
      <w:sz w:val="16"/>
      <w:szCs w:val="16"/>
    </w:rPr>
  </w:style>
  <w:style w:type="paragraph" w:customStyle="1" w:styleId="xl332">
    <w:name w:val="xl332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3">
    <w:name w:val="xl333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4">
    <w:name w:val="xl334"/>
    <w:basedOn w:val="a0"/>
    <w:rsid w:val="00624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pboth">
    <w:name w:val="pboth"/>
    <w:basedOn w:val="a0"/>
    <w:rsid w:val="00484F66"/>
    <w:pPr>
      <w:spacing w:before="100" w:beforeAutospacing="1" w:after="100" w:afterAutospacing="1"/>
    </w:pPr>
  </w:style>
  <w:style w:type="paragraph" w:customStyle="1" w:styleId="xl335">
    <w:name w:val="xl335"/>
    <w:basedOn w:val="a0"/>
    <w:rsid w:val="009A34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36">
    <w:name w:val="xl336"/>
    <w:basedOn w:val="a0"/>
    <w:rsid w:val="00E85E3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7">
    <w:name w:val="xl337"/>
    <w:basedOn w:val="a0"/>
    <w:rsid w:val="00E85E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8">
    <w:name w:val="xl338"/>
    <w:basedOn w:val="a0"/>
    <w:rsid w:val="00E85E3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39">
    <w:name w:val="xl339"/>
    <w:basedOn w:val="a0"/>
    <w:rsid w:val="00E85E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340">
    <w:name w:val="xl340"/>
    <w:basedOn w:val="a0"/>
    <w:rsid w:val="00E85E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41">
    <w:name w:val="xl341"/>
    <w:basedOn w:val="a0"/>
    <w:rsid w:val="00E85E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42">
    <w:name w:val="xl342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3">
    <w:name w:val="xl343"/>
    <w:basedOn w:val="a0"/>
    <w:rsid w:val="00E85E3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4">
    <w:name w:val="xl344"/>
    <w:basedOn w:val="a0"/>
    <w:rsid w:val="00E85E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5">
    <w:name w:val="xl345"/>
    <w:basedOn w:val="a0"/>
    <w:rsid w:val="00E85E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6">
    <w:name w:val="xl346"/>
    <w:basedOn w:val="a0"/>
    <w:rsid w:val="00E85E3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7">
    <w:name w:val="xl347"/>
    <w:basedOn w:val="a0"/>
    <w:rsid w:val="00E85E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48">
    <w:name w:val="xl348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349">
    <w:name w:val="xl349"/>
    <w:basedOn w:val="a0"/>
    <w:rsid w:val="00E85E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font8">
    <w:name w:val="font8"/>
    <w:basedOn w:val="a0"/>
    <w:rsid w:val="00661991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0"/>
    <w:rsid w:val="00842A5B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table" w:customStyle="1" w:styleId="29">
    <w:name w:val="Сетка таблицы2"/>
    <w:basedOn w:val="a2"/>
    <w:next w:val="a5"/>
    <w:uiPriority w:val="39"/>
    <w:rsid w:val="00446D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LD\Quick%20NTFS%20Partition%202\With_ITO-2\WorkDoc\&#1041;&#1083;&#1072;&#1085;&#1082;&#1080;_&#1080;&#1079;&#1084;&#1077;&#1085;&#1077;&#1085;&#1080;&#1103;\&#1040;&#1076;&#1084;_&#1073;&#1077;&#1079;%20&#1080;&#1089;&#109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B59C4-1D89-4C5F-93A8-A33C6CEC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Адм_без исх</Template>
  <TotalTime>1</TotalTime>
  <Pages>152</Pages>
  <Words>43239</Words>
  <Characters>246465</Characters>
  <Application>Microsoft Office Word</Application>
  <DocSecurity>0</DocSecurity>
  <Lines>2053</Lines>
  <Paragraphs>578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Ewfjdkjdkj kjgkjfkgjfg gkfdjgkfdjg</vt:lpstr>
    </vt:vector>
  </TitlesOfParts>
  <Company>Администрация ЗАТО г. Североморск</Company>
  <LinksUpToDate>false</LinksUpToDate>
  <CharactersWithSpaces>289126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Ewfjdkjdkj kjgkjfkgjfg gkfdjgkfdjg</dc:title>
  <dc:creator>*</dc:creator>
  <cp:lastModifiedBy>Маракулина ИГ</cp:lastModifiedBy>
  <cp:revision>3</cp:revision>
  <cp:lastPrinted>2022-03-22T13:51:00Z</cp:lastPrinted>
  <dcterms:created xsi:type="dcterms:W3CDTF">2022-03-25T13:07:00Z</dcterms:created>
  <dcterms:modified xsi:type="dcterms:W3CDTF">2022-03-25T13:07:00Z</dcterms:modified>
</cp:coreProperties>
</file>